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8af6" w14:paraId="1538af6" w:rsidRDefault="00450188" w:rsidP="00450188" w:rsidR="00450188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188" w:rsidP="00450188" w:rsidR="0045018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450188" w:rsidP="00450188" w:rsidR="0045018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450188" w:rsidP="00450188" w:rsidR="0045018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450188" w:rsidP="00450188" w:rsidR="00450188">
      <w:pPr>
        <w:rPr>
          <w:rFonts w:eastAsia="Calibri"/>
          <w:szCs w:val="24"/>
          <w:lang w:eastAsia="en-US"/>
        </w:rPr>
      </w:pP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STELA ART d.o.o., Ludbreg, Miroslava Krleže 45, OIB: 89396057624, dana 23. ožujka 2016. </w:t>
      </w:r>
    </w:p>
    <w:p w:rsidRDefault="00450188" w:rsidP="00450188" w:rsidR="00450188">
      <w:pPr>
        <w:jc w:val="both"/>
      </w:pPr>
    </w:p>
    <w:p w:rsidRDefault="00450188" w:rsidP="00450188" w:rsidR="0045018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STELA ART d.o.o., Ludbreg, Miroslava Krleže 45, OIB: 89396057624,</w:t>
      </w:r>
      <w:r>
        <w:rPr>
          <w:szCs w:val="24"/>
        </w:rPr>
        <w:t xml:space="preserve"> s danom 23. ožujka 2016. u 15,00 sati.</w:t>
      </w:r>
    </w:p>
    <w:p w:rsidRDefault="00450188" w:rsidP="00450188" w:rsidR="00450188">
      <w:pPr>
        <w:jc w:val="both"/>
        <w:rPr>
          <w:szCs w:val="24"/>
        </w:rPr>
      </w:pPr>
    </w:p>
    <w:p w:rsidRDefault="00450188" w:rsidP="00450188" w:rsidR="00450188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STELA ART d.o.o., Ludbreg, Miroslava Krleže 45, OIB: 89396057624.</w:t>
      </w:r>
    </w:p>
    <w:p w:rsidRDefault="00450188" w:rsidP="00450188" w:rsidR="00450188">
      <w:pPr>
        <w:jc w:val="both"/>
      </w:pPr>
    </w:p>
    <w:p w:rsidRDefault="00450188" w:rsidP="00450188" w:rsidR="00450188">
      <w:pPr>
        <w:ind w:firstLine="708"/>
        <w:jc w:val="both"/>
      </w:pPr>
      <w:r>
        <w:t>III/ Za stečajnog upravitelja imenuje se Anđelko Stankus, Varaždin, Jalkovec, Braće Radić 20, OIB: 11168088853.</w:t>
      </w:r>
    </w:p>
    <w:p w:rsidRDefault="00450188" w:rsidP="00450188" w:rsidR="00450188">
      <w:pPr>
        <w:jc w:val="both"/>
        <w:rPr>
          <w:color w:val="FF0000"/>
        </w:rPr>
      </w:pPr>
    </w:p>
    <w:p w:rsidRDefault="00450188" w:rsidP="00450188" w:rsidR="00450188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450188" w:rsidP="00450188" w:rsidR="00450188">
      <w:pPr>
        <w:jc w:val="both"/>
        <w:rPr>
          <w:szCs w:val="24"/>
        </w:rPr>
      </w:pPr>
    </w:p>
    <w:p w:rsidRDefault="00450188" w:rsidP="00450188" w:rsidR="00450188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STELA ART d.o.o., Ludbreg, Miroslava Krleže 45, OIB: 89396057624,</w:t>
      </w:r>
      <w:r>
        <w:rPr>
          <w:szCs w:val="24"/>
        </w:rPr>
        <w:t xml:space="preserve"> biti će brisan iz sudskog registra.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both"/>
        <w:rPr>
          <w:szCs w:val="24"/>
        </w:rPr>
      </w:pPr>
      <w:r>
        <w:rPr>
          <w:szCs w:val="24"/>
        </w:rPr>
        <w:tab/>
        <w:t>Predlagatelj je dana 24.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450188" w:rsidP="00450188" w:rsidR="00450188">
      <w:pPr>
        <w:jc w:val="center"/>
        <w:rPr>
          <w:szCs w:val="24"/>
        </w:rPr>
      </w:pPr>
    </w:p>
    <w:p w:rsidRDefault="00450188" w:rsidP="00450188" w:rsidR="00450188">
      <w:pPr>
        <w:jc w:val="center"/>
        <w:rPr>
          <w:szCs w:val="24"/>
        </w:rPr>
      </w:pPr>
    </w:p>
    <w:p w:rsidRDefault="00450188" w:rsidP="00450188" w:rsidR="00450188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450188" w:rsidP="00450188" w:rsidR="00450188">
      <w:pPr>
        <w:ind w:left="4956"/>
        <w:jc w:val="center"/>
        <w:rPr>
          <w:szCs w:val="24"/>
        </w:rPr>
      </w:pPr>
    </w:p>
    <w:p w:rsidRDefault="00450188" w:rsidP="00450188" w:rsidR="00450188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450188" w:rsidP="00450188" w:rsidR="0045018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50188" w:rsidP="00450188" w:rsidR="00450188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450188" w:rsidP="00450188" w:rsidR="00450188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450188" w:rsidP="00450188" w:rsidR="0045018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50188" w:rsidP="00450188" w:rsidR="0045018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rPr>
          <w:szCs w:val="24"/>
        </w:rPr>
      </w:pPr>
    </w:p>
    <w:p w:rsidRDefault="00450188" w:rsidP="00450188" w:rsidR="00450188">
      <w:pPr>
        <w:rPr>
          <w:szCs w:val="24"/>
        </w:rPr>
      </w:pPr>
      <w:r>
        <w:rPr>
          <w:szCs w:val="24"/>
        </w:rPr>
        <w:t>DNA:</w:t>
      </w:r>
    </w:p>
    <w:p w:rsidRDefault="00450188" w:rsidP="00450188" w:rsidR="00450188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450188" w:rsidP="00450188" w:rsidR="00450188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450188" w:rsidP="00450188" w:rsidR="00450188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STELA ART d.o.o., Ludbreg, Miroslava Krleže 45</w:t>
      </w:r>
    </w:p>
    <w:p w:rsidRDefault="00450188" w:rsidP="00450188" w:rsidR="004501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450188" w:rsidP="00450188" w:rsidR="004501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450188" w:rsidP="00450188" w:rsidR="004501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Anđelko Stankus, Varaždin, Jalkovec, Braće Radić 20</w:t>
      </w:r>
    </w:p>
    <w:p w:rsidRDefault="00450188" w:rsidP="00450188" w:rsidR="004501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450188" w:rsidP="00450188" w:rsidR="00450188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450188" w:rsidP="00450188" w:rsidR="00450188"/>
    <w:p w:rsidRDefault="00450188" w:rsidP="00450188" w:rsidR="00450188"/>
    <w:p w:rsidRDefault="0012733A" w:rsidR="0012733A"/>
    <w:sectPr w:rsidSect="00450188" w:rsidR="0012733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81A" w:rsidP="00450188" w:rsidR="005A481A">
      <w:r>
        <w:separator/>
      </w:r>
    </w:p>
  </w:endnote>
  <w:endnote w:id="0" w:type="continuationSeparator">
    <w:p w:rsidRDefault="005A481A" w:rsidP="00450188" w:rsidR="005A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81A" w:rsidP="00450188" w:rsidR="005A481A">
      <w:r>
        <w:separator/>
      </w:r>
    </w:p>
  </w:footnote>
  <w:footnote w:id="0" w:type="continuationSeparator">
    <w:p w:rsidRDefault="005A481A" w:rsidP="00450188" w:rsidR="005A4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188" w:rsidP="00450188" w:rsidR="00450188">
    <w:pPr>
      <w:pStyle w:val="Zaglavlje"/>
    </w:pPr>
    <w:r>
      <w:tab/>
      <w:t>2</w:t>
    </w:r>
    <w:r>
      <w:tab/>
      <w:t>Poslovni broj: 6 St-1148/15-5</w:t>
    </w:r>
  </w:p>
  <w:p w:rsidRDefault="00450188" w:rsidR="00450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188" w:rsidP="00450188" w:rsidR="00450188">
    <w:pPr>
      <w:pStyle w:val="Zaglavlje"/>
      <w:jc w:val="right"/>
    </w:pPr>
    <w:r>
      <w:t>Poslovni broj: 6 St-1148/15-5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03"/>
    <w:rsid w:val="0012733A"/>
    <w:rsid w:val="00450188"/>
    <w:rsid w:val="005A481A"/>
    <w:rsid w:val="0080464E"/>
    <w:rsid w:val="00CE4003"/>
    <w:rsid w:val="00C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18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01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01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018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0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0188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0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018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464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64E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64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64E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18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01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01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018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0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0188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0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018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464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64E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64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64E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6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STELA ART društvo s ograničenom odgovornošću za usluge i trgovinu</izvorni_sadrzaj>
    <derivirana_varijabla naziv="DomainObject.Predmet.ProtustrankaFormated_1">  STELA ART društvo s ograničenom odgovornošću za usluge i trgovinu</derivirana_varijabla>
  </DomainObject.Predmet.ProtustrankaFormated>
  <DomainObject.Predmet.ProtustrankaFormatedOIB>
    <izvorni_sadrzaj>  STELA ART društvo s ograničenom odgovornošću za usluge i trgovinu, OIB 89396057624</izvorni_sadrzaj>
    <derivirana_varijabla naziv="DomainObject.Predmet.ProtustrankaFormatedOIB_1">  STELA ART društvo s ograničenom odgovornošću za usluge i trgovinu, OIB 89396057624</derivirana_varijabla>
  </DomainObject.Predmet.ProtustrankaFormatedOIB>
  <DomainObject.Predmet.ProtustrankaFormatedWithAdress>
    <izvorni_sadrzaj> STELA ART društvo s ograničenom odgovornošću za usluge i trgovinu, Miroslava Krleže 45, 42230 Ludbreg</izvorni_sadrzaj>
    <derivirana_varijabla naziv="DomainObject.Predmet.ProtustrankaFormatedWithAdress_1"> STELA ART društvo s ograničenom odgovornošću za usluge i trgovinu, Miroslava Krleže 45, 42230 Ludbreg</derivirana_varijabla>
  </DomainObject.Predmet.ProtustrankaFormatedWithAdress>
  <DomainObject.Predmet.ProtustrankaFormatedWithAdressOIB>
    <izvorni_sadrzaj> STELA ART društvo s ograničenom odgovornošću za usluge i trgovinu, OIB 89396057624, Miroslava Krleže 45, 42230 Ludbreg</izvorni_sadrzaj>
    <derivirana_varijabla naziv="DomainObject.Predmet.ProtustrankaFormatedWithAdressOIB_1"> STELA ART društvo s ograničenom odgovornošću za usluge i trgovinu, OIB 89396057624, Miroslava Krleže 45, 42230 Ludbreg</derivirana_varijabla>
  </DomainObject.Predmet.ProtustrankaFormatedWithAdressOIB>
  <DomainObject.Predmet.ProtustrankaWithAdress>
    <izvorni_sadrzaj>STELA ART društvo s ograničenom odgovornošću za usluge i trgovinu Miroslava Krleže 45, 42230 Ludbreg</izvorni_sadrzaj>
    <derivirana_varijabla naziv="DomainObject.Predmet.ProtustrankaWithAdress_1">STELA ART društvo s ograničenom odgovornošću za usluge i trgovinu Miroslava Krleže 45, 42230 Ludbreg</derivirana_varijabla>
  </DomainObject.Predmet.ProtustrankaWithAdress>
  <DomainObject.Predmet.ProtustrankaWithAdressOIB>
    <izvorni_sadrzaj>STELA ART društvo s ograničenom odgovornošću za usluge i trgovinu, OIB 89396057624, Miroslava Krleže 45, 42230 Ludbreg</izvorni_sadrzaj>
    <derivirana_varijabla naziv="DomainObject.Predmet.ProtustrankaWithAdressOIB_1">STELA ART društvo s ograničenom odgovornošću za usluge i trgovinu, OIB 89396057624, Miroslava Krleže 45, 42230 Ludbreg</derivirana_varijabla>
  </DomainObject.Predmet.ProtustrankaWithAdressOIB>
  <DomainObject.Predmet.ProtustrankaNazivFormated>
    <izvorni_sadrzaj>STELA ART društvo s ograničenom odgovornošću za usluge i trgovinu</izvorni_sadrzaj>
    <derivirana_varijabla naziv="DomainObject.Predmet.ProtustrankaNazivFormated_1">STELA ART društvo s ograničenom odgovornošću za usluge i trgovinu</derivirana_varijabla>
  </DomainObject.Predmet.ProtustrankaNazivFormated>
  <DomainObject.Predmet.ProtustrankaNazivFormatedOIB>
    <izvorni_sadrzaj>STELA ART društvo s ograničenom odgovornošću za usluge i trgovinu, OIB 89396057624</izvorni_sadrzaj>
    <derivirana_varijabla naziv="DomainObject.Predmet.ProtustrankaNazivFormatedOIB_1">STELA ART društvo s ograničenom odgovornošću za usluge i trgovinu, OIB 89396057624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13372.11</izvorni_sadrzaj>
    <derivirana_varijabla naziv="DomainObject.Predmet.TrenutnaVrijednost_1">13372.11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ART društvo s ograničenom odgovornošću za usluge i trgovinu</item>
    </izvorni_sadrzaj>
    <derivirana_varijabla naziv="DomainObject.Predmet.ProtuStrankaListFormated_1">
      <item>STELA ART društvo s ograničenom odgovornošću za usluge i trgovinu</item>
    </derivirana_varijabla>
  </DomainObject.Predmet.ProtuStrankaListFormated>
  <DomainObject.Predmet.ProtuStrankaListFormatedOIB>
    <izvorni_sadrzaj>
      <item>STELA ART društvo s ograničenom odgovornošću za usluge i trgovinu, OIB 89396057624</item>
    </izvorni_sadrzaj>
    <derivirana_varijabla naziv="DomainObject.Predmet.ProtuStrankaListFormatedOIB_1">
      <item>STELA ART društvo s ograničenom odgovornošću za usluge i trgovinu, OIB 89396057624</item>
    </derivirana_varijabla>
  </DomainObject.Predmet.ProtuStrankaListFormatedOIB>
  <DomainObject.Predmet.ProtuStrankaListFormatedWithAdress>
    <izvorni_sadrzaj>
      <item>STELA ART društvo s ograničenom odgovornošću za usluge i trgovinu, Miroslava Krleže 45, 42230 Ludbreg</item>
    </izvorni_sadrzaj>
    <derivirana_varijabla naziv="DomainObject.Predmet.ProtuStrankaListFormatedWithAdress_1">
      <item>STELA ART društvo s ograničenom odgovornošću za usluge i trgovinu, Miroslava Krleže 45, 42230 Ludbreg</item>
    </derivirana_varijabla>
  </DomainObject.Predmet.ProtuStrankaListFormatedWithAdress>
  <DomainObject.Predmet.ProtuStrankaListFormatedWithAdressOIB>
    <izvorni_sadrzaj>
      <item>STELA ART društvo s ograničenom odgovornošću za usluge i trgovinu, OIB 89396057624, Miroslava Krleže 45, 42230 Ludbreg</item>
    </izvorni_sadrzaj>
    <derivirana_varijabla naziv="DomainObject.Predmet.ProtuStrankaListFormatedWithAdressOIB_1">
      <item>STELA ART društvo s ograničenom odgovornošću za usluge i trgovinu, OIB 89396057624, Miroslava Krleže 45, 42230 Ludbreg</item>
    </derivirana_varijabla>
  </DomainObject.Predmet.ProtuStrankaListFormatedWithAdressOIB>
  <DomainObject.Predmet.ProtuStrankaListNazivFormated>
    <izvorni_sadrzaj>
      <item>STELA ART društvo s ograničenom odgovornošću za usluge i trgovinu</item>
    </izvorni_sadrzaj>
    <derivirana_varijabla naziv="DomainObject.Predmet.ProtuStrankaListNazivFormated_1">
      <item>STELA ART društvo s ograničenom odgovornošću za usluge i trgovinu</item>
    </derivirana_varijabla>
  </DomainObject.Predmet.ProtuStrankaListNazivFormated>
  <DomainObject.Predmet.ProtuStrankaListNazivFormatedOIB>
    <izvorni_sadrzaj>
      <item>STELA ART društvo s ograničenom odgovornošću za usluge i trgovinu, OIB 89396057624</item>
    </izvorni_sadrzaj>
    <derivirana_varijabla naziv="DomainObject.Predmet.ProtuStrankaListNazivFormatedOIB_1">
      <item>STELA ART društvo s ograničenom odgovornošću za usluge i trgovinu, OIB 89396057624</item>
    </derivirana_varijabla>
  </DomainObject.Predmet.ProtuStrankaListNazivFormatedOIB>
  <DomainObject.Predmet.OstaliListFormated>
    <izvorni_sadrzaj>
      <item>E-oglasna ploča</item>
      <item>Sudski registar, Trgovački sud u Varaždinu</item>
      <item>Mladen Bratuša</item>
    </izvorni_sadrzaj>
    <derivirana_varijabla naziv="DomainObject.Predmet.OstaliListFormated_1">
      <item>E-oglasna ploča</item>
      <item>Sudski registar, Trgovački sud u Varaždinu</item>
      <item>Mladen Bratuša</item>
    </derivirana_varijabla>
  </DomainObject.Predmet.OstaliListFormated>
  <DomainObject.Predmet.OstaliListFormatedOIB>
    <izvorni_sadrzaj>
      <item>E-oglasna ploča</item>
      <item>Sudski registar, Trgovački sud u Varaždinu</item>
      <item>Mladen Bratuša, OIB 54129002988</item>
    </izvorni_sadrzaj>
    <derivirana_varijabla naziv="DomainObject.Predmet.OstaliListFormatedOIB_1">
      <item>E-oglasna ploča</item>
      <item>Sudski registar, Trgovački sud u Varaždinu</item>
      <item>Mladen Bratuša, OIB 54129002988</item>
    </derivirana_varijabla>
  </DomainObject.Predmet.OstaliListFormatedOIB>
  <DomainObject.Predmet.OstaliListFormatedWithAdress>
    <izvorni_sadrzaj>
      <item>E-oglasna ploča</item>
      <item>Sudski registar, Trgovački sud u Varaždinu</item>
      <item>Mladen Bratuša, Ulica Frana Galovića 11 A, 42230 Ludbreg</item>
    </izvorni_sadrzaj>
    <derivirana_varijabla naziv="DomainObject.Predmet.OstaliListFormatedWithAdress_1">
      <item>E-oglasna ploča</item>
      <item>Sudski registar, Trgovački sud u Varaždinu</item>
      <item>Mladen Bratuša, Ulica Frana Galovića 11 A, 42230 Ludbreg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Mladen Bratuša, OIB 54129002988, Ulica Frana Galovića 11 A, 42230 Ludbreg</item>
    </izvorni_sadrzaj>
    <derivirana_varijabla naziv="DomainObject.Predmet.OstaliListFormatedWithAdressOIB_1">
      <item>E-oglasna ploča</item>
      <item>Sudski registar, Trgovački sud u Varaždinu</item>
      <item>Mladen Bratuša, OIB 54129002988, Ulica Frana Galovića 11 A, 42230 Ludbreg</item>
    </derivirana_varijabla>
  </DomainObject.Predmet.OstaliListFormatedWithAdressOIB>
  <DomainObject.Predmet.OstaliListNazivFormated>
    <izvorni_sadrzaj>
      <item>E-oglasna ploča</item>
      <item>Sudski registar, Trgovački sud u Varaždinu</item>
      <item>Mladen Bratuša</item>
    </izvorni_sadrzaj>
    <derivirana_varijabla naziv="DomainObject.Predmet.OstaliListNazivFormated_1">
      <item>E-oglasna ploča</item>
      <item>Sudski registar, Trgovački sud u Varaždinu</item>
      <item>Mladen Bratuša</item>
    </derivirana_varijabla>
  </DomainObject.Predmet.OstaliListNazivFormated>
  <DomainObject.Predmet.OstaliListNazivFormatedOIB>
    <izvorni_sadrzaj>
      <item>E-oglasna ploča</item>
      <item>Sudski registar, Trgovački sud u Varaždinu</item>
      <item>Mladen Bratuša, OIB 54129002988</item>
    </izvorni_sadrzaj>
    <derivirana_varijabla naziv="DomainObject.Predmet.OstaliListNazivFormatedOIB_1">
      <item>E-oglasna ploča</item>
      <item>Sudski registar, Trgovački sud u Varaždinu</item>
      <item>Mladen Bratuša, OIB 54129002988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ART društvo s ograničenom odgovornošću za usluge i trgovinu</izvorni_sadrzaj>
    <derivirana_varijabla naziv="DomainObject.Predmet.ProtustrankaIDrugi_1">STELA ART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STELA ART društvo s ograničenom odgovornošću za usluge i trgovinu, OIB 89396057624, Miroslava Krleže 45, 42230 Ludbreg</izvorni_sadrzaj>
    <derivirana_varijabla naziv="DomainObject.Predmet.ProtustrankaIDrugiAdressOIB_1">STELA ART društvo s ograničenom odgovornošću za usluge i trgovinu, OIB 89396057624, Miroslava Krleže 45,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ART društvo s ograničenom odgovornošću za usluge i trgovinu</item>
      <item>E-oglasna ploča</item>
      <item>Sudski registar, Trgovački sud u Varaždinu</item>
      <item>Mladen Bratuša</item>
    </izvorni_sadrzaj>
    <derivirana_varijabla naziv="DomainObject.Predmet.SudioniciListNaziv_1">
      <item>Financijska agencija</item>
      <item>STELA ART društvo s ograničenom odgovornošću za usluge i trgovinu</item>
      <item>E-oglasna ploča</item>
      <item>Sudski registar, Trgovački sud u Varaždinu</item>
      <item>Mladen Bratuša</item>
    </derivirana_varijabla>
  </DomainObject.Predmet.SudioniciListNaziv>
  <DomainObject.Predmet.SudioniciListAdressOIB>
    <izvorni_sadrzaj>
      <item>Financijska agencija, OIB 85821130368, A. Cesarca 2,42000 Varaždin</item>
      <item>STELA ART društvo s ograničenom odgovornošću za usluge i trgovinu, OIB 89396057624, Miroslava Krleže 45,42230 Ludbreg</item>
      <item>E-oglasna ploča</item>
      <item>Sudski registar, Trgovački sud u Varaždinu</item>
      <item>Mladen Bratuša, OIB 54129002988, Ulica Frana Galovića 11 A,42230 Ludbreg</item>
    </izvorni_sadrzaj>
    <derivirana_varijabla naziv="DomainObject.Predmet.SudioniciListAdressOIB_1">
      <item>Financijska agencija, OIB 85821130368, A. Cesarca 2,42000 Varaždin</item>
      <item>STELA ART društvo s ograničenom odgovornošću za usluge i trgovinu, OIB 89396057624, Miroslava Krleže 45,42230 Ludbreg</item>
      <item>E-oglasna ploča</item>
      <item>Sudski registar, Trgovački sud u Varaždinu</item>
      <item>Mladen Bratuša, OIB 54129002988, Ulica Frana Galovića 11 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89396057624</item>
      <item>, OIB null</item>
      <item>, OIB null</item>
      <item>, OIB 54129002988</item>
    </izvorni_sadrzaj>
    <derivirana_varijabla naziv="DomainObject.Predmet.SudioniciListNazivOIB_1">
      <item>, OIB 85821130368</item>
      <item>, OIB 89396057624</item>
      <item>, OIB null</item>
      <item>, OIB null</item>
      <item>, OIB 54129002988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2755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2016-03-22T12:19:00Z</dcterms:created>
  <dc:creator>Maja Kovačić</dc:creator>
  <dc:description/>
  <cp:keywords/>
  <cp:lastModifiedBy>Maja Kovačić</cp:lastModifiedBy>
  <cp:lastPrinted>2016-03-22T12:22:00Z</cp:lastPrinted>
  <dcterms:modified xmlns:xsi="http://www.w3.org/2001/XMLSchema-instance" xsi:type="dcterms:W3CDTF">2016-03-23T07:54:00Z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