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c5bb" w14:paraId="d6ac5b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F57F6">
        <w:t>725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F57F6">
        <w:t xml:space="preserve">JUPITER VELEPRODAJA j.d.o.o. za </w:t>
      </w:r>
      <w:r w:rsidR="00425497">
        <w:t>usluge</w:t>
      </w:r>
      <w:r w:rsidR="007D12AA">
        <w:t xml:space="preserve">, </w:t>
      </w:r>
      <w:r w:rsidR="00DF57F6">
        <w:t>Zagreb</w:t>
      </w:r>
      <w:r w:rsidR="00425497">
        <w:t>,</w:t>
      </w:r>
      <w:r w:rsidR="00DF57F6">
        <w:t xml:space="preserve"> Novska 4,</w:t>
      </w:r>
      <w:r w:rsidR="00425497">
        <w:t xml:space="preserve"> </w:t>
      </w:r>
      <w:r w:rsidR="00DC4695">
        <w:t>MBS</w:t>
      </w:r>
      <w:r w:rsidR="002B07CA">
        <w:t xml:space="preserve">: </w:t>
      </w:r>
      <w:r w:rsidR="00DC4695">
        <w:t>08</w:t>
      </w:r>
      <w:r w:rsidR="00DF57F6">
        <w:t>1008424</w:t>
      </w:r>
      <w:r w:rsidR="007D12AA">
        <w:t xml:space="preserve"> </w:t>
      </w:r>
      <w:r w:rsidR="001D0507">
        <w:t xml:space="preserve"> </w:t>
      </w:r>
      <w:r w:rsidR="007D12AA">
        <w:t xml:space="preserve">OIB: </w:t>
      </w:r>
      <w:r w:rsidR="00425497">
        <w:t>1</w:t>
      </w:r>
      <w:r w:rsidR="00DF57F6">
        <w:t>2776487402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F57F6" w:rsidRPr="00DF57F6">
        <w:t>JUPITER VELEPRODAJA j.d.o.o. za usluge, Zagreb, Novska 4, MBS: 081008424  OIB: 12776487402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DF57F6">
        <w:t>Zoran Ostović</w:t>
      </w:r>
      <w:r w:rsidR="003524A4">
        <w:t>,</w:t>
      </w:r>
      <w:r w:rsidR="00515F53">
        <w:t xml:space="preserve"> </w:t>
      </w:r>
      <w:r w:rsidR="00DF57F6">
        <w:t>Velika Gorica</w:t>
      </w:r>
      <w:r w:rsidR="00425497">
        <w:t xml:space="preserve">, </w:t>
      </w:r>
      <w:r w:rsidR="00DF57F6">
        <w:t>Šibenska 19</w:t>
      </w:r>
      <w:r w:rsidR="00425497">
        <w:t>,</w:t>
      </w:r>
      <w:r w:rsidR="007D12AA">
        <w:t xml:space="preserve"> OIB: </w:t>
      </w:r>
      <w:r w:rsidR="00DF57F6">
        <w:t>14973076805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F57F6" w:rsidRPr="00DF57F6">
        <w:t>JUPITER VELEPRODAJA j.d.o.o. za usluge, Zagreb, Novska 4, MBS: 081008424  OIB: 12776487402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F57F6">
        <w:rPr>
          <w:bCs/>
        </w:rPr>
        <w:t>03. ožujk</w:t>
      </w:r>
      <w:r w:rsidR="00DC4695">
        <w:rPr>
          <w:bCs/>
        </w:rPr>
        <w:t>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DF57F6">
        <w:rPr>
          <w:bCs/>
        </w:rPr>
        <w:t>1167</w:t>
      </w:r>
      <w:r w:rsidRPr="00F877AB">
        <w:rPr>
          <w:bCs/>
        </w:rPr>
        <w:t xml:space="preserve"> od </w:t>
      </w:r>
      <w:r w:rsidR="00DF57F6">
        <w:rPr>
          <w:bCs/>
        </w:rPr>
        <w:t>02</w:t>
      </w:r>
      <w:r w:rsidR="00425497">
        <w:rPr>
          <w:bCs/>
        </w:rPr>
        <w:t>. ožujk</w:t>
      </w:r>
      <w:r w:rsidR="004A1953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DF57F6" w:rsidRPr="00DF57F6">
        <w:t>JUPITER VELEPRODAJA j.d.o.o. za usluge, Zagreb, Novska 4, MBS: 081008424  OIB: 12776487402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DF57F6">
        <w:rPr>
          <w:bCs/>
        </w:rPr>
        <w:t>725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5562E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F57F6">
        <w:t>725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923" w:rsidP="005C2CD1" w:rsidR="00F57923">
      <w:r>
        <w:separator/>
      </w:r>
    </w:p>
  </w:endnote>
  <w:endnote w:id="0" w:type="continuationSeparator">
    <w:p w:rsidRDefault="00F57923" w:rsidP="005C2CD1" w:rsidR="00F57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923" w:rsidP="005C2CD1" w:rsidR="00F57923">
      <w:r>
        <w:separator/>
      </w:r>
    </w:p>
  </w:footnote>
  <w:footnote w:id="0" w:type="continuationSeparator">
    <w:p w:rsidRDefault="00F57923" w:rsidP="005C2CD1" w:rsidR="00F57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EE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269CB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25497"/>
    <w:rsid w:val="00436570"/>
    <w:rsid w:val="00440504"/>
    <w:rsid w:val="00455B1F"/>
    <w:rsid w:val="004638F5"/>
    <w:rsid w:val="0046632E"/>
    <w:rsid w:val="00476EB4"/>
    <w:rsid w:val="00482F57"/>
    <w:rsid w:val="0048747B"/>
    <w:rsid w:val="004A1953"/>
    <w:rsid w:val="004A6F2C"/>
    <w:rsid w:val="004B490A"/>
    <w:rsid w:val="004C3969"/>
    <w:rsid w:val="004D4CC0"/>
    <w:rsid w:val="004D5A26"/>
    <w:rsid w:val="004D73A2"/>
    <w:rsid w:val="004E466C"/>
    <w:rsid w:val="004F5FE8"/>
    <w:rsid w:val="00515F53"/>
    <w:rsid w:val="00534964"/>
    <w:rsid w:val="0053545A"/>
    <w:rsid w:val="005437AE"/>
    <w:rsid w:val="00545FA5"/>
    <w:rsid w:val="00550133"/>
    <w:rsid w:val="00556098"/>
    <w:rsid w:val="0057324F"/>
    <w:rsid w:val="005931E7"/>
    <w:rsid w:val="005A6F2D"/>
    <w:rsid w:val="005B1166"/>
    <w:rsid w:val="005B3015"/>
    <w:rsid w:val="005B59B6"/>
    <w:rsid w:val="005C01B9"/>
    <w:rsid w:val="005C2CD1"/>
    <w:rsid w:val="005D2A79"/>
    <w:rsid w:val="005D7EC1"/>
    <w:rsid w:val="005E0CFB"/>
    <w:rsid w:val="005F4EE5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55F1C"/>
    <w:rsid w:val="00D925DB"/>
    <w:rsid w:val="00D97782"/>
    <w:rsid w:val="00DA4636"/>
    <w:rsid w:val="00DA743D"/>
    <w:rsid w:val="00DB278F"/>
    <w:rsid w:val="00DC4695"/>
    <w:rsid w:val="00DE5F69"/>
    <w:rsid w:val="00DF57F6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562E"/>
    <w:rsid w:val="00F56EE7"/>
    <w:rsid w:val="00F577E3"/>
    <w:rsid w:val="00F5792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JUPITER VELEPRODAJA j.d.o.o.</izvorni_sadrzaj>
    <derivirana_varijabla naziv="DomainObject.Predmet.ProtustrankaFormated_1">  JUPITER VELEPRODAJA j.d.o.o.</derivirana_varijabla>
  </DomainObject.Predmet.ProtustrankaFormated>
  <DomainObject.Predmet.ProtustrankaFormatedOIB>
    <izvorni_sadrzaj>  JUPITER VELEPRODAJA j.d.o.o., OIB 12776487402</izvorni_sadrzaj>
    <derivirana_varijabla naziv="DomainObject.Predmet.ProtustrankaFormatedOIB_1">  JUPITER VELEPRODAJA j.d.o.o., OIB 12776487402</derivirana_varijabla>
  </DomainObject.Predmet.ProtustrankaFormatedOIB>
  <DomainObject.Predmet.ProtustrankaFormatedWithAdress>
    <izvorni_sadrzaj> JUPITER VELEPRODAJA j.d.o.o., Novska 4, 10000 Zagreb</izvorni_sadrzaj>
    <derivirana_varijabla naziv="DomainObject.Predmet.ProtustrankaFormatedWithAdress_1"> JUPITER VELEPRODAJA j.d.o.o., Novska 4, 10000 Zagreb</derivirana_varijabla>
  </DomainObject.Predmet.ProtustrankaFormatedWithAdress>
  <DomainObject.Predmet.ProtustrankaFormatedWithAdressOIB>
    <izvorni_sadrzaj> JUPITER VELEPRODAJA j.d.o.o., OIB 12776487402, Novska 4, 10000 Zagreb</izvorni_sadrzaj>
    <derivirana_varijabla naziv="DomainObject.Predmet.ProtustrankaFormatedWithAdressOIB_1"> JUPITER VELEPRODAJA j.d.o.o., OIB 12776487402, Novska 4, 10000 Zagreb</derivirana_varijabla>
  </DomainObject.Predmet.ProtustrankaFormatedWithAdressOIB>
  <DomainObject.Predmet.ProtustrankaWithAdress>
    <izvorni_sadrzaj>JUPITER VELEPRODAJA j.d.o.o. Novska 4, 10000 Zagreb</izvorni_sadrzaj>
    <derivirana_varijabla naziv="DomainObject.Predmet.ProtustrankaWithAdress_1">JUPITER VELEPRODAJA j.d.o.o. Novska 4, 10000 Zagreb</derivirana_varijabla>
  </DomainObject.Predmet.ProtustrankaWithAdress>
  <DomainObject.Predmet.ProtustrankaWithAdressOIB>
    <izvorni_sadrzaj>JUPITER VELEPRODAJA j.d.o.o., OIB 12776487402, Novska 4, 10000 Zagreb</izvorni_sadrzaj>
    <derivirana_varijabla naziv="DomainObject.Predmet.ProtustrankaWithAdressOIB_1">JUPITER VELEPRODAJA j.d.o.o., OIB 12776487402, Novska 4, 10000 Zagreb</derivirana_varijabla>
  </DomainObject.Predmet.ProtustrankaWithAdressOIB>
  <DomainObject.Predmet.ProtustrankaNazivFormated>
    <izvorni_sadrzaj>JUPITER VELEPRODAJA j.d.o.o.</izvorni_sadrzaj>
    <derivirana_varijabla naziv="DomainObject.Predmet.ProtustrankaNazivFormated_1">JUPITER VELEPRODAJA j.d.o.o.</derivirana_varijabla>
  </DomainObject.Predmet.ProtustrankaNazivFormated>
  <DomainObject.Predmet.ProtustrankaNazivFormatedOIB>
    <izvorni_sadrzaj>JUPITER VELEPRODAJA j.d.o.o., OIB 12776487402</izvorni_sadrzaj>
    <derivirana_varijabla naziv="DomainObject.Predmet.ProtustrankaNazivFormatedOIB_1">JUPITER VELEPRODAJA j.d.o.o., OIB 12776487402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JUPITER VELEPRODAJA j.d.o.o.</item>
    </izvorni_sadrzaj>
    <derivirana_varijabla naziv="DomainObject.Predmet.ProtuStrankaListFormated_1">
      <item>JUPITER VELEPRODAJA j.d.o.o.</item>
    </derivirana_varijabla>
  </DomainObject.Predmet.ProtuStrankaListFormated>
  <DomainObject.Predmet.ProtuStrankaListFormatedOIB>
    <izvorni_sadrzaj>
      <item>JUPITER VELEPRODAJA j.d.o.o., OIB 12776487402</item>
    </izvorni_sadrzaj>
    <derivirana_varijabla naziv="DomainObject.Predmet.ProtuStrankaListFormatedOIB_1">
      <item>JUPITER VELEPRODAJA j.d.o.o., OIB 12776487402</item>
    </derivirana_varijabla>
  </DomainObject.Predmet.ProtuStrankaListFormatedOIB>
  <DomainObject.Predmet.ProtuStrankaListFormatedWithAdress>
    <izvorni_sadrzaj>
      <item>JUPITER VELEPRODAJA j.d.o.o., Novska 4, 10000 Zagreb</item>
    </izvorni_sadrzaj>
    <derivirana_varijabla naziv="DomainObject.Predmet.ProtuStrankaListFormatedWithAdress_1">
      <item>JUPITER VELEPRODAJA j.d.o.o., Novska 4, 10000 Zagreb</item>
    </derivirana_varijabla>
  </DomainObject.Predmet.ProtuStrankaListFormatedWithAdress>
  <DomainObject.Predmet.ProtuStrankaListFormatedWithAdressOIB>
    <izvorni_sadrzaj>
      <item>JUPITER VELEPRODAJA j.d.o.o., OIB 12776487402, Novska 4, 10000 Zagreb</item>
    </izvorni_sadrzaj>
    <derivirana_varijabla naziv="DomainObject.Predmet.ProtuStrankaListFormatedWithAdressOIB_1">
      <item>JUPITER VELEPRODAJA j.d.o.o., OIB 12776487402, Novska 4, 10000 Zagreb</item>
    </derivirana_varijabla>
  </DomainObject.Predmet.ProtuStrankaListFormatedWithAdressOIB>
  <DomainObject.Predmet.ProtuStrankaListNazivFormated>
    <izvorni_sadrzaj>
      <item>JUPITER VELEPRODAJA j.d.o.o.</item>
    </izvorni_sadrzaj>
    <derivirana_varijabla naziv="DomainObject.Predmet.ProtuStrankaListNazivFormated_1">
      <item>JUPITER VELEPRODAJA j.d.o.o.</item>
    </derivirana_varijabla>
  </DomainObject.Predmet.ProtuStrankaListNazivFormated>
  <DomainObject.Predmet.ProtuStrankaListNazivFormatedOIB>
    <izvorni_sadrzaj>
      <item>JUPITER VELEPRODAJA j.d.o.o., OIB 12776487402</item>
    </izvorni_sadrzaj>
    <derivirana_varijabla naziv="DomainObject.Predmet.ProtuStrankaListNazivFormatedOIB_1">
      <item>JUPITER VELEPRODAJA j.d.o.o., OIB 12776487402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JUPITER VELEPRODAJA j.d.o.o.</izvorni_sadrzaj>
    <derivirana_varijabla naziv="DomainObject.Predmet.ProtustrankaIDrugi_1">JUPITER VELEPRODAJA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JUPITER VELEPRODAJA j.d.o.o., OIB 12776487402, Novska 4, 10000 Zagreb</izvorni_sadrzaj>
    <derivirana_varijabla naziv="DomainObject.Predmet.ProtustrankaIDrugiAdressOIB_1">JUPITER VELEPRODAJA j.d.o.o., OIB 12776487402, Novska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JUPITER VELEPRODAJA j.d.o.o.</item>
      <item>FINA Regionalni centar Zagreb</item>
    </izvorni_sadrzaj>
    <derivirana_varijabla naziv="DomainObject.Predmet.SudioniciListNaziv_1">
      <item>JUPITER VELEPRODAJA j.d.o.o.</item>
      <item>FINA Regionalni centar Zagreb</item>
    </derivirana_varijabla>
  </DomainObject.Predmet.SudioniciListNaziv>
  <DomainObject.Predmet.SudioniciListAdressOIB>
    <izvorni_sadrzaj>
      <item>JUPITER VELEPRODAJA j.d.o.o., OIB 12776487402, Novska 4,10000 Zagreb</item>
      <item>FINA Regionalni centar Zagreb, OIB 85821130368, Trg svibanjskih žrtava 1995. 1,10000 Zagreb</item>
    </izvorni_sadrzaj>
    <derivirana_varijabla naziv="DomainObject.Predmet.SudioniciListAdressOIB_1">
      <item>JUPITER VELEPRODAJA j.d.o.o., OIB 12776487402, Novska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12776487402</item>
      <item>, OIB 85821130368</item>
    </izvorni_sadrzaj>
    <derivirana_varijabla naziv="DomainObject.Predmet.SudioniciListNazivOIB_1">
      <item>, OIB 12776487402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3E80B-DEAB-4F0C-9B68-335F2541A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3103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2017-10-13T05:34:00Z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2017-10-13T05:36:00Z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