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98a2" w14:paraId="cda98a2" w:rsidRDefault="00084238" w:rsidP="00084238" w:rsidR="00084238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 St-6/2016-5</w:t>
      </w:r>
    </w:p>
    <w:p w:rsidRDefault="00084238" w:rsidP="00084238" w:rsidR="0008423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084238" w:rsidP="00084238" w:rsidR="0008423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084238" w:rsidP="00084238" w:rsidR="0008423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084238" w:rsidP="00084238" w:rsidR="00084238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084238" w:rsidP="00084238" w:rsidR="00084238">
      <w:pPr>
        <w:rPr>
          <w:szCs w:val="24"/>
        </w:rPr>
      </w:pPr>
    </w:p>
    <w:p w:rsidRDefault="00084238" w:rsidP="00084238" w:rsidR="00084238">
      <w:pPr>
        <w:rPr>
          <w:szCs w:val="24"/>
        </w:rPr>
      </w:pPr>
    </w:p>
    <w:p w:rsidRDefault="00084238" w:rsidP="00084238" w:rsidR="00084238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084238" w:rsidP="00084238" w:rsidR="00084238">
      <w:pPr>
        <w:rPr>
          <w:szCs w:val="24"/>
        </w:rPr>
      </w:pPr>
    </w:p>
    <w:p w:rsidRDefault="00084238" w:rsidP="00084238" w:rsidR="0008423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084238" w:rsidP="00084238" w:rsidR="00084238">
      <w:pPr>
        <w:rPr>
          <w:szCs w:val="24"/>
        </w:rPr>
      </w:pPr>
    </w:p>
    <w:p w:rsidRDefault="00084238" w:rsidP="00084238" w:rsidR="00084238">
      <w:pPr>
        <w:jc w:val="both"/>
      </w:pPr>
      <w:r>
        <w:rPr>
          <w:szCs w:val="24"/>
        </w:rPr>
        <w:tab/>
      </w:r>
      <w:r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MUSASHIDO športska udruga Varaždin, Zinke </w:t>
      </w:r>
      <w:proofErr w:type="spellStart"/>
      <w:r>
        <w:t>Kunc</w:t>
      </w:r>
      <w:proofErr w:type="spellEnd"/>
      <w:r>
        <w:t xml:space="preserve"> 48, Varaždin, OIB: 99608942279, dana 04. ožujka 2016. godine</w:t>
      </w:r>
    </w:p>
    <w:p w:rsidRDefault="00084238" w:rsidP="00084238" w:rsidR="00084238">
      <w:pPr>
        <w:jc w:val="both"/>
      </w:pPr>
    </w:p>
    <w:p w:rsidRDefault="00084238" w:rsidP="00084238" w:rsidR="0008423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084238" w:rsidP="00084238" w:rsidR="00084238">
      <w:pPr>
        <w:rPr>
          <w:szCs w:val="24"/>
        </w:rPr>
      </w:pPr>
    </w:p>
    <w:p w:rsidRDefault="00084238" w:rsidP="00084238" w:rsidR="00084238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MUSASHIDO športska udruga Varaždin, Zinke </w:t>
      </w:r>
      <w:proofErr w:type="spellStart"/>
      <w:r>
        <w:t>Kunc</w:t>
      </w:r>
      <w:proofErr w:type="spellEnd"/>
      <w:r>
        <w:t xml:space="preserve"> 48, Varaždin, OIB: 99608942279</w:t>
      </w:r>
      <w:r>
        <w:rPr>
          <w:szCs w:val="24"/>
        </w:rPr>
        <w:t>, s danom 04. ožujka 2016. u 13,00 sati.</w:t>
      </w:r>
    </w:p>
    <w:p w:rsidRDefault="00084238" w:rsidP="00084238" w:rsidR="00084238">
      <w:pPr>
        <w:jc w:val="both"/>
        <w:rPr>
          <w:szCs w:val="24"/>
        </w:rPr>
      </w:pPr>
    </w:p>
    <w:p w:rsidRDefault="00084238" w:rsidP="00084238" w:rsidR="00084238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MUSASHIDO športska udruga Varaždin, Zinke </w:t>
      </w:r>
      <w:proofErr w:type="spellStart"/>
      <w:r>
        <w:t>Kunc</w:t>
      </w:r>
      <w:proofErr w:type="spellEnd"/>
      <w:r>
        <w:t xml:space="preserve"> 48, Varaždin, OIB: 99608942279.</w:t>
      </w:r>
    </w:p>
    <w:p w:rsidRDefault="00084238" w:rsidP="00084238" w:rsidR="00084238">
      <w:pPr>
        <w:jc w:val="both"/>
      </w:pPr>
    </w:p>
    <w:p w:rsidRDefault="00084238" w:rsidP="00084238" w:rsidR="00084238">
      <w:pPr>
        <w:jc w:val="both"/>
      </w:pPr>
      <w:r>
        <w:tab/>
        <w:t xml:space="preserve">III Za stečajnog upravitelja imenuje se </w:t>
      </w:r>
      <w:r w:rsidR="00A32632">
        <w:t xml:space="preserve">David Jakovljević, </w:t>
      </w:r>
      <w:proofErr w:type="spellStart"/>
      <w:r w:rsidR="00A32632">
        <w:t>Kašinska</w:t>
      </w:r>
      <w:proofErr w:type="spellEnd"/>
      <w:r w:rsidR="00A32632">
        <w:t xml:space="preserve"> 7, Sesvete, OIB: 63014812654.</w:t>
      </w:r>
      <w:r>
        <w:t xml:space="preserve"> </w:t>
      </w:r>
    </w:p>
    <w:p w:rsidRDefault="00084238" w:rsidP="00084238" w:rsidR="00084238">
      <w:pPr>
        <w:jc w:val="both"/>
        <w:rPr>
          <w:color w:val="FF0000"/>
        </w:rPr>
      </w:pPr>
    </w:p>
    <w:p w:rsidRDefault="00084238" w:rsidP="00084238" w:rsidR="00084238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084238" w:rsidP="00084238" w:rsidR="00084238">
      <w:pPr>
        <w:jc w:val="both"/>
        <w:rPr>
          <w:szCs w:val="24"/>
        </w:rPr>
      </w:pPr>
    </w:p>
    <w:p w:rsidRDefault="00084238" w:rsidP="00084238" w:rsidR="00084238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MUSASHIDO športska udruga Varaždin, Zinke </w:t>
      </w:r>
      <w:proofErr w:type="spellStart"/>
      <w:r>
        <w:t>Kunc</w:t>
      </w:r>
      <w:proofErr w:type="spellEnd"/>
      <w:r>
        <w:t xml:space="preserve"> 48, Varaždin, OIB: 99608942279</w:t>
      </w:r>
      <w:r>
        <w:rPr>
          <w:szCs w:val="24"/>
        </w:rPr>
        <w:t>, bit će brisan iz sudskog registra.</w:t>
      </w:r>
    </w:p>
    <w:p w:rsidRDefault="00084238" w:rsidP="00084238" w:rsidR="00084238">
      <w:pPr>
        <w:rPr>
          <w:szCs w:val="24"/>
        </w:rPr>
      </w:pPr>
    </w:p>
    <w:p w:rsidRDefault="00084238" w:rsidP="00084238" w:rsidR="0008423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84238" w:rsidP="00084238" w:rsidR="00084238">
      <w:pPr>
        <w:rPr>
          <w:szCs w:val="24"/>
        </w:rPr>
      </w:pPr>
    </w:p>
    <w:p w:rsidRDefault="00084238" w:rsidP="00084238" w:rsidR="00084238">
      <w:pPr>
        <w:jc w:val="both"/>
        <w:rPr>
          <w:szCs w:val="24"/>
        </w:rPr>
      </w:pPr>
      <w:r>
        <w:rPr>
          <w:szCs w:val="24"/>
        </w:rPr>
        <w:tab/>
        <w:t xml:space="preserve">Predlagatelj je dana 04.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084238" w:rsidP="00084238" w:rsidR="00084238">
      <w:pPr>
        <w:rPr>
          <w:szCs w:val="24"/>
        </w:rPr>
      </w:pPr>
    </w:p>
    <w:p w:rsidRDefault="00084238" w:rsidP="00084238" w:rsidR="00084238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84238" w:rsidP="00084238" w:rsidR="00084238">
      <w:pPr>
        <w:rPr>
          <w:szCs w:val="24"/>
        </w:rPr>
      </w:pPr>
    </w:p>
    <w:p w:rsidRDefault="00084238" w:rsidP="00084238" w:rsidR="00084238">
      <w:pPr>
        <w:rPr>
          <w:szCs w:val="24"/>
        </w:rPr>
      </w:pPr>
    </w:p>
    <w:p w:rsidRDefault="00084238" w:rsidP="00084238" w:rsidR="00084238">
      <w:pPr>
        <w:jc w:val="center"/>
        <w:rPr>
          <w:szCs w:val="24"/>
        </w:rPr>
      </w:pPr>
      <w:r>
        <w:rPr>
          <w:szCs w:val="24"/>
        </w:rPr>
        <w:t>U Varaždinu, 04. ožujka 2016.</w:t>
      </w:r>
    </w:p>
    <w:p w:rsidRDefault="00084238" w:rsidP="00084238" w:rsidR="0008423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084238" w:rsidP="00084238" w:rsidR="00084238">
      <w:pPr>
        <w:rPr>
          <w:szCs w:val="24"/>
        </w:rPr>
      </w:pPr>
      <w:r>
        <w:rPr>
          <w:szCs w:val="24"/>
        </w:rPr>
        <w:t xml:space="preserve">     </w:t>
      </w:r>
    </w:p>
    <w:p w:rsidRDefault="00084238" w:rsidP="00084238" w:rsidR="0008423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084238" w:rsidP="00084238" w:rsidR="00084238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Jasna Lekić, v.r.</w:t>
      </w:r>
    </w:p>
    <w:p w:rsidRDefault="00084238" w:rsidP="00084238" w:rsidR="00084238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084238" w:rsidP="00084238" w:rsidR="00084238">
      <w:pPr>
        <w:rPr>
          <w:szCs w:val="24"/>
        </w:rPr>
      </w:pPr>
    </w:p>
    <w:p w:rsidRDefault="00084238" w:rsidP="00084238" w:rsidR="00084238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084238" w:rsidP="00084238" w:rsidR="00084238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084238" w:rsidP="00084238" w:rsidR="00084238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084238" w:rsidP="00084238" w:rsidR="0008423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84238" w:rsidP="00084238" w:rsidR="00084238">
      <w:pPr>
        <w:rPr>
          <w:szCs w:val="24"/>
        </w:rPr>
      </w:pPr>
    </w:p>
    <w:p w:rsidRDefault="00084238" w:rsidP="00084238" w:rsidR="00084238">
      <w:pPr>
        <w:rPr>
          <w:szCs w:val="24"/>
        </w:rPr>
      </w:pPr>
    </w:p>
    <w:p w:rsidRDefault="00084238" w:rsidP="00084238" w:rsidR="00084238">
      <w:pPr>
        <w:rPr>
          <w:szCs w:val="24"/>
        </w:rPr>
      </w:pPr>
      <w:r>
        <w:rPr>
          <w:szCs w:val="24"/>
        </w:rPr>
        <w:t>DNA:</w:t>
      </w:r>
    </w:p>
    <w:p w:rsidRDefault="00084238" w:rsidP="00084238" w:rsidR="0008423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084238" w:rsidP="00084238" w:rsidR="00084238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084238" w:rsidP="00084238" w:rsidR="0008423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MUSASHIDO športska udruga Varaždin, Zinke </w:t>
      </w:r>
      <w:proofErr w:type="spellStart"/>
      <w:r>
        <w:t>Kunc</w:t>
      </w:r>
      <w:proofErr w:type="spellEnd"/>
      <w:r>
        <w:t xml:space="preserve"> 48, Varaždin, OIB: 99608942279</w:t>
      </w:r>
    </w:p>
    <w:p w:rsidRDefault="00084238" w:rsidP="00084238" w:rsidR="00084238">
      <w:pPr>
        <w:numPr>
          <w:ilvl w:val="0"/>
          <w:numId w:val="47"/>
        </w:numPr>
        <w:rPr>
          <w:szCs w:val="24"/>
        </w:rPr>
      </w:pPr>
      <w:r>
        <w:t xml:space="preserve">Predsjednik udruge Goran Cerovečki, Varaždin, Zinke </w:t>
      </w:r>
      <w:proofErr w:type="spellStart"/>
      <w:r>
        <w:t>Kunc</w:t>
      </w:r>
      <w:proofErr w:type="spellEnd"/>
      <w:r>
        <w:t xml:space="preserve"> 48, OIB: 95567864292</w:t>
      </w:r>
    </w:p>
    <w:p w:rsidRDefault="00A32632" w:rsidP="00084238" w:rsidR="0008423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Ured državne uprave u Varaždinu</w:t>
      </w:r>
      <w:r w:rsidR="00084238">
        <w:rPr>
          <w:szCs w:val="24"/>
        </w:rPr>
        <w:t xml:space="preserve"> (odmah i nakon pravomoćnosti)</w:t>
      </w:r>
      <w:r w:rsidR="00084238">
        <w:rPr>
          <w:rFonts w:eastAsia="Calibri"/>
          <w:szCs w:val="24"/>
          <w:lang w:eastAsia="en-US"/>
        </w:rPr>
        <w:t xml:space="preserve"> </w:t>
      </w:r>
    </w:p>
    <w:p w:rsidRDefault="00084238" w:rsidP="00A32632" w:rsidR="00A32632" w:rsidRPr="00A3263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A32632">
        <w:rPr>
          <w:szCs w:val="24"/>
        </w:rPr>
        <w:t xml:space="preserve">Varaždin, </w:t>
      </w:r>
      <w:proofErr w:type="spellStart"/>
      <w:r w:rsidR="00A32632">
        <w:rPr>
          <w:szCs w:val="24"/>
        </w:rPr>
        <w:t>Graberje</w:t>
      </w:r>
      <w:proofErr w:type="spellEnd"/>
      <w:r w:rsidR="00A32632">
        <w:rPr>
          <w:szCs w:val="24"/>
        </w:rPr>
        <w:t xml:space="preserve"> 1</w:t>
      </w:r>
    </w:p>
    <w:p w:rsidRDefault="00084238" w:rsidP="00084238" w:rsidR="00084238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A32632">
        <w:t xml:space="preserve">David Jakovljević, Sesvete, </w:t>
      </w:r>
      <w:proofErr w:type="spellStart"/>
      <w:r w:rsidR="00A32632">
        <w:t>Kašinska</w:t>
      </w:r>
      <w:proofErr w:type="spellEnd"/>
      <w:r w:rsidR="00A32632">
        <w:t xml:space="preserve"> 7 </w:t>
      </w:r>
    </w:p>
    <w:p w:rsidRDefault="00084238" w:rsidP="00084238" w:rsidR="0008423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084238" w:rsidP="00084238" w:rsidR="00084238">
      <w:pPr>
        <w:rPr>
          <w:szCs w:val="24"/>
        </w:rPr>
      </w:pPr>
    </w:p>
    <w:p w:rsidRDefault="00084238" w:rsidP="00084238" w:rsidR="00084238">
      <w:pPr>
        <w:rPr>
          <w:szCs w:val="24"/>
        </w:rPr>
      </w:pPr>
    </w:p>
    <w:p w:rsidRDefault="00084238" w:rsidP="00084238" w:rsidR="00084238">
      <w:pPr>
        <w:rPr>
          <w:szCs w:val="24"/>
        </w:rPr>
      </w:pPr>
    </w:p>
    <w:p w:rsidRDefault="00084238" w:rsidP="00084238" w:rsidR="00084238">
      <w:pPr>
        <w:rPr>
          <w:szCs w:val="24"/>
        </w:rPr>
      </w:pPr>
    </w:p>
    <w:p w:rsidRDefault="00084238" w:rsidP="00084238" w:rsidR="00084238">
      <w:pPr>
        <w:rPr>
          <w:szCs w:val="24"/>
        </w:rPr>
      </w:pPr>
    </w:p>
    <w:p w:rsidRDefault="00084238" w:rsidP="00084238" w:rsidR="00084238"/>
    <w:p w:rsidRDefault="00084238" w:rsidP="00084238" w:rsidR="00084238"/>
    <w:p w:rsidRDefault="00084238" w:rsidP="00084238" w:rsidR="00084238"/>
    <w:p w:rsidRDefault="00084238" w:rsidP="00084238" w:rsidR="00084238"/>
    <w:p w:rsidRDefault="00084238" w:rsidP="00084238" w:rsidR="00084238"/>
    <w:p w:rsidRDefault="00DA0242" w:rsidP="00084238" w:rsidR="00DA0242" w:rsidRPr="00084238"/>
    <w:sectPr w:rsidSect="00EB0D4C" w:rsidR="00DA0242" w:rsidRPr="0008423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238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632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8423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8423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86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St-6/2016-5</izvorni_sadrzaj>
    <derivirana_varijabla naziv="DomainObject.Oznaka_1">St-6/2016-5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"Musashido" športska udruga zastupanog po punomoćniku Goran Cerovečki</izvorni_sadrzaj>
    <derivirana_varijabla naziv="DomainObject.Predmet.ProtustrankaFormated_1">  "Musashido" športska udruga zastupanog po punomoćniku Goran Cerovečki</derivirana_varijabla>
  </DomainObject.Predmet.ProtustrankaFormated>
  <DomainObject.Predmet.ProtustrankaFormatedOIB>
    <izvorni_sadrzaj>  "Musashido" športska udruga, OIB 99608942279 zastupanog po punomoćniku Goran Cerovečki</izvorni_sadrzaj>
    <derivirana_varijabla naziv="DomainObject.Predmet.ProtustrankaFormatedOIB_1">  "Musashido" športska udruga, OIB 99608942279 zastupanog po punomoćniku Goran Cerovečki</derivirana_varijabla>
  </DomainObject.Predmet.ProtustrankaFormatedOIB>
  <DomainObject.Predmet.ProtustrankaFormatedWithAdress>
    <izvorni_sadrzaj> "Musashido" športska udruga, Zinke Kunc 48, 42000 Varaždin zastupanog po punomoćniku Goran Cerovečki</izvorni_sadrzaj>
    <derivirana_varijabla naziv="DomainObject.Predmet.ProtustrankaFormatedWithAdress_1"> "Musashido" športska udruga, Zinke Kunc 48, 42000 Varaždin zastupanog po punomoćniku Goran Cerovečki</derivirana_varijabla>
  </DomainObject.Predmet.ProtustrankaFormatedWithAdress>
  <DomainObject.Predmet.ProtustrankaFormatedWithAdressOIB>
    <izvorni_sadrzaj> "Musashido" športska udruga, OIB 99608942279, Zinke Kunc 48, 42000 Varaždin zastupanog po punomoćniku Goran Cerovečki</izvorni_sadrzaj>
    <derivirana_varijabla naziv="DomainObject.Predmet.ProtustrankaFormatedWithAdressOIB_1"> "Musashido" športska udruga, OIB 99608942279, Zinke Kunc 48, 42000 Varaždin zastupanog po punomoćniku Goran Cerovečki</derivirana_varijabla>
  </DomainObject.Predmet.ProtustrankaFormatedWithAdressOIB>
  <DomainObject.Predmet.ProtustrankaWithAdress>
    <izvorni_sadrzaj>"Musashido" športska udruga Zinke Kunc 48, 42000 Varaždin</izvorni_sadrzaj>
    <derivirana_varijabla naziv="DomainObject.Predmet.ProtustrankaWithAdress_1">"Musashido" športska udruga Zinke Kunc 48, 42000 Varaždin</derivirana_varijabla>
  </DomainObject.Predmet.ProtustrankaWithAdress>
  <DomainObject.Predmet.ProtustrankaWithAdressOIB>
    <izvorni_sadrzaj>"Musashido" športska udruga, OIB 99608942279, Zinke Kunc 48, 42000 Varaždin</izvorni_sadrzaj>
    <derivirana_varijabla naziv="DomainObject.Predmet.ProtustrankaWithAdressOIB_1">"Musashido" športska udruga, OIB 99608942279, Zinke Kunc 48, 42000 Varaždin</derivirana_varijabla>
  </DomainObject.Predmet.ProtustrankaWithAdressOIB>
  <DomainObject.Predmet.ProtustrankaNazivFormated>
    <izvorni_sadrzaj>"Musashido" športska udruga</izvorni_sadrzaj>
    <derivirana_varijabla naziv="DomainObject.Predmet.ProtustrankaNazivFormated_1">"Musashido" športska udruga</derivirana_varijabla>
  </DomainObject.Predmet.ProtustrankaNazivFormated>
  <DomainObject.Predmet.ProtustrankaNazivFormatedOIB>
    <izvorni_sadrzaj>"Musashido" športska udruga, OIB 99608942279</izvorni_sadrzaj>
    <derivirana_varijabla naziv="DomainObject.Predmet.ProtustrankaNazivFormatedOIB_1">"Musashido" športska udruga, OIB 99608942279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12590.32</izvorni_sadrzaj>
    <derivirana_varijabla naziv="DomainObject.Predmet.TrenutnaVrijednost_1">12590.32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"Musashido" športska udruga zastupanog po punomoćniku Goran Cerovečki</item>
    </izvorni_sadrzaj>
    <derivirana_varijabla naziv="DomainObject.Predmet.ProtuStrankaListFormated_1">
      <item>"Musashido" športska udruga zastupanog po punomoćniku Goran Cerovečki</item>
    </derivirana_varijabla>
  </DomainObject.Predmet.ProtuStrankaListFormated>
  <DomainObject.Predmet.ProtuStrankaListFormatedOIB>
    <izvorni_sadrzaj>
      <item>"Musashido" športska udruga, OIB 99608942279 zastupanog po punomoćniku Goran Cerovečki</item>
    </izvorni_sadrzaj>
    <derivirana_varijabla naziv="DomainObject.Predmet.ProtuStrankaListFormatedOIB_1">
      <item>"Musashido" športska udruga, OIB 99608942279 zastupanog po punomoćniku Goran Cerovečki</item>
    </derivirana_varijabla>
  </DomainObject.Predmet.ProtuStrankaListFormatedOIB>
  <DomainObject.Predmet.ProtuStrankaListFormatedWithAdress>
    <izvorni_sadrzaj>
      <item>"Musashido" športska udruga, Zinke Kunc 48, 42000 Varaždin zastupanog po punomoćniku Goran Cerovečki</item>
    </izvorni_sadrzaj>
    <derivirana_varijabla naziv="DomainObject.Predmet.ProtuStrankaListFormatedWithAdress_1">
      <item>"Musashido" športska udruga, Zinke Kunc 48, 42000 Varaždin zastupanog po punomoćniku Goran Cerovečki</item>
    </derivirana_varijabla>
  </DomainObject.Predmet.ProtuStrankaListFormatedWithAdress>
  <DomainObject.Predmet.ProtuStrankaListFormatedWithAdressOIB>
    <izvorni_sadrzaj>
      <item>"Musashido" športska udruga, OIB 99608942279, Zinke Kunc 48, 42000 Varaždin zastupanog po punomoćniku Goran Cerovečki</item>
    </izvorni_sadrzaj>
    <derivirana_varijabla naziv="DomainObject.Predmet.ProtuStrankaListFormatedWithAdressOIB_1">
      <item>"Musashido" športska udruga, OIB 99608942279, Zinke Kunc 48, 42000 Varaždin zastupanog po punomoćniku Goran Cerovečki</item>
    </derivirana_varijabla>
  </DomainObject.Predmet.ProtuStrankaListFormatedWithAdressOIB>
  <DomainObject.Predmet.ProtuStrankaListNazivFormated>
    <izvorni_sadrzaj>
      <item>"Musashido" športska udruga</item>
    </izvorni_sadrzaj>
    <derivirana_varijabla naziv="DomainObject.Predmet.ProtuStrankaListNazivFormated_1">
      <item>"Musashido" športska udruga</item>
    </derivirana_varijabla>
  </DomainObject.Predmet.ProtuStrankaListNazivFormated>
  <DomainObject.Predmet.ProtuStrankaListNazivFormatedOIB>
    <izvorni_sadrzaj>
      <item>"Musashido" športska udruga, OIB 99608942279</item>
    </izvorni_sadrzaj>
    <derivirana_varijabla naziv="DomainObject.Predmet.ProtuStrankaListNazivFormatedOIB_1">
      <item>"Musashido" športska udruga, OIB 99608942279</item>
    </derivirana_varijabla>
  </DomainObject.Predmet.ProtuStrankaListNazivFormatedOIB>
  <DomainObject.Predmet.OstaliListFormated>
    <izvorni_sadrzaj>
      <item>Goran Cerovečki punomoćnik sudionika u postupku "Musashido" športska udruga</item>
      <item>Goran Cerovečki</item>
    </izvorni_sadrzaj>
    <derivirana_varijabla naziv="DomainObject.Predmet.OstaliListFormated_1">
      <item>Goran Cerovečki punomoćnik sudionika u postupku "Musashido" športska udruga</item>
      <item>Goran Cerovečki</item>
    </derivirana_varijabla>
  </DomainObject.Predmet.OstaliListFormated>
  <DomainObject.Predmet.OstaliListFormatedOIB>
    <izvorni_sadrzaj>
      <item>Goran Cerovečki, OIB 95567864292 punomoćnik sudionika u postupku "Musashido" športska udruga</item>
      <item>Goran Cerovečki, OIB 95567864292</item>
    </izvorni_sadrzaj>
    <derivirana_varijabla naziv="DomainObject.Predmet.OstaliListFormatedOIB_1">
      <item>Goran Cerovečki, OIB 95567864292 punomoćnik sudionika u postupku "Musashido" športska udruga</item>
      <item>Goran Cerovečki, OIB 95567864292</item>
    </derivirana_varijabla>
  </DomainObject.Predmet.OstaliListFormatedOIB>
  <DomainObject.Predmet.OstaliListFormatedWithAdress>
    <izvorni_sadrzaj>
      <item>Goran Cerovečki, Ulica Zinke Kunc 48, 42000 Varaždin punomoćnik sudionika u postupku "Musashido" športska udruga</item>
      <item>Goran Cerovečki, Zinke Kunc 48, 42000 Varaždin</item>
    </izvorni_sadrzaj>
    <derivirana_varijabla naziv="DomainObject.Predmet.OstaliListFormatedWithAdress_1">
      <item>Goran Cerovečki, Ulica Zinke Kunc 48, 42000 Varaždin punomoćnik sudionika u postupku "Musashido" športska udruga</item>
      <item>Goran Cerovečki, Zinke Kunc 48, 42000 Varaždin</item>
    </derivirana_varijabla>
  </DomainObject.Predmet.OstaliListFormatedWithAdress>
  <DomainObject.Predmet.OstaliListFormatedWithAdressOIB>
    <izvorni_sadrzaj>
      <item>Goran Cerovečki, OIB 95567864292, Ulica Zinke Kunc 48, 42000 Varaždin punomoćnik sudionika u postupku "Musashido" športska udruga</item>
      <item>Goran Cerovečki, OIB 95567864292, Zinke Kunc 48, 42000 Varaždin</item>
    </izvorni_sadrzaj>
    <derivirana_varijabla naziv="DomainObject.Predmet.OstaliListFormatedWithAdressOIB_1">
      <item>Goran Cerovečki, OIB 95567864292, Ulica Zinke Kunc 48, 42000 Varaždin punomoćnik sudionika u postupku "Musashido" športska udruga</item>
      <item>Goran Cerovečki, OIB 95567864292, Zinke Kunc 48, 42000 Varaždin</item>
    </derivirana_varijabla>
  </DomainObject.Predmet.OstaliListFormatedWithAdressOIB>
  <DomainObject.Predmet.OstaliListNazivFormated>
    <izvorni_sadrzaj>
      <item>Goran Cerovečki</item>
      <item>Goran Cerovečki</item>
    </izvorni_sadrzaj>
    <derivirana_varijabla naziv="DomainObject.Predmet.OstaliListNazivFormated_1">
      <item>Goran Cerovečki</item>
      <item>Goran Cerovečki</item>
    </derivirana_varijabla>
  </DomainObject.Predmet.OstaliListNazivFormated>
  <DomainObject.Predmet.OstaliListNazivFormatedOIB>
    <izvorni_sadrzaj>
      <item>Goran Cerovečki, OIB 95567864292</item>
      <item>Goran Cerovečki, OIB 95567864292</item>
    </izvorni_sadrzaj>
    <derivirana_varijabla naziv="DomainObject.Predmet.OstaliListNazivFormatedOIB_1">
      <item>Goran Cerovečki, OIB 95567864292</item>
      <item>Goran Cerovečki, OIB 95567864292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St-6/2016-5</izvorni_sadrzaj>
    <derivirana_varijabla naziv="DomainObject.PoslovniBrojDokumenta_1">St-6/2016-5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"Musashido" športska udruga</izvorni_sadrzaj>
    <derivirana_varijabla naziv="DomainObject.Predmet.ProtustrankaIDrugi_1">"Musashido" športska udruga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"Musashido" športska udruga, OIB 99608942279, Zinke Kunc 48, 42000 Varaždin</izvorni_sadrzaj>
    <derivirana_varijabla naziv="DomainObject.Predmet.ProtustrankaIDrugiAdressOIB_1">"Musashido" športska udruga, OIB 99608942279, Zinke Kunc 48,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"Musashido" športska udruga</item>
      <item>Goran Cerovečki</item>
      <item>Goran Cerovečki</item>
    </izvorni_sadrzaj>
    <derivirana_varijabla naziv="DomainObject.Predmet.SudioniciListNaziv_1">
      <item>Financijska agencija</item>
      <item>"Musashido" športska udruga</item>
      <item>Goran Cerovečki</item>
      <item>Goran Cerovečki</item>
    </derivirana_varijabla>
  </DomainObject.Predmet.SudioniciListNaziv>
  <DomainObject.Predmet.SudioniciListAdressOIB>
    <izvorni_sadrzaj>
      <item>Financijska agencija, OIB 85821130368, Ulica grada Vukovara 70,10000 Zagreb</item>
      <item>"Musashido" športska udruga, OIB 99608942279, Zinke Kunc 48,42000 Varaždin</item>
      <item>Goran Cerovečki, OIB 95567864292, Ulica Zinke Kunc 48,42000 Varaždin</item>
      <item>Goran Cerovečki, OIB 95567864292, Zinke Kunc 48,42000 Varaždin</item>
    </izvorni_sadrzaj>
    <derivirana_varijabla naziv="DomainObject.Predmet.SudioniciListAdressOIB_1">
      <item>Financijska agencija, OIB 85821130368, Ulica grada Vukovara 70,10000 Zagreb</item>
      <item>"Musashido" športska udruga, OIB 99608942279, Zinke Kunc 48,42000 Varaždin</item>
      <item>Goran Cerovečki, OIB 95567864292, Ulica Zinke Kunc 48,42000 Varaždin</item>
      <item>Goran Cerovečki, OIB 95567864292, Zinke Kunc 48,42000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6C81F-A19B-40B0-A461-550F4C1AB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2781</properties:Characters>
  <properties:Lines>91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2016-03-04T07:19:00Z</cp:lastPrinted>
  <dcterms:modified xmlns:xsi="http://www.w3.org/2001/XMLSchema-instance" xsi:type="dcterms:W3CDTF">2016-03-04T07:19:00Z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