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ff18" w14:paraId="ca4ff18" w:rsidRDefault="006941F4" w:rsidP="006941F4" w:rsidR="006941F4" w:rsidRPr="00800B3D">
      <w:pPr>
        <w:jc w:val="right"/>
        <w15:collapsed w:val="false"/>
      </w:pPr>
      <w:r w:rsidRPr="00800B3D">
        <w:t>Broj: 6 St-</w:t>
      </w:r>
      <w:r w:rsidR="0012662A">
        <w:t>1688</w:t>
      </w:r>
      <w:r>
        <w:t>/16-</w:t>
      </w:r>
      <w:r w:rsidR="0012662A">
        <w:t>14</w:t>
      </w:r>
    </w:p>
    <w:p w:rsidRDefault="006941F4" w:rsidP="006941F4" w:rsidR="006941F4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1F4" w:rsidP="006941F4" w:rsidR="006941F4" w:rsidRPr="0093397D">
      <w:pPr>
        <w:pStyle w:val="Bezproreda"/>
        <w:rPr>
          <w:rFonts w:hAnsi="Times New Roman" w:ascii="Times New Roman"/>
          <w:sz w:val="24"/>
          <w:szCs w:val="24"/>
        </w:rPr>
      </w:pPr>
    </w:p>
    <w:p w:rsidRDefault="006941F4" w:rsidP="006941F4" w:rsidR="006941F4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6941F4" w:rsidP="006941F4" w:rsidR="006941F4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6941F4" w:rsidP="006941F4" w:rsidR="006941F4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</w:p>
    <w:p w:rsidRDefault="006941F4" w:rsidP="006941F4" w:rsidR="006941F4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REPUBLIKA HRVATSKA</w:t>
      </w:r>
    </w:p>
    <w:p w:rsidRDefault="006941F4" w:rsidP="006941F4" w:rsidR="006941F4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6941F4" w:rsidP="006941F4" w:rsidR="006941F4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 J E Š E N J E</w:t>
      </w:r>
    </w:p>
    <w:p w:rsidRDefault="006941F4" w:rsidP="006941F4" w:rsidR="006941F4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6941F4" w:rsidP="006941F4" w:rsidR="006941F4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ab/>
      </w:r>
    </w:p>
    <w:p w:rsidRDefault="006941F4" w:rsidP="006941F4" w:rsidR="006941F4">
      <w:pPr>
        <w:pStyle w:val="Tijeloteksta"/>
      </w:pPr>
      <w:r w:rsidRPr="0093397D">
        <w:tab/>
        <w:t>Trgovački sud u Osijeku, po stečajnoj sutkinji Nadi Roso, u stečajnom</w:t>
      </w:r>
      <w:r>
        <w:t xml:space="preserve"> postupku</w:t>
      </w:r>
      <w:r w:rsidRPr="0093397D">
        <w:t xml:space="preserve"> dužnika </w:t>
      </w:r>
      <w:r w:rsidR="0012662A">
        <w:rPr>
          <w:b/>
        </w:rPr>
        <w:t>A.J.S. j.d.o.o., Darda, Dubrovačka 12, OIB: 27464063815, MBS: 030132966</w:t>
      </w:r>
      <w:r w:rsidRPr="00D14516">
        <w:t>,</w:t>
      </w:r>
      <w:r>
        <w:t xml:space="preserve"> dana </w:t>
      </w:r>
      <w:r w:rsidR="0012662A">
        <w:t>22. veljače 2017. g.,</w:t>
      </w:r>
    </w:p>
    <w:p w:rsidRDefault="00DD49B7" w:rsidP="00B63703" w:rsidR="00DD49B7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12662A">
        <w:t xml:space="preserve">Tanji </w:t>
      </w:r>
      <w:proofErr w:type="spellStart"/>
      <w:r w:rsidR="0012662A">
        <w:t>Bolić</w:t>
      </w:r>
      <w:proofErr w:type="spellEnd"/>
      <w:r w:rsidR="0012662A">
        <w:t>, OIB: 79099715669, Darda, Dubrovačka ulica 12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12662A">
        <w:rPr>
          <w:b/>
        </w:rPr>
        <w:t>5.</w:t>
      </w:r>
      <w:r w:rsidR="00C06AA6" w:rsidRPr="00033C9A">
        <w:rPr>
          <w:b/>
        </w:rPr>
        <w:t>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12662A">
        <w:t>1688</w:t>
      </w:r>
      <w:r w:rsidR="002B4543">
        <w:t>-16</w:t>
      </w:r>
      <w:r w:rsidR="00A72B9C"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12662A">
        <w:t xml:space="preserve">Tanja </w:t>
      </w:r>
      <w:proofErr w:type="spellStart"/>
      <w:r w:rsidR="0012662A">
        <w:t>Bolić</w:t>
      </w:r>
      <w:proofErr w:type="spellEnd"/>
      <w:r w:rsidR="0012662A">
        <w:t>, OIB: 79099715669, Darda, Dubrovačka ulica 12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12662A">
        <w:rPr>
          <w:b/>
        </w:rPr>
        <w:t>5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6E1F0C">
        <w:t>272-</w:t>
      </w:r>
      <w:r w:rsidR="0012662A">
        <w:t>1688</w:t>
      </w:r>
      <w:r w:rsidR="002B4543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12662A">
        <w:t xml:space="preserve">Tanji </w:t>
      </w:r>
      <w:proofErr w:type="spellStart"/>
      <w:r w:rsidR="0012662A">
        <w:t>Bolić</w:t>
      </w:r>
      <w:proofErr w:type="spellEnd"/>
      <w:r w:rsidR="0012662A">
        <w:t>, OIB: 79099715669, Darda, Dubrovačka ulica 12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12662A">
        <w:t xml:space="preserve">Tanja </w:t>
      </w:r>
      <w:proofErr w:type="spellStart"/>
      <w:r w:rsidR="0012662A">
        <w:t>Bolić</w:t>
      </w:r>
      <w:proofErr w:type="spellEnd"/>
      <w:r w:rsidR="0012662A">
        <w:t>, OIB: 79099715669, Darda, Dubrovačka ulica 12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2B4543" w:rsidP="007E6D1A" w:rsidR="002B4543">
      <w:pPr>
        <w:ind w:hanging="720" w:left="720"/>
        <w:jc w:val="both"/>
      </w:pPr>
    </w:p>
    <w:p w:rsidRDefault="002B4543" w:rsidP="007E6D1A" w:rsidR="002B4543">
      <w:pPr>
        <w:ind w:hanging="720" w:left="720"/>
        <w:jc w:val="both"/>
      </w:pPr>
    </w:p>
    <w:p w:rsidRDefault="006941F4" w:rsidP="007E6D1A" w:rsidR="006941F4">
      <w:pPr>
        <w:ind w:hanging="720" w:left="720"/>
        <w:jc w:val="both"/>
      </w:pP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12662A" w:rsidP="0012662A" w:rsidR="0012662A" w:rsidRPr="00800B3D">
      <w:pPr>
        <w:jc w:val="right"/>
      </w:pPr>
      <w:r w:rsidRPr="00800B3D">
        <w:lastRenderedPageBreak/>
        <w:t>Broj: 6 St-</w:t>
      </w:r>
      <w:r>
        <w:t>1688/16-14</w:t>
      </w:r>
    </w:p>
    <w:p w:rsidRDefault="009F645C" w:rsidP="009F645C" w:rsidR="009F645C">
      <w:pPr>
        <w:jc w:val="right"/>
      </w:pPr>
    </w:p>
    <w:p w:rsidRDefault="007E6D1A" w:rsidP="009F645C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2B4543">
        <w:rPr>
          <w:bCs/>
        </w:rPr>
        <w:t>FINA RC Osijek</w:t>
      </w:r>
      <w:r w:rsidR="006E1F0C">
        <w:rPr>
          <w:bCs/>
        </w:rPr>
        <w:t xml:space="preserve"> </w:t>
      </w:r>
      <w:r w:rsidR="00742CE9">
        <w:rPr>
          <w:bCs/>
        </w:rPr>
        <w:t xml:space="preserve">je dana </w:t>
      </w:r>
      <w:r w:rsidR="0012662A">
        <w:rPr>
          <w:bCs/>
        </w:rPr>
        <w:t xml:space="preserve">16. svibnja </w:t>
      </w:r>
      <w:r w:rsidR="002B4543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12662A">
        <w:rPr>
          <w:b/>
        </w:rPr>
        <w:t>A.J.S. j.d.o.o., Darda, Dubrovačka 12, OIB: 27464063815, MBS: 030132966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A72B9C" w:rsidR="00A72B9C">
      <w:pPr>
        <w:jc w:val="both"/>
      </w:pPr>
      <w:r>
        <w:tab/>
        <w:t>Zaključkom St-</w:t>
      </w:r>
      <w:r w:rsidR="0012662A">
        <w:t>1688</w:t>
      </w:r>
      <w:r w:rsidR="004939D6">
        <w:t xml:space="preserve">/16 od </w:t>
      </w:r>
      <w:r w:rsidR="006941F4">
        <w:t>20. rujna</w:t>
      </w:r>
      <w:r w:rsidR="004939D6">
        <w:t xml:space="preserve"> </w:t>
      </w:r>
      <w:r w:rsidR="002B4543">
        <w:t>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12662A">
        <w:t xml:space="preserve">Tanja </w:t>
      </w:r>
      <w:proofErr w:type="spellStart"/>
      <w:r w:rsidR="0012662A">
        <w:t>Bolić</w:t>
      </w:r>
      <w:proofErr w:type="spellEnd"/>
      <w:r w:rsidR="0012662A">
        <w:t>, OIB: 79099715669, Darda, Dubrovačka ulica 12</w:t>
      </w:r>
      <w:r w:rsidR="007E6D1A">
        <w:t xml:space="preserve">, na uplatu predujma u iznosu od 1.000,00 kn u Fond za namirenje troškova stečajnog postupka </w:t>
      </w:r>
      <w:r w:rsidR="00A72B9C">
        <w:t xml:space="preserve">te na uplatu dodatnog iznosa predujma u iznosu od </w:t>
      </w:r>
      <w:r w:rsidR="0012662A">
        <w:t>4</w:t>
      </w:r>
      <w:r w:rsidR="00A72B9C">
        <w:t xml:space="preserve">.000,00 kn  za namirenje troškova stečajnog postupka, u roku od 8 dana, temeljem odredbi članka 113. i članka 114. Stečajnog zakona.  Istim zaključkom osoba ovlaštene osobe  za zastupanje dužnika upozorene su da ukoliko predujmove ne uplate u propisanom roku isti će biti naplaćeni primjenom pravila o prisilnoj naplati novčane kazne u parničnom postupku.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  <w:r>
        <w:tab/>
        <w:t>Zaključak St-</w:t>
      </w:r>
      <w:r w:rsidR="0012662A">
        <w:t>1688</w:t>
      </w:r>
      <w:r w:rsidR="002B4543">
        <w:t xml:space="preserve">/16 od </w:t>
      </w:r>
      <w:r w:rsidR="006941F4">
        <w:t>20. rujna</w:t>
      </w:r>
      <w:r w:rsidR="004939D6">
        <w:t xml:space="preserve"> </w:t>
      </w:r>
      <w:r w:rsidR="002B4543">
        <w:t>2016. g.</w:t>
      </w:r>
      <w:r>
        <w:t xml:space="preserve"> osoba ovlaštena za zastupanje dužnika </w:t>
      </w:r>
      <w:r w:rsidR="0012662A">
        <w:t xml:space="preserve">Tanja </w:t>
      </w:r>
      <w:proofErr w:type="spellStart"/>
      <w:r w:rsidR="0012662A">
        <w:t>Bolić</w:t>
      </w:r>
      <w:proofErr w:type="spellEnd"/>
      <w:r w:rsidR="0012662A">
        <w:t xml:space="preserve">, OIB: 79099715669, Darda, Dubrovačka ulica 12 </w:t>
      </w:r>
      <w:r>
        <w:t>zaprimio je dana</w:t>
      </w:r>
      <w:r w:rsidR="002B4543">
        <w:t xml:space="preserve"> </w:t>
      </w:r>
      <w:r w:rsidR="0012662A">
        <w:t>23.9.</w:t>
      </w:r>
      <w:r w:rsidR="004939D6">
        <w:t>2</w:t>
      </w:r>
      <w:r w:rsidR="002B4543">
        <w:t>016. g.</w:t>
      </w:r>
      <w:r>
        <w:t xml:space="preserve"> a što je utvrđeno uvidom u povratnic</w:t>
      </w:r>
      <w:r w:rsidR="0012662A">
        <w:t>u</w:t>
      </w:r>
      <w:r>
        <w:t xml:space="preserve"> koj</w:t>
      </w:r>
      <w:r w:rsidR="0012662A">
        <w:t>a</w:t>
      </w:r>
      <w:r>
        <w:t xml:space="preserve"> se nalaz</w:t>
      </w:r>
      <w:r w:rsidR="0012662A">
        <w:t>i</w:t>
      </w:r>
      <w:r>
        <w:t xml:space="preserve"> u spisu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</w:p>
    <w:p w:rsidRDefault="007E6D1A" w:rsidP="00A72B9C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12662A">
        <w:t>22. veljače 2017. g.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B63703" w:rsidR="007E6D1A">
      <w:pPr>
        <w:ind w:firstLine="708"/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9F645C" w:rsidR="0012662A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12662A">
        <w:t xml:space="preserve">Tanja </w:t>
      </w:r>
      <w:proofErr w:type="spellStart"/>
      <w:r w:rsidR="0012662A">
        <w:t>Bolić</w:t>
      </w:r>
      <w:proofErr w:type="spellEnd"/>
      <w:r w:rsidR="0012662A">
        <w:t>, Darda, Dubrovačka ulica 12</w:t>
      </w:r>
    </w:p>
    <w:p w:rsidRDefault="007E6D1A" w:rsidP="009F645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12662A" w:rsidP="007E6D1A" w:rsidR="007E6D1A">
      <w:pPr>
        <w:numPr>
          <w:ilvl w:val="0"/>
          <w:numId w:val="11"/>
        </w:numPr>
      </w:pPr>
      <w:r>
        <w:t>k-22.3.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4D1B49" w:rsidR="00E75FA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3B1" w:rsidP="00C06AA6" w:rsidR="00C413B1">
      <w:r>
        <w:separator/>
      </w:r>
    </w:p>
  </w:endnote>
  <w:endnote w:id="0" w:type="continuationSeparator">
    <w:p w:rsidRDefault="00C413B1" w:rsidP="00C06AA6" w:rsidR="00C41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3B1" w:rsidP="00C06AA6" w:rsidR="00C413B1">
      <w:r>
        <w:separator/>
      </w:r>
    </w:p>
  </w:footnote>
  <w:footnote w:id="0" w:type="continuationSeparator">
    <w:p w:rsidRDefault="00C413B1" w:rsidP="00C06AA6" w:rsidR="00C41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D1B49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662A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E3F"/>
    <w:rsid w:val="00252153"/>
    <w:rsid w:val="00267D26"/>
    <w:rsid w:val="002A2AF5"/>
    <w:rsid w:val="002B4543"/>
    <w:rsid w:val="002D2610"/>
    <w:rsid w:val="002F51D6"/>
    <w:rsid w:val="002F66FE"/>
    <w:rsid w:val="00342079"/>
    <w:rsid w:val="003612A7"/>
    <w:rsid w:val="00361A8E"/>
    <w:rsid w:val="00375C7E"/>
    <w:rsid w:val="00382D98"/>
    <w:rsid w:val="003924AF"/>
    <w:rsid w:val="003D02B1"/>
    <w:rsid w:val="003F2E92"/>
    <w:rsid w:val="00412421"/>
    <w:rsid w:val="0041638D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4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7CA2"/>
    <w:rsid w:val="00A10C19"/>
    <w:rsid w:val="00A46436"/>
    <w:rsid w:val="00A72B9C"/>
    <w:rsid w:val="00A8029B"/>
    <w:rsid w:val="00AA6B6E"/>
    <w:rsid w:val="00AD05E2"/>
    <w:rsid w:val="00AE7F6B"/>
    <w:rsid w:val="00B24B41"/>
    <w:rsid w:val="00B56242"/>
    <w:rsid w:val="00B63703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413B1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1B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1B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B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B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B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1B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1B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B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B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B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St-1688/2016</izvorni_sadrzaj>
    <derivirana_varijabla naziv="DomainObject.Predmet.OznakaBroj_1">St-1688/2016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A.J.S. jednostavno društvo s ograničenom odgovornošću za ugostiteljstvo i usluge</izvorni_sadrzaj>
    <derivirana_varijabla naziv="DomainObject.Predmet.ProtustrankaFormated_1">  A.J.S. jednostavno društvo s ograničenom odgovornošću za ugostiteljstvo i usluge</derivirana_varijabla>
  </DomainObject.Predmet.ProtustrankaFormated>
  <DomainObject.Predmet.ProtustrankaFormatedOIB>
    <izvorni_sadrzaj>  A.J.S. jednostavno društvo s ograničenom odgovornošću za ugostiteljstvo i usluge, OIB 27464063815</izvorni_sadrzaj>
    <derivirana_varijabla naziv="DomainObject.Predmet.ProtustrankaFormatedOIB_1">  A.J.S. jednostavno društvo s ograničenom odgovornošću za ugostiteljstvo i usluge, OIB 27464063815</derivirana_varijabla>
  </DomainObject.Predmet.ProtustrankaFormatedOIB>
  <DomainObject.Predmet.ProtustrankaFormatedWithAdress>
    <izvorni_sadrzaj> A.J.S. jednostavno društvo s ograničenom odgovornošću za ugostiteljstvo i usluge, Dubrovačka 12, 31326 Darda</izvorni_sadrzaj>
    <derivirana_varijabla naziv="DomainObject.Predmet.ProtustrankaFormatedWithAdress_1"> A.J.S. jednostavno društvo s ograničenom odgovornošću za ugostiteljstvo i usluge, Dubrovačka 12, 31326 Darda</derivirana_varijabla>
  </DomainObject.Predmet.ProtustrankaFormatedWithAdress>
  <DomainObject.Predmet.ProtustrankaFormatedWithAdressOIB>
    <izvorni_sadrzaj> A.J.S. jednostavno društvo s ograničenom odgovornošću za ugostiteljstvo i usluge, OIB 27464063815, Dubrovačka 12, 31326 Darda</izvorni_sadrzaj>
    <derivirana_varijabla naziv="DomainObject.Predmet.ProtustrankaFormatedWithAdressOIB_1"> A.J.S. jednostavno društvo s ograničenom odgovornošću za ugostiteljstvo i usluge, OIB 27464063815, Dubrovačka 12, 31326 Darda</derivirana_varijabla>
  </DomainObject.Predmet.ProtustrankaFormatedWithAdressOIB>
  <DomainObject.Predmet.ProtustrankaWithAdress>
    <izvorni_sadrzaj>A.J.S. jednostavno društvo s ograničenom odgovornošću za ugostiteljstvo i usluge Dubrovačka 12, 31326 Darda</izvorni_sadrzaj>
    <derivirana_varijabla naziv="DomainObject.Predmet.ProtustrankaWithAdress_1">A.J.S. jednostavno društvo s ograničenom odgovornošću za ugostiteljstvo i usluge Dubrovačka 12, 31326 Darda</derivirana_varijabla>
  </DomainObject.Predmet.ProtustrankaWithAdress>
  <DomainObject.Predmet.ProtustrankaWithAdressOIB>
    <izvorni_sadrzaj>A.J.S. jednostavno društvo s ograničenom odgovornošću za ugostiteljstvo i usluge, OIB 27464063815, Dubrovačka 12, 31326 Darda</izvorni_sadrzaj>
    <derivirana_varijabla naziv="DomainObject.Predmet.ProtustrankaWithAdressOIB_1">A.J.S. jednostavno društvo s ograničenom odgovornošću za ugostiteljstvo i usluge, OIB 27464063815, Dubrovačka 12, 31326 Darda</derivirana_varijabla>
  </DomainObject.Predmet.ProtustrankaWithAdressOIB>
  <DomainObject.Predmet.ProtustrankaNazivFormated>
    <izvorni_sadrzaj>A.J.S. jednostavno društvo s ograničenom odgovornošću za ugostiteljstvo i usluge</izvorni_sadrzaj>
    <derivirana_varijabla naziv="DomainObject.Predmet.ProtustrankaNazivFormated_1">A.J.S. jednostavno društvo s ograničenom odgovornošću za ugostiteljstvo i usluge</derivirana_varijabla>
  </DomainObject.Predmet.ProtustrankaNazivFormated>
  <DomainObject.Predmet.ProtustrankaNazivFormatedOIB>
    <izvorni_sadrzaj>A.J.S. jednostavno društvo s ograničenom odgovornošću za ugostiteljstvo i usluge, OIB 27464063815</izvorni_sadrzaj>
    <derivirana_varijabla naziv="DomainObject.Predmet.ProtustrankaNazivFormatedOIB_1">A.J.S. jednostavno društvo s ograničenom odgovornošću za ugostiteljstvo i usluge, OIB 27464063815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A.J.S. jednostavno društvo s ograničenom odgovornošću za ugostiteljstvo i usluge</item>
    </izvorni_sadrzaj>
    <derivirana_varijabla naziv="DomainObject.Predmet.ProtuStrankaListFormated_1">
      <item>A.J.S. jednostavno društvo s ograničenom odgovornošću za ugostiteljstvo i usluge</item>
    </derivirana_varijabla>
  </DomainObject.Predmet.ProtuStrankaListFormated>
  <DomainObject.Predmet.ProtuStrankaListFormatedOIB>
    <izvorni_sadrzaj>
      <item>A.J.S. jednostavno društvo s ograničenom odgovornošću za ugostiteljstvo i usluge, OIB 27464063815</item>
    </izvorni_sadrzaj>
    <derivirana_varijabla naziv="DomainObject.Predmet.ProtuStrankaListFormatedOIB_1">
      <item>A.J.S. jednostavno društvo s ograničenom odgovornošću za ugostiteljstvo i usluge, OIB 27464063815</item>
    </derivirana_varijabla>
  </DomainObject.Predmet.ProtuStrankaListFormatedOIB>
  <DomainObject.Predmet.ProtuStrankaListFormatedWithAdress>
    <izvorni_sadrzaj>
      <item>A.J.S. jednostavno društvo s ograničenom odgovornošću za ugostiteljstvo i usluge, Dubrovačka 12, 31326 Darda</item>
    </izvorni_sadrzaj>
    <derivirana_varijabla naziv="DomainObject.Predmet.ProtuStrankaListFormatedWithAdress_1">
      <item>A.J.S. jednostavno društvo s ograničenom odgovornošću za ugostiteljstvo i usluge, Dubrovačka 12, 31326 Darda</item>
    </derivirana_varijabla>
  </DomainObject.Predmet.ProtuStrankaListFormatedWithAdress>
  <DomainObject.Predmet.ProtuStrankaListFormatedWithAdressOIB>
    <izvorni_sadrzaj>
      <item>A.J.S. jednostavno društvo s ograničenom odgovornošću za ugostiteljstvo i usluge, OIB 27464063815, Dubrovačka 12, 31326 Darda</item>
    </izvorni_sadrzaj>
    <derivirana_varijabla naziv="DomainObject.Predmet.ProtuStrankaListFormatedWithAdressOIB_1">
      <item>A.J.S. jednostavno društvo s ograničenom odgovornošću za ugostiteljstvo i usluge, OIB 27464063815, Dubrovačka 12, 31326 Darda</item>
    </derivirana_varijabla>
  </DomainObject.Predmet.ProtuStrankaListFormatedWithAdressOIB>
  <DomainObject.Predmet.ProtuStrankaListNazivFormated>
    <izvorni_sadrzaj>
      <item>A.J.S. jednostavno društvo s ograničenom odgovornošću za ugostiteljstvo i usluge</item>
    </izvorni_sadrzaj>
    <derivirana_varijabla naziv="DomainObject.Predmet.ProtuStrankaListNazivFormated_1">
      <item>A.J.S. jednostavno društvo s ograničenom odgovornošću za ugostiteljstvo i usluge</item>
    </derivirana_varijabla>
  </DomainObject.Predmet.ProtuStrankaListNazivFormated>
  <DomainObject.Predmet.ProtuStrankaListNazivFormatedOIB>
    <izvorni_sadrzaj>
      <item>A.J.S. jednostavno društvo s ograničenom odgovornošću za ugostiteljstvo i usluge, OIB 27464063815</item>
    </izvorni_sadrzaj>
    <derivirana_varijabla naziv="DomainObject.Predmet.ProtuStrankaListNazivFormatedOIB_1">
      <item>A.J.S. jednostavno društvo s ograničenom odgovornošću za ugostiteljstvo i usluge, OIB 27464063815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A.J.S. jednostavno društvo s ograničenom odgovornošću za ugostiteljstvo i usluge</izvorni_sadrzaj>
    <derivirana_varijabla naziv="DomainObject.Predmet.ProtustrankaIDrugi_1">A.J.S.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A.J.S. jednostavno društvo s ograničenom odgovornošću za ugostiteljstvo i usluge, OIB 27464063815, Dubrovačka 12, 31326 Darda</izvorni_sadrzaj>
    <derivirana_varijabla naziv="DomainObject.Predmet.ProtustrankaIDrugiAdressOIB_1">A.J.S. jednostavno društvo s ograničenom odgovornošću za ugostiteljstvo i usluge, OIB 27464063815, Dubrovačka 12,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A.J.S. jednostavno društvo s ograničenom odgovornošću za ugostiteljstvo i usluge</item>
    </izvorni_sadrzaj>
    <derivirana_varijabla naziv="DomainObject.Predmet.SudioniciListNaziv_1">
      <item>FINA RC OSIJEK</item>
      <item>A.J.S.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A.J.S. jednostavno društvo s ograničenom odgovornošću za ugostiteljstvo i usluge, OIB 27464063815, Dubrovačka 12,31326 Darda</item>
    </izvorni_sadrzaj>
    <derivirana_varijabla naziv="DomainObject.Predmet.SudioniciListAdressOIB_1">
      <item>FINA RC OSIJEK, OIB 85821130368</item>
      <item>A.J.S. jednostavno društvo s ograničenom odgovornošću za ugostiteljstvo i usluge, OIB 27464063815, Dubrovačka 12,31326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27464063815</item>
    </izvorni_sadrzaj>
    <derivirana_varijabla naziv="DomainObject.Predmet.SudioniciListNazivOIB_1">
      <item>, OIB 85821130368</item>
      <item>, OIB 27464063815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C9DD16-96BA-438C-A082-D479D3E0BA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588</properties:Words>
  <properties:Characters>3115</properties:Characters>
  <properties:Lines>111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2016-11-14T07:58:00Z</dcterms:created>
  <dc:creator>Korisnik</dc:creator>
  <cp:lastModifiedBy>Danijela Sekulić</cp:lastModifiedBy>
  <cp:lastPrinted>2017-02-22T07:25:00Z</cp:lastPrinted>
  <dcterms:modified xmlns:xsi="http://www.w3.org/2001/XMLSchema-instance" xsi:type="dcterms:W3CDTF">2017-02-22T07:28:00Z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