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5fd4" w14:paraId="c5c5fd4" w:rsidRDefault="00AE649C" w:rsidP="00FA5B5E" w:rsidR="00AE649C" w:rsidRPr="00B76F3C">
      <w:pPr>
        <w:pStyle w:val="Naslov3"/>
        <w15:collapsed w:val="false"/>
      </w:pPr>
    </w:p>
    <w:p w:rsidRDefault="00BE2A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E2A80" w:rsidP="00BE2A80" w:rsidR="00BE2A80" w:rsidRPr="00BE2A80">
      <w:pPr>
        <w:spacing w:after="0"/>
        <w:jc w:val="right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ab/>
      </w:r>
    </w:p>
    <w:p w:rsidRDefault="00BE2A80" w:rsidP="00BE2A80" w:rsidR="00BE2A80" w:rsidRPr="00BE2A80">
      <w:pPr>
        <w:spacing w:after="0"/>
        <w:jc w:val="right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ab/>
      </w:r>
      <w:r w:rsidRPr="00BE2A80">
        <w:rPr>
          <w:rFonts w:cs="Times New Roman" w:eastAsia="Times New Roman"/>
          <w:lang w:eastAsia="hr-HR"/>
        </w:rPr>
        <w:tab/>
      </w:r>
      <w:r w:rsidRPr="00BE2A80">
        <w:rPr>
          <w:rFonts w:cs="Times New Roman" w:eastAsia="Times New Roman"/>
          <w:lang w:eastAsia="hr-HR"/>
        </w:rPr>
        <w:tab/>
      </w:r>
      <w:r w:rsidRPr="00BE2A80">
        <w:rPr>
          <w:rFonts w:cs="Times New Roman" w:eastAsia="Times New Roman"/>
          <w:lang w:eastAsia="hr-HR"/>
        </w:rPr>
        <w:tab/>
      </w:r>
      <w:r w:rsidRPr="00BE2A80">
        <w:rPr>
          <w:rFonts w:cs="Times New Roman" w:eastAsia="Times New Roman"/>
          <w:lang w:eastAsia="hr-HR"/>
        </w:rPr>
        <w:tab/>
      </w:r>
      <w:r w:rsidRPr="00BE2A80">
        <w:rPr>
          <w:rFonts w:cs="Times New Roman" w:eastAsia="Times New Roman"/>
          <w:lang w:eastAsia="hr-HR"/>
        </w:rPr>
        <w:tab/>
      </w:r>
      <w:r w:rsidRPr="00BE2A80">
        <w:rPr>
          <w:rFonts w:cs="Times New Roman" w:eastAsia="Times New Roman"/>
          <w:lang w:eastAsia="hr-HR"/>
        </w:rPr>
        <w:tab/>
        <w:t xml:space="preserve">  Poslovni broj 3 St-909/2016-9</w:t>
      </w: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REPUBLIKA HRVATSKA</w:t>
      </w: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TRGOVAČKI SUD U ZADRU</w:t>
      </w: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Zadar, Dr. Franje Tuđmana 35</w:t>
      </w: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R E P U B L I K A  H R V A T S K A </w:t>
      </w:r>
    </w:p>
    <w:p w:rsidRDefault="00BE2A80" w:rsidP="00BE2A80" w:rsidR="00BE2A80" w:rsidRPr="00BE2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R J E Š E NJ E</w:t>
      </w:r>
    </w:p>
    <w:p w:rsidRDefault="00BE2A80" w:rsidP="00BE2A80" w:rsidR="00BE2A80" w:rsidRPr="00BE2A8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Trgovački sud u Zadru, OIB: 39670464653, po sutkinji Tini Grgas, odlučujući o prijedlogu Financijske agencije, Regionalnog centra Split, Podružnice Zadar, Ivana Danila 4 od 30. lipnja 2016. za otvaranje stečajnoga postupka nad dužnikom CAPTURA d.o.o. sa sjedištem u Šopotu (Grad Benkovac), Šopot 46, OIB: 94533496102, 13. rujna 2016. </w:t>
      </w:r>
    </w:p>
    <w:p w:rsidRDefault="00BE2A80" w:rsidP="00BE2A80" w:rsidR="00BE2A80" w:rsidRPr="00BE2A80">
      <w:pPr>
        <w:spacing w:after="0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r i j e š i o   j e</w:t>
      </w:r>
    </w:p>
    <w:p w:rsidRDefault="00BE2A80" w:rsidP="00BE2A80" w:rsidR="00BE2A80" w:rsidRPr="00BE2A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I. Ivan Rude iz Šibenika, Stjepana Radića 6/II, OIB: 47128883453, imenuje se za privremenog stečajnog upravitelja dužniku CAPTURA d.o.o. sa sjedištem u Šopotu (Grad Benkovac), Šopot 46, OIB: 94533496102.</w:t>
      </w: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II. Nalaže se privremenom stečajnom upravitelju u roku od 40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Obrazloženje</w:t>
      </w: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Rješenjem ovog suda poslovni broj gornji od 7. srpnja 2016., a povodom prijedloga Financijske agencije od 30. lipnja 2016., pokrenut je prethodni postupak te je zakazano ročište radi očitovanja o prijedlogu i rasprave o pretpostavkama za otvaranje stečajnoga postupka nad uvodno označenim dužnikom za dan 13. rujna 2016. </w:t>
      </w: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jc w:val="center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U Zadru 13. rujna 2016.  </w:t>
      </w: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Za točnost otpravka-ovlaštena službenica:                                           Sutkinja:</w:t>
      </w:r>
    </w:p>
    <w:p w:rsidRDefault="00BE2A80" w:rsidP="00BE2A80" w:rsidR="00BE2A80" w:rsidRPr="00BE2A80">
      <w:pPr>
        <w:spacing w:after="0"/>
        <w:ind w:firstLine="708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Nena Mužanović                                                                                   Tina Grgas, v.r.</w:t>
      </w:r>
    </w:p>
    <w:p w:rsidRDefault="00BE2A80" w:rsidP="00BE2A80" w:rsidR="00BE2A80" w:rsidRPr="00BE2A8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UPUTA O PRAVNOM LIJEKU:</w:t>
      </w:r>
    </w:p>
    <w:p w:rsidRDefault="00BE2A80" w:rsidP="00BE2A80" w:rsidR="00BE2A80" w:rsidRPr="00BE2A8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BE2A80" w:rsidP="00BE2A80" w:rsidR="00BE2A80" w:rsidRPr="00BE2A8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E2A80" w:rsidP="00BE2A80" w:rsidR="00BE2A80" w:rsidRPr="00BE2A80">
      <w:pPr>
        <w:spacing w:after="0"/>
        <w:ind w:firstLine="360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Dostaviti : </w:t>
      </w:r>
    </w:p>
    <w:p w:rsidRDefault="00BE2A80" w:rsidP="00BE2A80" w:rsidR="00BE2A80" w:rsidRPr="00BE2A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Privremenom stečajnom upravitelju uz izjavu i potvrdu o imenovanju-e-mailom </w:t>
      </w:r>
    </w:p>
    <w:p w:rsidRDefault="00BE2A80" w:rsidP="00BE2A80" w:rsidR="00BE2A80" w:rsidRPr="00BE2A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BE2A80" w:rsidP="00BE2A80" w:rsidR="00BE2A80" w:rsidRPr="00BE2A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e-Oglasna ploča suda </w:t>
      </w:r>
    </w:p>
    <w:p w:rsidRDefault="00BE2A80" w:rsidP="00BE2A80" w:rsidR="00BE2A80" w:rsidRPr="00BE2A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A80">
        <w:rPr>
          <w:rFonts w:cs="Times New Roman" w:eastAsia="Times New Roman"/>
          <w:lang w:eastAsia="hr-HR"/>
        </w:rPr>
        <w:t xml:space="preserve">U spis      </w:t>
      </w:r>
    </w:p>
    <w:p w:rsidRDefault="00BE2A80" w:rsidP="00BE2A80" w:rsidR="00BE2A80" w:rsidRPr="00BE2A8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A80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59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St-909/2016-8</izvorni_sadrzaj>
    <derivirana_varijabla naziv="DomainObject.Oznaka_1">St-909/2016-8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CAPTURA društvo s ograničenom odgovornošću za instaliranje industrijskih strojeva i opreme i građenje</izvorni_sadrzaj>
    <derivirana_varijabla naziv="DomainObject.Predmet.ProtustrankaFormated_1">  CAPTURA društvo s ograničenom odgovornošću za instaliranje industrijskih strojeva i opreme i građenje</derivirana_varijabla>
  </DomainObject.Predmet.ProtustrankaFormated>
  <DomainObject.Predmet.ProtustrankaFormatedOIB>
    <izvorni_sadrzaj>  CAPTURA društvo s ograničenom odgovornošću za instaliranje industrijskih strojeva i opreme i građenje, OIB 94533496102</izvorni_sadrzaj>
    <derivirana_varijabla naziv="DomainObject.Predmet.ProtustrankaFormatedOIB_1">  CAPTURA društvo s ograničenom odgovornošću za instaliranje industrijskih strojeva i opreme i građenje, OIB 94533496102</derivirana_varijabla>
  </DomainObject.Predmet.ProtustrankaFormatedOIB>
  <DomainObject.Predmet.ProtustrankaFormatedWithAdress>
    <izvorni_sadrzaj> CAPTURA društvo s ograničenom odgovornošću za instaliranje industrijskih strojeva i opreme i građenje, Šopot 46, 23420 Šopot</izvorni_sadrzaj>
    <derivirana_varijabla naziv="DomainObject.Predmet.ProtustrankaFormatedWithAdress_1"> CAPTURA društvo s ograničenom odgovornošću za instaliranje industrijskih strojeva i opreme i građenje, Šopot 46, 23420 Šopot</derivirana_varijabla>
  </DomainObject.Predmet.ProtustrankaFormatedWithAdress>
  <DomainObject.Predmet.ProtustrankaFormatedWithAdressOIB>
    <izvorni_sadrzaj> CAPTURA društvo s ograničenom odgovornošću za instaliranje industrijskih strojeva i opreme i građenje, OIB 94533496102, Šopot 46, 23420 Šopot</izvorni_sadrzaj>
    <derivirana_varijabla naziv="DomainObject.Predmet.ProtustrankaFormatedWithAdressOIB_1"> CAPTURA društvo s ograničenom odgovornošću za instaliranje industrijskih strojeva i opreme i građenje, OIB 94533496102, Šopot 46, 23420 Šopot</derivirana_varijabla>
  </DomainObject.Predmet.ProtustrankaFormatedWithAdressOIB>
  <DomainObject.Predmet.ProtustrankaWithAdress>
    <izvorni_sadrzaj>CAPTURA društvo s ograničenom odgovornošću za instaliranje industrijskih strojeva i opreme i građenje Šopot 46, 23420 Šopot</izvorni_sadrzaj>
    <derivirana_varijabla naziv="DomainObject.Predmet.ProtustrankaWithAdress_1">CAPTURA društvo s ograničenom odgovornošću za instaliranje industrijskih strojeva i opreme i građenje Šopot 46, 23420 Šopot</derivirana_varijabla>
  </DomainObject.Predmet.ProtustrankaWithAdress>
  <DomainObject.Predmet.ProtustrankaWithAdressOIB>
    <izvorni_sadrzaj>CAPTURA društvo s ograničenom odgovornošću za instaliranje industrijskih strojeva i opreme i građenje, OIB 94533496102, Šopot 46, 23420 Šopot</izvorni_sadrzaj>
    <derivirana_varijabla naziv="DomainObject.Predmet.ProtustrankaWithAdressOIB_1">CAPTURA društvo s ograničenom odgovornošću za instaliranje industrijskih strojeva i opreme i građenje, OIB 94533496102, Šopot 46, 23420 Šopot</derivirana_varijabla>
  </DomainObject.Predmet.ProtustrankaWithAdressOIB>
  <DomainObject.Predmet.ProtustrankaNazivFormated>
    <izvorni_sadrzaj>CAPTURA društvo s ograničenom odgovornošću za instaliranje industrijskih strojeva i opreme i građenje</izvorni_sadrzaj>
    <derivirana_varijabla naziv="DomainObject.Predmet.ProtustrankaNazivFormated_1">CAPTURA društvo s ograničenom odgovornošću za instaliranje industrijskih strojeva i opreme i građenje</derivirana_varijabla>
  </DomainObject.Predmet.ProtustrankaNazivFormated>
  <DomainObject.Predmet.ProtustrankaNazivFormatedOIB>
    <izvorni_sadrzaj>CAPTURA društvo s ograničenom odgovornošću za instaliranje industrijskih strojeva i opreme i građenje, OIB 94533496102</izvorni_sadrzaj>
    <derivirana_varijabla naziv="DomainObject.Predmet.ProtustrankaNazivFormatedOIB_1">CAPTURA društvo s ograničenom odgovornošću za instaliranje industrijskih strojeva i opreme i građenje, OIB 94533496102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Marino Mikulić</izvorni_sadrzaj>
    <derivirana_varijabla naziv="DomainObject.Predmet.StrankaFormated_1">  FINA; Marino Mikulić</derivirana_varijabla>
  </DomainObject.Predmet.StrankaFormated>
  <DomainObject.Predmet.StrankaFormatedOIB>
    <izvorni_sadrzaj>  FINA, OIB 85821130368; Marino Mikulić, OIB 74073617170</izvorni_sadrzaj>
    <derivirana_varijabla naziv="DomainObject.Predmet.StrankaFormatedOIB_1">  FINA, OIB 85821130368; Marino Mikulić, OIB 74073617170</derivirana_varijabla>
  </DomainObject.Predmet.StrankaFormatedOIB>
  <DomainObject.Predmet.StrankaFormatedWithAdress>
    <izvorni_sadrzaj> FINA; Marino Mikulić, Šopot 46, 23420 Šopot</izvorni_sadrzaj>
    <derivirana_varijabla naziv="DomainObject.Predmet.StrankaFormatedWithAdress_1"> FINA; Marino Mikulić, Šopot 46, 23420 Šopot</derivirana_varijabla>
  </DomainObject.Predmet.StrankaFormatedWithAdress>
  <DomainObject.Predmet.StrankaFormatedWithAdressOIB>
    <izvorni_sadrzaj> FINA, OIB 85821130368; Marino Mikulić, OIB 74073617170, Šopot 46, 23420 Šopot</izvorni_sadrzaj>
    <derivirana_varijabla naziv="DomainObject.Predmet.StrankaFormatedWithAdressOIB_1"> FINA, OIB 85821130368; Marino Mikulić, OIB 74073617170, Šopot 46, 23420 Šopot</derivirana_varijabla>
  </DomainObject.Predmet.StrankaFormatedWithAdressOIB>
  <DomainObject.Predmet.StrankaWithAdress>
    <izvorni_sadrzaj>FINA ,Marino Mikulić Šopot 46,23420 Šopot</izvorni_sadrzaj>
    <derivirana_varijabla naziv="DomainObject.Predmet.StrankaWithAdress_1">FINA ,Marino Mikulić Šopot 46,23420 Šopot</derivirana_varijabla>
  </DomainObject.Predmet.StrankaWithAdress>
  <DomainObject.Predmet.StrankaWithAdressOIB>
    <izvorni_sadrzaj>FINA, OIB 85821130368,Marino Mikulić, OIB 74073617170, Šopot 46,23420 Šopot</izvorni_sadrzaj>
    <derivirana_varijabla naziv="DomainObject.Predmet.StrankaWithAdressOIB_1">FINA, OIB 85821130368,Marino Mikulić, OIB 74073617170, Šopot 46,23420 Šopot</derivirana_varijabla>
  </DomainObject.Predmet.StrankaWithAdressOIB>
  <DomainObject.Predmet.StrankaNazivFormated>
    <izvorni_sadrzaj>FINA,Marino Mikulić</izvorni_sadrzaj>
    <derivirana_varijabla naziv="DomainObject.Predmet.StrankaNazivFormated_1">FINA,Marino Mikulić</derivirana_varijabla>
  </DomainObject.Predmet.StrankaNazivFormated>
  <DomainObject.Predmet.StrankaNazivFormatedOIB>
    <izvorni_sadrzaj>FINA, OIB 85821130368,Marino Mikulić, OIB 74073617170</izvorni_sadrzaj>
    <derivirana_varijabla naziv="DomainObject.Predmet.StrankaNazivFormatedOIB_1">FINA, OIB 85821130368,Marino Mikulić, OIB 74073617170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Marino Mikulić</item>
    </izvorni_sadrzaj>
    <derivirana_varijabla naziv="DomainObject.Predmet.StrankaListFormated_1">
      <item>FINA</item>
      <item>Marino Mikulić</item>
    </derivirana_varijabla>
  </DomainObject.Predmet.StrankaListFormated>
  <DomainObject.Predmet.StrankaListFormatedOIB>
    <izvorni_sadrzaj>
      <item>FINA, OIB 85821130368</item>
      <item>Marino Mikulić, OIB 74073617170</item>
    </izvorni_sadrzaj>
    <derivirana_varijabla naziv="DomainObject.Predmet.StrankaListFormatedOIB_1">
      <item>FINA, OIB 85821130368</item>
      <item>Marino Mikulić, OIB 74073617170</item>
    </derivirana_varijabla>
  </DomainObject.Predmet.StrankaListFormatedOIB>
  <DomainObject.Predmet.StrankaListFormatedWithAdress>
    <izvorni_sadrzaj>
      <item>FINA</item>
      <item>Marino Mikulić, Šopot 46, 23420 Šopot</item>
    </izvorni_sadrzaj>
    <derivirana_varijabla naziv="DomainObject.Predmet.StrankaListFormatedWithAdress_1">
      <item>FINA</item>
      <item>Marino Mikulić, Šopot 46, 23420 Šopot</item>
    </derivirana_varijabla>
  </DomainObject.Predmet.StrankaListFormatedWithAdress>
  <DomainObject.Predmet.StrankaListFormatedWithAdressOIB>
    <izvorni_sadrzaj>
      <item>FINA, OIB 85821130368</item>
      <item>Marino Mikulić, OIB 74073617170, Šopot 46, 23420 Šopot</item>
    </izvorni_sadrzaj>
    <derivirana_varijabla naziv="DomainObject.Predmet.StrankaListFormatedWithAdressOIB_1">
      <item>FINA, OIB 85821130368</item>
      <item>Marino Mikulić, OIB 74073617170, Šopot 46, 23420 Šopot</item>
    </derivirana_varijabla>
  </DomainObject.Predmet.StrankaListFormatedWithAdressOIB>
  <DomainObject.Predmet.StrankaListNazivFormated>
    <izvorni_sadrzaj>
      <item>FINA</item>
      <item>Marino Mikulić</item>
    </izvorni_sadrzaj>
    <derivirana_varijabla naziv="DomainObject.Predmet.StrankaListNazivFormated_1">
      <item>FINA</item>
      <item>Marino Mikulić</item>
    </derivirana_varijabla>
  </DomainObject.Predmet.StrankaListNazivFormated>
  <DomainObject.Predmet.StrankaListNazivFormatedOIB>
    <izvorni_sadrzaj>
      <item>FINA, OIB 85821130368</item>
      <item>Marino Mikulić, OIB 74073617170</item>
    </izvorni_sadrzaj>
    <derivirana_varijabla naziv="DomainObject.Predmet.StrankaListNazivFormatedOIB_1">
      <item>FINA, OIB 85821130368</item>
      <item>Marino Mikulić, OIB 74073617170</item>
    </derivirana_varijabla>
  </DomainObject.Predmet.StrankaListNazivFormatedOIB>
  <DomainObject.Predmet.ProtuStrankaListFormated>
    <izvorni_sadrzaj>
      <item>CAPTURA društvo s ograničenom odgovornošću za instaliranje industrijskih strojeva i opreme i građenje</item>
    </izvorni_sadrzaj>
    <derivirana_varijabla naziv="DomainObject.Predmet.ProtuStrankaListFormated_1">
      <item>CAPTURA društvo s ograničenom odgovornošću za instaliranje industrijskih strojeva i opreme i građenje</item>
    </derivirana_varijabla>
  </DomainObject.Predmet.ProtuStrankaListFormated>
  <DomainObject.Predmet.ProtuStrankaListFormatedOIB>
    <izvorni_sadrzaj>
      <item>CAPTURA društvo s ograničenom odgovornošću za instaliranje industrijskih strojeva i opreme i građenje, OIB 94533496102</item>
    </izvorni_sadrzaj>
    <derivirana_varijabla naziv="DomainObject.Predmet.ProtuStrankaListFormatedOIB_1">
      <item>CAPTURA društvo s ograničenom odgovornošću za instaliranje industrijskih strojeva i opreme i građenje, OIB 94533496102</item>
    </derivirana_varijabla>
  </DomainObject.Predmet.ProtuStrankaListFormatedOIB>
  <DomainObject.Predmet.ProtuStrankaListFormatedWithAdress>
    <izvorni_sadrzaj>
      <item>CAPTURA društvo s ograničenom odgovornošću za instaliranje industrijskih strojeva i opreme i građenje, Šopot 46, 23420 Šopot</item>
    </izvorni_sadrzaj>
    <derivirana_varijabla naziv="DomainObject.Predmet.ProtuStrankaListFormatedWithAdress_1">
      <item>CAPTURA društvo s ograničenom odgovornošću za instaliranje industrijskih strojeva i opreme i građenje, Šopot 46, 23420 Šopot</item>
    </derivirana_varijabla>
  </DomainObject.Predmet.ProtuStrankaListFormatedWithAdress>
  <DomainObject.Predmet.ProtuStrankaListFormatedWithAdressOIB>
    <izvorni_sadrzaj>
      <item>CAPTURA društvo s ograničenom odgovornošću za instaliranje industrijskih strojeva i opreme i građenje, OIB 94533496102, Šopot 46, 23420 Šopot</item>
    </izvorni_sadrzaj>
    <derivirana_varijabla naziv="DomainObject.Predmet.ProtuStrankaListFormatedWithAdressOIB_1">
      <item>CAPTURA društvo s ograničenom odgovornošću za instaliranje industrijskih strojeva i opreme i građenje, OIB 94533496102, Šopot 46, 23420 Šopot</item>
    </derivirana_varijabla>
  </DomainObject.Predmet.ProtuStrankaListFormatedWithAdressOIB>
  <DomainObject.Predmet.ProtuStrankaListNazivFormated>
    <izvorni_sadrzaj>
      <item>CAPTURA društvo s ograničenom odgovornošću za instaliranje industrijskih strojeva i opreme i građenje</item>
    </izvorni_sadrzaj>
    <derivirana_varijabla naziv="DomainObject.Predmet.ProtuStrankaListNazivFormated_1">
      <item>CAPTURA društvo s ograničenom odgovornošću za instaliranje industrijskih strojeva i opreme i građenje</item>
    </derivirana_varijabla>
  </DomainObject.Predmet.ProtuStrankaListNazivFormated>
  <DomainObject.Predmet.ProtuStrankaListNazivFormatedOIB>
    <izvorni_sadrzaj>
      <item>CAPTURA društvo s ograničenom odgovornošću za instaliranje industrijskih strojeva i opreme i građenje, OIB 94533496102</item>
    </izvorni_sadrzaj>
    <derivirana_varijabla naziv="DomainObject.Predmet.ProtuStrankaListNazivFormatedOIB_1">
      <item>CAPTURA društvo s ograničenom odgovornošću za instaliranje industrijskih strojeva i opreme i građenje, OIB 94533496102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St-909/2016-8</izvorni_sadrzaj>
    <derivirana_varijabla naziv="DomainObject.PoslovniBrojDokumenta_1">St-909/2016-8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CAPTURA društvo s ograničenom odgovornošću za instaliranje industrijskih strojeva i opreme i građenje</izvorni_sadrzaj>
    <derivirana_varijabla naziv="DomainObject.Predmet.ProtustrankaIDrugi_1">CAPTURA društvo s ograničenom odgovornošću za instaliranje industrijskih strojeva i opreme i građenje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CAPTURA društvo s ograničenom odgovornošću za instaliranje industrijskih strojeva i opreme i građenje, OIB 94533496102, Šopot 46, 23420 Šopot</izvorni_sadrzaj>
    <derivirana_varijabla naziv="DomainObject.Predmet.ProtustrankaIDrugiAdressOIB_1">CAPTURA društvo s ograničenom odgovornošću za instaliranje industrijskih strojeva i opreme i građenje, OIB 94533496102, Šopot 46,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CAPTURA društvo s ograničenom odgovornošću za instaliranje industrijskih strojeva i opreme i građenje</item>
      <item>Marino Mikulić</item>
    </izvorni_sadrzaj>
    <derivirana_varijabla naziv="DomainObject.Predmet.SudioniciListNaziv_1">
      <item>FINA</item>
      <item>CAPTURA društvo s ograničenom odgovornošću za instaliranje industrijskih strojeva i opreme i građenje</item>
      <item>Marino Mikulić</item>
    </derivirana_varijabla>
  </DomainObject.Predmet.SudioniciListNaziv>
  <DomainObject.Predmet.SudioniciListAdressOIB>
    <izvorni_sadrzaj>
      <item>FINA, OIB 85821130368</item>
      <item>CAPTURA društvo s ograničenom odgovornošću za instaliranje industrijskih strojeva i opreme i građenje, OIB 94533496102, Šopot 46,23420 Šopot</item>
      <item>Marino Mikulić, OIB 74073617170, Šopot 46,23420 Šopot</item>
    </izvorni_sadrzaj>
    <derivirana_varijabla naziv="DomainObject.Predmet.SudioniciListAdressOIB_1">
      <item>FINA, OIB 85821130368</item>
      <item>CAPTURA društvo s ograničenom odgovornošću za instaliranje industrijskih strojeva i opreme i građenje, OIB 94533496102, Šopot 46,23420 Šopot</item>
      <item>Marino Mikulić, OIB 74073617170, Šopot 46,23420 Šopot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48A32-BCF0-45FF-9CC9-2B1EEC312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2322</properties:Characters>
  <properties:Lines>72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2016-09-13T12:42:00Z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St-909/2016-8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