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21003" w14:paraId="ad21003" w:rsidRDefault="0003442B" w:rsidR="002641C2" w:rsidRPr="00D04C69">
      <w:pPr>
        <w15:collapsed w:val="false"/>
        <w:rPr>
          <w:b/>
        </w:rPr>
      </w:pPr>
      <w:bookmarkStart w:name="_GoBack" w:id="0"/>
      <w:bookmarkEnd w:id="0"/>
      <w:r w:rsidRPr="00D04C69">
        <w:tab/>
      </w:r>
      <w:r w:rsidRPr="00D04C69">
        <w:tab/>
      </w:r>
      <w:r w:rsidRPr="00D04C69">
        <w:tab/>
      </w:r>
      <w:r w:rsidRPr="00D04C69">
        <w:tab/>
      </w:r>
      <w:r w:rsidRPr="00D04C69">
        <w:tab/>
      </w:r>
      <w:r w:rsidRPr="00D04C69">
        <w:tab/>
      </w:r>
      <w:r w:rsidRPr="00D04C69">
        <w:tab/>
      </w:r>
      <w:r w:rsidRPr="00D04C69">
        <w:tab/>
        <w:t xml:space="preserve">      </w:t>
      </w:r>
      <w:r w:rsidR="00FE4BFB" w:rsidRPr="00D04C69">
        <w:rPr>
          <w:b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="00FE4BFB" w:rsidRPr="00D04C69">
          <w:rPr>
            <w:b/>
          </w:rPr>
          <w:t>7 St</w:t>
        </w:r>
      </w:smartTag>
      <w:r w:rsidR="002558C7" w:rsidRPr="00D04C69">
        <w:rPr>
          <w:b/>
        </w:rPr>
        <w:t xml:space="preserve">. </w:t>
      </w:r>
      <w:r w:rsidR="00A833E4" w:rsidRPr="00D04C69">
        <w:rPr>
          <w:b/>
        </w:rPr>
        <w:t>39/11</w:t>
      </w:r>
    </w:p>
    <w:p w:rsidRDefault="00F4377A" w:rsidR="00FE4BFB" w:rsidRPr="00D04C69">
      <w:pPr>
        <w:ind w:firstLine="708"/>
        <w:rPr>
          <w:b/>
        </w:rPr>
      </w:pPr>
      <w:r w:rsidRPr="00D04C69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4BFB" w:rsidR="00FE4BFB" w:rsidRPr="00D04C69">
      <w:pPr>
        <w:rPr>
          <w:b/>
        </w:rPr>
      </w:pPr>
      <w:r w:rsidRPr="00D04C69">
        <w:rPr>
          <w:b/>
        </w:rPr>
        <w:t>REPUBLIKA HRVATSKA</w:t>
      </w:r>
    </w:p>
    <w:p w:rsidRDefault="00FE4BFB" w:rsidR="00FE4BFB" w:rsidRPr="00D04C69">
      <w:pPr>
        <w:rPr>
          <w:b/>
        </w:rPr>
      </w:pPr>
      <w:r w:rsidRPr="00D04C69">
        <w:rPr>
          <w:b/>
        </w:rPr>
        <w:t>TRGOVAČKI SUD U SPLITU</w:t>
      </w:r>
    </w:p>
    <w:p w:rsidRDefault="00FE4BFB" w:rsidR="00FE4BFB" w:rsidRPr="00D04C69">
      <w:pPr>
        <w:rPr>
          <w:b/>
        </w:rPr>
      </w:pPr>
      <w:r w:rsidRPr="00D04C69">
        <w:rPr>
          <w:b/>
        </w:rPr>
        <w:t>STALNA SLUŽBA U DUBROVNIKU</w:t>
      </w:r>
    </w:p>
    <w:p w:rsidRDefault="00FE4BFB" w:rsidR="00FE4BFB" w:rsidRPr="00D04C69">
      <w:pPr>
        <w:rPr>
          <w:b/>
        </w:rPr>
      </w:pPr>
      <w:r w:rsidRPr="00D04C69">
        <w:rPr>
          <w:b/>
        </w:rPr>
        <w:t>Dubrovnik, Dr. A. Starčevića 23</w:t>
      </w:r>
    </w:p>
    <w:p w:rsidRDefault="00FE4BFB" w:rsidP="00044B16" w:rsidR="00044B16" w:rsidRPr="00D04C69">
      <w:pPr>
        <w:jc w:val="both"/>
        <w:rPr>
          <w:b/>
        </w:rPr>
      </w:pPr>
      <w:r w:rsidRPr="00D04C69">
        <w:rPr>
          <w:b/>
        </w:rPr>
        <w:t xml:space="preserve"> </w:t>
      </w:r>
    </w:p>
    <w:p w:rsidRDefault="00553C1C" w:rsidP="00044B16" w:rsidR="00553C1C" w:rsidRPr="00D04C69">
      <w:pPr>
        <w:jc w:val="both"/>
        <w:rPr>
          <w:b/>
        </w:rPr>
      </w:pPr>
    </w:p>
    <w:p w:rsidRDefault="00553C1C" w:rsidP="00044B16" w:rsidR="00553C1C" w:rsidRPr="00D04C69">
      <w:pPr>
        <w:jc w:val="both"/>
        <w:rPr>
          <w:b/>
        </w:rPr>
      </w:pPr>
    </w:p>
    <w:p w:rsidRDefault="00AB6120" w:rsidP="00FE4BFB" w:rsidR="002641C2" w:rsidRPr="00D04C69">
      <w:pPr>
        <w:rPr>
          <w:b/>
        </w:rPr>
      </w:pPr>
      <w:r w:rsidRPr="00D04C69">
        <w:rPr>
          <w:b/>
        </w:rPr>
        <w:tab/>
      </w:r>
      <w:r w:rsidRPr="00D04C69">
        <w:rPr>
          <w:b/>
        </w:rPr>
        <w:tab/>
      </w:r>
      <w:r w:rsidRPr="00D04C69">
        <w:rPr>
          <w:b/>
        </w:rPr>
        <w:tab/>
        <w:t xml:space="preserve">   R E P U B L I K A  H R V A T S K A</w:t>
      </w:r>
    </w:p>
    <w:p w:rsidRDefault="003F48DE" w:rsidP="003F48DE" w:rsidR="003F48DE" w:rsidRPr="00D04C69">
      <w:pPr>
        <w:jc w:val="center"/>
        <w:rPr>
          <w:b/>
        </w:rPr>
      </w:pPr>
      <w:r w:rsidRPr="00D04C69">
        <w:rPr>
          <w:b/>
        </w:rPr>
        <w:t xml:space="preserve">R J E Š E N J E </w:t>
      </w:r>
    </w:p>
    <w:p w:rsidRDefault="003F48DE" w:rsidP="003F48DE" w:rsidR="003F48DE" w:rsidRPr="00D04C69">
      <w:pPr>
        <w:jc w:val="both"/>
      </w:pPr>
    </w:p>
    <w:p w:rsidRDefault="00A833E4" w:rsidP="00A833E4" w:rsidR="00A833E4" w:rsidRPr="00D04C69">
      <w:pPr>
        <w:ind w:firstLine="708"/>
        <w:jc w:val="both"/>
      </w:pPr>
      <w:r w:rsidRPr="00D04C69">
        <w:t xml:space="preserve">Trgovački sud u Splitu, Stalna služba u Dubrovniku, po sucu toga suda Diani Butigan Granić, kao  stečajnom sucu u stečajnom postupku nad dužnikom BLATO </w:t>
      </w:r>
      <w:r w:rsidR="005F4FB3" w:rsidRPr="00D04C69">
        <w:t xml:space="preserve">d.d. u stečaju Blato, </w:t>
      </w:r>
      <w:r w:rsidRPr="00D04C69">
        <w:t xml:space="preserve"> dana </w:t>
      </w:r>
      <w:r w:rsidR="00CD703D" w:rsidRPr="00D04C69">
        <w:t>30. siječnja 2017.</w:t>
      </w:r>
      <w:r w:rsidRPr="00D04C69">
        <w:t xml:space="preserve"> godine  </w:t>
      </w:r>
    </w:p>
    <w:p w:rsidRDefault="00A833E4" w:rsidP="00A833E4" w:rsidR="00A833E4" w:rsidRPr="00D04C69">
      <w:pPr>
        <w:ind w:firstLine="708"/>
        <w:jc w:val="both"/>
      </w:pPr>
    </w:p>
    <w:p w:rsidRDefault="00A833E4" w:rsidP="00A833E4" w:rsidR="00A833E4" w:rsidRPr="00D04C69">
      <w:pPr>
        <w:jc w:val="center"/>
        <w:rPr>
          <w:b/>
        </w:rPr>
      </w:pPr>
      <w:r w:rsidRPr="00D04C69">
        <w:rPr>
          <w:b/>
        </w:rPr>
        <w:t>r i j e š i o   j e</w:t>
      </w:r>
    </w:p>
    <w:p w:rsidRDefault="00A833E4" w:rsidP="00A833E4" w:rsidR="00A833E4" w:rsidRPr="00D04C69">
      <w:pPr>
        <w:ind w:firstLine="708"/>
        <w:jc w:val="center"/>
        <w:rPr>
          <w:b/>
        </w:rPr>
      </w:pPr>
    </w:p>
    <w:p w:rsidRDefault="00A833E4" w:rsidP="00A833E4" w:rsidR="00A833E4" w:rsidRPr="00D04C69">
      <w:pPr>
        <w:jc w:val="both"/>
      </w:pPr>
      <w:r w:rsidRPr="00D04C69">
        <w:tab/>
        <w:t xml:space="preserve">Skupština vjerovnika održat će se dana </w:t>
      </w:r>
      <w:r w:rsidR="00CD703D" w:rsidRPr="00D04C69">
        <w:t>24. veljače 2017</w:t>
      </w:r>
      <w:r w:rsidRPr="00D04C69">
        <w:t xml:space="preserve">.g. u </w:t>
      </w:r>
      <w:r w:rsidR="00CD703D" w:rsidRPr="00D04C69">
        <w:t>10,3</w:t>
      </w:r>
      <w:r w:rsidRPr="00D04C69">
        <w:t>0 sati u prostorijama ovog suda, Dr. A. Starčevića  67, sudnica br. 1., sa sljedećim dnevnim redom:</w:t>
      </w:r>
    </w:p>
    <w:p w:rsidRDefault="00A833E4" w:rsidP="00A833E4" w:rsidR="00A833E4" w:rsidRPr="00D04C69">
      <w:pPr>
        <w:jc w:val="both"/>
      </w:pPr>
    </w:p>
    <w:p w:rsidRDefault="00A833E4" w:rsidP="00A833E4" w:rsidR="00A833E4" w:rsidRPr="00D04C69">
      <w:pPr>
        <w:numPr>
          <w:ilvl w:val="0"/>
          <w:numId w:val="2"/>
        </w:numPr>
        <w:jc w:val="both"/>
      </w:pPr>
      <w:r w:rsidRPr="00D04C69">
        <w:t>Izv</w:t>
      </w:r>
      <w:r w:rsidR="00420E1C" w:rsidRPr="00D04C69">
        <w:t>i</w:t>
      </w:r>
      <w:r w:rsidRPr="00D04C69">
        <w:t xml:space="preserve">ješće </w:t>
      </w:r>
      <w:r w:rsidR="00CD703D" w:rsidRPr="00D04C69">
        <w:t xml:space="preserve">stečajnog upravitelja </w:t>
      </w:r>
      <w:r w:rsidRPr="00D04C69">
        <w:t>o tijeku stečajnog postupka</w:t>
      </w:r>
      <w:r w:rsidR="00CA1D85">
        <w:t>,</w:t>
      </w:r>
    </w:p>
    <w:p w:rsidRDefault="00A833E4" w:rsidP="00A833E4" w:rsidR="00A833E4" w:rsidRPr="00D04C69">
      <w:pPr>
        <w:numPr>
          <w:ilvl w:val="0"/>
          <w:numId w:val="2"/>
        </w:numPr>
        <w:jc w:val="both"/>
      </w:pPr>
      <w:r w:rsidRPr="00D04C69">
        <w:t xml:space="preserve">Donošenje odluke o </w:t>
      </w:r>
      <w:r w:rsidR="00CD703D" w:rsidRPr="00D04C69">
        <w:t>revidiranju visine zakupnine pansiona Prigradica</w:t>
      </w:r>
      <w:r w:rsidR="00CA1D85">
        <w:t>,</w:t>
      </w:r>
    </w:p>
    <w:p w:rsidRDefault="00A833E4" w:rsidP="00A833E4" w:rsidR="00A833E4" w:rsidRPr="00D04C69">
      <w:pPr>
        <w:numPr>
          <w:ilvl w:val="0"/>
          <w:numId w:val="2"/>
        </w:numPr>
        <w:jc w:val="both"/>
      </w:pPr>
      <w:r w:rsidRPr="00D04C69">
        <w:t xml:space="preserve">Donošenje odluke o </w:t>
      </w:r>
      <w:r w:rsidR="00CD703D" w:rsidRPr="00D04C69">
        <w:t xml:space="preserve">poduzimanju mjera prisilne naplate protiv dužnika </w:t>
      </w:r>
      <w:r w:rsidR="00CA1D85">
        <w:t>stečajne mase stečajnog dužnika,</w:t>
      </w:r>
    </w:p>
    <w:p w:rsidRDefault="00A833E4" w:rsidP="00A833E4" w:rsidR="00A833E4" w:rsidRPr="00D04C69">
      <w:pPr>
        <w:numPr>
          <w:ilvl w:val="0"/>
          <w:numId w:val="2"/>
        </w:numPr>
        <w:jc w:val="both"/>
      </w:pPr>
      <w:r w:rsidRPr="00D04C69">
        <w:t xml:space="preserve">Donošenje odluke o </w:t>
      </w:r>
      <w:r w:rsidR="00CD703D" w:rsidRPr="00D04C69">
        <w:t>dopuštanju stečajnom upravitelju slobodnog izbora odvjetnika u potencijalnim parnicama</w:t>
      </w:r>
      <w:r w:rsidR="00420E1C" w:rsidRPr="00D04C69">
        <w:t>,</w:t>
      </w:r>
    </w:p>
    <w:p w:rsidRDefault="00CD703D" w:rsidP="00A833E4" w:rsidR="00A833E4" w:rsidRPr="00D04C69">
      <w:pPr>
        <w:numPr>
          <w:ilvl w:val="0"/>
          <w:numId w:val="2"/>
        </w:numPr>
        <w:jc w:val="both"/>
      </w:pPr>
      <w:r w:rsidRPr="00D04C69">
        <w:t>Zahtjev dužnika Blato 1902 d.d. za priznavanjem dijela troškova na održavanju objekta Pansiona Lipa tijekom zakupa</w:t>
      </w:r>
      <w:r w:rsidR="00420E1C" w:rsidRPr="00D04C69">
        <w:t>,</w:t>
      </w:r>
    </w:p>
    <w:p w:rsidRDefault="00A833E4" w:rsidP="00A833E4" w:rsidR="00A833E4" w:rsidRPr="00D04C69">
      <w:pPr>
        <w:numPr>
          <w:ilvl w:val="0"/>
          <w:numId w:val="2"/>
        </w:numPr>
        <w:jc w:val="both"/>
      </w:pPr>
      <w:r w:rsidRPr="00D04C69">
        <w:t>Razno.</w:t>
      </w:r>
    </w:p>
    <w:p w:rsidRDefault="00A833E4" w:rsidP="00A833E4" w:rsidR="00A833E4" w:rsidRPr="00D04C69">
      <w:pPr>
        <w:jc w:val="center"/>
      </w:pPr>
    </w:p>
    <w:p w:rsidRDefault="00A833E4" w:rsidP="00A833E4" w:rsidR="00A833E4" w:rsidRPr="00D04C69"/>
    <w:p w:rsidRDefault="00A833E4" w:rsidP="00A833E4" w:rsidR="00A833E4" w:rsidRPr="00D04C69">
      <w:pPr>
        <w:jc w:val="center"/>
        <w:rPr>
          <w:b/>
        </w:rPr>
      </w:pPr>
      <w:r w:rsidRPr="00D04C69">
        <w:rPr>
          <w:b/>
        </w:rPr>
        <w:t xml:space="preserve">U Dubrovniku, </w:t>
      </w:r>
      <w:r w:rsidR="00CD703D" w:rsidRPr="00D04C69">
        <w:rPr>
          <w:b/>
        </w:rPr>
        <w:t>30. siječnja 2017</w:t>
      </w:r>
      <w:r w:rsidRPr="00D04C69">
        <w:rPr>
          <w:b/>
        </w:rPr>
        <w:t>. godine</w:t>
      </w:r>
    </w:p>
    <w:p w:rsidRDefault="00A833E4" w:rsidP="00A833E4" w:rsidR="00A833E4" w:rsidRPr="00D04C69">
      <w:pPr>
        <w:jc w:val="both"/>
        <w:rPr>
          <w:b/>
        </w:rPr>
      </w:pPr>
    </w:p>
    <w:p w:rsidRDefault="00CD703D" w:rsidP="00A833E4" w:rsidR="00CD703D" w:rsidRPr="00D04C69">
      <w:pPr>
        <w:jc w:val="both"/>
        <w:rPr>
          <w:b/>
        </w:rPr>
      </w:pPr>
    </w:p>
    <w:p w:rsidRDefault="00A833E4" w:rsidP="00A833E4" w:rsidR="00A833E4" w:rsidRPr="00D04C69">
      <w:pPr>
        <w:jc w:val="both"/>
        <w:rPr>
          <w:b/>
        </w:rPr>
      </w:pPr>
    </w:p>
    <w:p w:rsidRDefault="00A833E4" w:rsidP="00A833E4" w:rsidR="00A833E4">
      <w:pPr>
        <w:jc w:val="both"/>
        <w:rPr>
          <w:b/>
        </w:rPr>
      </w:pPr>
      <w:r w:rsidRPr="00D04C69">
        <w:rPr>
          <w:b/>
        </w:rPr>
        <w:tab/>
      </w:r>
      <w:r w:rsidRPr="00D04C69">
        <w:rPr>
          <w:b/>
        </w:rPr>
        <w:tab/>
      </w:r>
      <w:r w:rsidRPr="00D04C69">
        <w:rPr>
          <w:b/>
        </w:rPr>
        <w:tab/>
      </w:r>
      <w:r w:rsidRPr="00D04C69">
        <w:rPr>
          <w:b/>
        </w:rPr>
        <w:tab/>
      </w:r>
      <w:r w:rsidRPr="00D04C69">
        <w:rPr>
          <w:b/>
        </w:rPr>
        <w:tab/>
      </w:r>
      <w:r w:rsidRPr="00D04C69">
        <w:rPr>
          <w:b/>
        </w:rPr>
        <w:tab/>
      </w:r>
      <w:r w:rsidRPr="00D04C69">
        <w:rPr>
          <w:b/>
        </w:rPr>
        <w:tab/>
      </w:r>
      <w:r w:rsidRPr="00D04C69">
        <w:rPr>
          <w:b/>
        </w:rPr>
        <w:tab/>
        <w:t>Stečajni sudac:</w:t>
      </w:r>
    </w:p>
    <w:p w:rsidRDefault="008F1316" w:rsidP="00A833E4" w:rsidR="008F1316" w:rsidRPr="00D04C69">
      <w:pPr>
        <w:jc w:val="both"/>
        <w:rPr>
          <w:b/>
        </w:rPr>
      </w:pPr>
    </w:p>
    <w:p w:rsidRDefault="00A833E4" w:rsidP="00A833E4" w:rsidR="00A833E4" w:rsidRPr="00D04C69">
      <w:pPr>
        <w:jc w:val="both"/>
        <w:rPr>
          <w:b/>
        </w:rPr>
      </w:pPr>
      <w:r w:rsidRPr="00D04C69">
        <w:rPr>
          <w:b/>
        </w:rPr>
        <w:tab/>
      </w:r>
      <w:r w:rsidRPr="00D04C69">
        <w:rPr>
          <w:b/>
        </w:rPr>
        <w:tab/>
      </w:r>
      <w:r w:rsidRPr="00D04C69">
        <w:rPr>
          <w:b/>
        </w:rPr>
        <w:tab/>
      </w:r>
      <w:r w:rsidRPr="00D04C69">
        <w:rPr>
          <w:b/>
        </w:rPr>
        <w:tab/>
      </w:r>
      <w:r w:rsidRPr="00D04C69">
        <w:rPr>
          <w:b/>
        </w:rPr>
        <w:tab/>
      </w:r>
      <w:r w:rsidRPr="00D04C69">
        <w:rPr>
          <w:b/>
        </w:rPr>
        <w:tab/>
      </w:r>
      <w:r w:rsidRPr="00D04C69">
        <w:rPr>
          <w:b/>
        </w:rPr>
        <w:tab/>
      </w:r>
      <w:r w:rsidRPr="00D04C69">
        <w:rPr>
          <w:b/>
        </w:rPr>
        <w:tab/>
        <w:t>Diana Butigan Granić</w:t>
      </w:r>
    </w:p>
    <w:p w:rsidRDefault="00A833E4" w:rsidP="00A833E4" w:rsidR="00A833E4" w:rsidRPr="00D04C69">
      <w:pPr>
        <w:jc w:val="both"/>
      </w:pPr>
    </w:p>
    <w:p w:rsidRDefault="00A309DA" w:rsidP="003F48DE" w:rsidR="00A309DA" w:rsidRPr="00D04C69">
      <w:pPr>
        <w:jc w:val="both"/>
        <w:rPr>
          <w:b/>
        </w:rPr>
      </w:pPr>
      <w:r w:rsidRPr="00D04C69">
        <w:rPr>
          <w:b/>
        </w:rPr>
        <w:t>DN-a:</w:t>
      </w:r>
    </w:p>
    <w:p w:rsidRDefault="00A309DA" w:rsidP="003F48DE" w:rsidR="00A309DA" w:rsidRPr="00D04C69">
      <w:pPr>
        <w:jc w:val="both"/>
      </w:pPr>
      <w:r w:rsidRPr="00D04C69">
        <w:t xml:space="preserve">- </w:t>
      </w:r>
      <w:r w:rsidR="007E1491" w:rsidRPr="00D04C69">
        <w:t>e-</w:t>
      </w:r>
      <w:r w:rsidRPr="00D04C69">
        <w:t>oglasna ploča suda</w:t>
      </w:r>
    </w:p>
    <w:p w:rsidRDefault="005B4706" w:rsidP="003F48DE" w:rsidR="005B4706" w:rsidRPr="00D04C69">
      <w:pPr>
        <w:jc w:val="both"/>
      </w:pPr>
    </w:p>
    <w:sectPr w:rsidSect="00C53922" w:rsidR="005B4706" w:rsidRPr="00D04C69">
      <w:pgSz w:h="16838" w:w="11906"/>
      <w:pgMar w:gutter="0" w:footer="709" w:header="709" w:left="1797" w:bottom="1440" w:right="1700" w:top="184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0B21A6"/>
    <w:multiLevelType w:val="hybridMultilevel"/>
    <w:tmpl w:val="158CF4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0C6215A"/>
    <w:multiLevelType w:val="hybridMultilevel"/>
    <w:tmpl w:val="B8A640B0"/>
    <w:lvl w:tplc="2A403AE4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3442B"/>
    <w:rsid w:val="00044B16"/>
    <w:rsid w:val="000574DE"/>
    <w:rsid w:val="000A5687"/>
    <w:rsid w:val="000C7916"/>
    <w:rsid w:val="00195207"/>
    <w:rsid w:val="001964B9"/>
    <w:rsid w:val="001A4B35"/>
    <w:rsid w:val="001D1E61"/>
    <w:rsid w:val="002558C7"/>
    <w:rsid w:val="002641C2"/>
    <w:rsid w:val="00301CA6"/>
    <w:rsid w:val="00335CBC"/>
    <w:rsid w:val="00361B3A"/>
    <w:rsid w:val="003A1FD0"/>
    <w:rsid w:val="003B7049"/>
    <w:rsid w:val="003D2A81"/>
    <w:rsid w:val="003D62AA"/>
    <w:rsid w:val="003E3ED5"/>
    <w:rsid w:val="003E4A69"/>
    <w:rsid w:val="003E4D46"/>
    <w:rsid w:val="003F48DE"/>
    <w:rsid w:val="00420E1C"/>
    <w:rsid w:val="004405B0"/>
    <w:rsid w:val="00481E3C"/>
    <w:rsid w:val="004821EE"/>
    <w:rsid w:val="00487458"/>
    <w:rsid w:val="0048777B"/>
    <w:rsid w:val="004E42D2"/>
    <w:rsid w:val="00553C1C"/>
    <w:rsid w:val="0055583A"/>
    <w:rsid w:val="0059352E"/>
    <w:rsid w:val="005A3708"/>
    <w:rsid w:val="005B0E6D"/>
    <w:rsid w:val="005B4706"/>
    <w:rsid w:val="005D1561"/>
    <w:rsid w:val="005F4FB3"/>
    <w:rsid w:val="006012B8"/>
    <w:rsid w:val="00631A19"/>
    <w:rsid w:val="006729F6"/>
    <w:rsid w:val="006A784D"/>
    <w:rsid w:val="00716566"/>
    <w:rsid w:val="007303F7"/>
    <w:rsid w:val="00741271"/>
    <w:rsid w:val="00750C55"/>
    <w:rsid w:val="00771D5E"/>
    <w:rsid w:val="007A4573"/>
    <w:rsid w:val="007B1062"/>
    <w:rsid w:val="007B7ED6"/>
    <w:rsid w:val="007D4EA4"/>
    <w:rsid w:val="007E1491"/>
    <w:rsid w:val="007E7F66"/>
    <w:rsid w:val="00813656"/>
    <w:rsid w:val="00845D0C"/>
    <w:rsid w:val="00893EBE"/>
    <w:rsid w:val="008E45C3"/>
    <w:rsid w:val="008F1316"/>
    <w:rsid w:val="008F3FD0"/>
    <w:rsid w:val="009047DA"/>
    <w:rsid w:val="00936E5C"/>
    <w:rsid w:val="009C4F22"/>
    <w:rsid w:val="00A309DA"/>
    <w:rsid w:val="00A41C0C"/>
    <w:rsid w:val="00A663DA"/>
    <w:rsid w:val="00A76D54"/>
    <w:rsid w:val="00A833E4"/>
    <w:rsid w:val="00AA78E2"/>
    <w:rsid w:val="00AB6120"/>
    <w:rsid w:val="00B201ED"/>
    <w:rsid w:val="00BD6C0B"/>
    <w:rsid w:val="00BE6A38"/>
    <w:rsid w:val="00C063A8"/>
    <w:rsid w:val="00C1159D"/>
    <w:rsid w:val="00C152CD"/>
    <w:rsid w:val="00C51159"/>
    <w:rsid w:val="00C53922"/>
    <w:rsid w:val="00C71D43"/>
    <w:rsid w:val="00C91B65"/>
    <w:rsid w:val="00CA1D85"/>
    <w:rsid w:val="00CC4F10"/>
    <w:rsid w:val="00CD703D"/>
    <w:rsid w:val="00CE3168"/>
    <w:rsid w:val="00D04469"/>
    <w:rsid w:val="00D04C69"/>
    <w:rsid w:val="00D22868"/>
    <w:rsid w:val="00D24925"/>
    <w:rsid w:val="00D640DD"/>
    <w:rsid w:val="00E272C7"/>
    <w:rsid w:val="00E85544"/>
    <w:rsid w:val="00F15A46"/>
    <w:rsid w:val="00F16BD9"/>
    <w:rsid w:val="00F4377A"/>
    <w:rsid w:val="00F765FF"/>
    <w:rsid w:val="00F918B5"/>
    <w:rsid w:val="00FE4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8554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4D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964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64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64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64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64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8554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4D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964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64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64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64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64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spis-Trgovački sud u Splitu X St-237/2001</izvorni_sadrzaj>
    <derivirana_varijabla naziv="DomainObject.Predmet.Opis_1">spis-Trgovački sud u Splitu X St-237/2001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St-39/2011</izvorni_sadrzaj>
    <derivirana_varijabla naziv="DomainObject.Predmet.OznakaBroj_1">St-39/2011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"BLATO" d.d. Blato</izvorni_sadrzaj>
    <derivirana_varijabla naziv="DomainObject.Predmet.ProtustrankaFormated_1">  "BLATO" d.d. Blato</derivirana_varijabla>
  </DomainObject.Predmet.ProtustrankaFormated>
  <DomainObject.Predmet.ProtustrankaFormatedOIB>
    <izvorni_sadrzaj>  "BLATO" d.d. Blato, OIB 16663281951</izvorni_sadrzaj>
    <derivirana_varijabla naziv="DomainObject.Predmet.ProtustrankaFormatedOIB_1">  "BLATO" d.d. Blato, OIB 16663281951</derivirana_varijabla>
  </DomainObject.Predmet.ProtustrankaFormatedOIB>
  <DomainObject.Predmet.ProtustrankaFormatedWithAdress>
    <izvorni_sadrzaj> "BLATO" d.d. Blato, Ulica 31. br. 2., 20271 Blato</izvorni_sadrzaj>
    <derivirana_varijabla naziv="DomainObject.Predmet.ProtustrankaFormatedWithAdress_1"> "BLATO" d.d. Blato, Ulica 31. br. 2., 20271 Blato</derivirana_varijabla>
  </DomainObject.Predmet.ProtustrankaFormatedWithAdress>
  <DomainObject.Predmet.ProtustrankaFormatedWithAdressOIB>
    <izvorni_sadrzaj> "BLATO" d.d. Blato, OIB 16663281951, Ulica 31. br. 2., 20271 Blato</izvorni_sadrzaj>
    <derivirana_varijabla naziv="DomainObject.Predmet.ProtustrankaFormatedWithAdressOIB_1"> "BLATO" d.d. Blato, OIB 16663281951, Ulica 31. br. 2., 20271 Blato</derivirana_varijabla>
  </DomainObject.Predmet.ProtustrankaFormatedWithAdressOIB>
  <DomainObject.Predmet.ProtustrankaWithAdress>
    <izvorni_sadrzaj>"BLATO" d.d. Blato Ulica 31. br. 2., 20271 Blato</izvorni_sadrzaj>
    <derivirana_varijabla naziv="DomainObject.Predmet.ProtustrankaWithAdress_1">"BLATO" d.d. Blato Ulica 31. br. 2., 20271 Blato</derivirana_varijabla>
  </DomainObject.Predmet.ProtustrankaWithAdress>
  <DomainObject.Predmet.ProtustrankaWithAdressOIB>
    <izvorni_sadrzaj>"BLATO" d.d. Blato, OIB 16663281951, Ulica 31. br. 2., 20271 Blato</izvorni_sadrzaj>
    <derivirana_varijabla naziv="DomainObject.Predmet.ProtustrankaWithAdressOIB_1">"BLATO" d.d. Blato, OIB 16663281951, Ulica 31. br. 2., 20271 Blato</derivirana_varijabla>
  </DomainObject.Predmet.ProtustrankaWithAdressOIB>
  <DomainObject.Predmet.ProtustrankaNazivFormated>
    <izvorni_sadrzaj>"BLATO" d.d. Blato</izvorni_sadrzaj>
    <derivirana_varijabla naziv="DomainObject.Predmet.ProtustrankaNazivFormated_1">"BLATO" d.d. Blato</derivirana_varijabla>
  </DomainObject.Predmet.ProtustrankaNazivFormated>
  <DomainObject.Predmet.ProtustrankaNazivFormatedOIB>
    <izvorni_sadrzaj>"BLATO" d.d. Blato, OIB 16663281951</izvorni_sadrzaj>
    <derivirana_varijabla naziv="DomainObject.Predmet.ProtustrankaNazivFormatedOIB_1">"BLATO" d.d. Blato, OIB 16663281951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RH-MINISTARSTVO FINANCIJA-POREZNA UPRAVA-PODRUČNI URED DUBROVNIK, Dubrovnik zastupanog po punomoćniku ODO Dubrovnik,Građansko-upravni odjel Korčula</izvorni_sadrzaj>
    <derivirana_varijabla naziv="DomainObject.Predmet.StrankaFormated_1">  RH-MINISTARSTVO FINANCIJA-POREZNA UPRAVA-PODRUČNI URED DUBROVNIK, Dubrovnik zastupanog po punomoćniku ODO Dubrovnik,Građansko-upravni odjel Korčula</derivirana_varijabla>
  </DomainObject.Predmet.StrankaFormated>
  <DomainObject.Predmet.StrankaFormatedOIB>
    <izvorni_sadrzaj>  RH-MINISTARSTVO FINANCIJA-POREZNA UPRAVA-PODRUČNI URED DUBROVNIK, Dubrovnik, OIB 18683136487 zastupanog po punomoćniku ODO Dubrovnik,Građansko-upravni odjel Korčula</izvorni_sadrzaj>
    <derivirana_varijabla naziv="DomainObject.Predmet.StrankaFormatedOIB_1">  RH-MINISTARSTVO FINANCIJA-POREZNA UPRAVA-PODRUČNI URED DUBROVNIK, Dubrovnik, OIB 18683136487 zastupanog po punomoćniku ODO Dubrovnik,Građansko-upravni odjel Korčula</derivirana_varijabla>
  </DomainObject.Predmet.StrankaFormatedOIB>
  <DomainObject.Predmet.StrankaFormatedWithAdress>
    <izvorni_sadrzaj> RH-MINISTARSTVO FINANCIJA-POREZNA UPRAVA-PODRUČNI URED DUBROVNIK, Dubrovnik, ., 20000 Dubrovnik zastupanog po punomoćniku ODO Dubrovnik,Građansko-upravni odjel Korčula</izvorni_sadrzaj>
    <derivirana_varijabla naziv="DomainObject.Predmet.StrankaFormatedWithAdress_1"> RH-MINISTARSTVO FINANCIJA-POREZNA UPRAVA-PODRUČNI URED DUBROVNIK, Dubrovnik, ., 20000 Dubrovnik zastupanog po punomoćniku ODO Dubrovnik,Građansko-upravni odjel Korčula</derivirana_varijabla>
  </DomainObject.Predmet.StrankaFormatedWithAdress>
  <DomainObject.Predmet.StrankaFormatedWithAdressOIB>
    <izvorni_sadrzaj> RH-MINISTARSTVO FINANCIJA-POREZNA UPRAVA-PODRUČNI URED DUBROVNIK, Dubrovnik, OIB 18683136487, ., 20000 Dubrovnik zastupanog po punomoćniku ODO Dubrovnik,Građansko-upravni odjel Korčula</izvorni_sadrzaj>
    <derivirana_varijabla naziv="DomainObject.Predmet.StrankaFormatedWithAdressOIB_1"> RH-MINISTARSTVO FINANCIJA-POREZNA UPRAVA-PODRUČNI URED DUBROVNIK, Dubrovnik, OIB 18683136487, ., 20000 Dubrovnik zastupanog po punomoćniku ODO Dubrovnik,Građansko-upravni odjel Korčula</derivirana_varijabla>
  </DomainObject.Predmet.StrankaFormatedWithAdressOIB>
  <DomainObject.Predmet.StrankaWithAdress>
    <izvorni_sadrzaj>RH-MINISTARSTVO FINANCIJA-POREZNA UPRAVA-PODRUČNI URED DUBROVNIK, Dubrovnik .,20000 Dubrovnik</izvorni_sadrzaj>
    <derivirana_varijabla naziv="DomainObject.Predmet.StrankaWithAdress_1">RH-MINISTARSTVO FINANCIJA-POREZNA UPRAVA-PODRUČNI URED DUBROVNIK, Dubrovnik .,20000 Dubrovnik</derivirana_varijabla>
  </DomainObject.Predmet.StrankaWithAdress>
  <DomainObject.Predmet.StrankaWithAdressOIB>
    <izvorni_sadrzaj>RH-MINISTARSTVO FINANCIJA-POREZNA UPRAVA-PODRUČNI URED DUBROVNIK, Dubrovnik, OIB 18683136487, .,20000 Dubrovnik</izvorni_sadrzaj>
    <derivirana_varijabla naziv="DomainObject.Predmet.StrankaWithAdressOIB_1">RH-MINISTARSTVO FINANCIJA-POREZNA UPRAVA-PODRUČNI URED DUBROVNIK, Dubrovnik, OIB 18683136487, .,20000 Dubrovnik</derivirana_varijabla>
  </DomainObject.Predmet.StrankaWithAdressOIB>
  <DomainObject.Predmet.StrankaNazivFormated>
    <izvorni_sadrzaj>RH-MINISTARSTVO FINANCIJA-POREZNA UPRAVA-PODRUČNI URED DUBROVNIK, Dubrovnik</izvorni_sadrzaj>
    <derivirana_varijabla naziv="DomainObject.Predmet.StrankaNazivFormated_1">RH-MINISTARSTVO FINANCIJA-POREZNA UPRAVA-PODRUČNI URED DUBROVNIK, Dubrovnik</derivirana_varijabla>
  </DomainObject.Predmet.StrankaNazivFormated>
  <DomainObject.Predmet.StrankaNazivFormatedOIB>
    <izvorni_sadrzaj>RH-MINISTARSTVO FINANCIJA-POREZNA UPRAVA-PODRUČNI URED DUBROVNIK, Dubrovnik, OIB 18683136487</izvorni_sadrzaj>
    <derivirana_varijabla naziv="DomainObject.Predmet.StrankaNazivFormatedOIB_1">RH-MINISTARSTVO FINANCIJA-POREZNA UPRAVA-PODRUČNI URED DUBROVNIK,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855590.42</izvorni_sadrzaj>
    <derivirana_varijabla naziv="DomainObject.Predmet.TrenutnaVrijednost_1">855590.42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RH-MINISTARSTVO FINANCIJA-POREZNA UPRAVA-PODRUČNI URED DUBROVNIK, Dubrovnik zastupanog po punomoćniku ODO Dubrovnik,Građansko-upravni odjel Korčula</item>
    </izvorni_sadrzaj>
    <derivirana_varijabla naziv="DomainObject.Predmet.StrankaListFormated_1">
      <item>RH-MINISTARSTVO FINANCIJA-POREZNA UPRAVA-PODRUČNI URED DUBROVNIK, Dubrovnik zastupanog po punomoćniku ODO Dubrovnik,Građansko-upravni odjel Korčula</item>
    </derivirana_varijabla>
  </DomainObject.Predmet.StrankaListFormated>
  <DomainObject.Predmet.StrankaListFormatedOIB>
    <izvorni_sadrzaj>
      <item>RH-MINISTARSTVO FINANCIJA-POREZNA UPRAVA-PODRUČNI URED DUBROVNIK, Dubrovnik, OIB 18683136487 zastupanog po punomoćniku ODO Dubrovnik,Građansko-upravni odjel Korčula</item>
    </izvorni_sadrzaj>
    <derivirana_varijabla naziv="DomainObject.Predmet.StrankaListFormatedOIB_1">
      <item>RH-MINISTARSTVO FINANCIJA-POREZNA UPRAVA-PODRUČNI URED DUBROVNIK, Dubrovnik, OIB 18683136487 zastupanog po punomoćniku ODO Dubrovnik,Građansko-upravni odjel Korčula</item>
    </derivirana_varijabla>
  </DomainObject.Predmet.StrankaListFormatedOIB>
  <DomainObject.Predmet.StrankaListFormatedWithAdress>
    <izvorni_sadrzaj>
      <item>RH-MINISTARSTVO FINANCIJA-POREZNA UPRAVA-PODRUČNI URED DUBROVNIK, Dubrovnik, ., 20000 Dubrovnik zastupanog po punomoćniku ODO Dubrovnik,Građansko-upravni odjel Korčula</item>
    </izvorni_sadrzaj>
    <derivirana_varijabla naziv="DomainObject.Predmet.StrankaListFormatedWithAdress_1">
      <item>RH-MINISTARSTVO FINANCIJA-POREZNA UPRAVA-PODRUČNI URED DUBROVNIK, Dubrovnik, ., 20000 Dubrovnik zastupanog po punomoćniku ODO Dubrovnik,Građansko-upravni odjel Korčula</item>
    </derivirana_varijabla>
  </DomainObject.Predmet.StrankaListFormatedWithAdress>
  <DomainObject.Predmet.StrankaListFormatedWithAdressOIB>
    <izvorni_sadrzaj>
      <item>RH-MINISTARSTVO FINANCIJA-POREZNA UPRAVA-PODRUČNI URED DUBROVNIK, Dubrovnik, OIB 18683136487, ., 20000 Dubrovnik zastupanog po punomoćniku ODO Dubrovnik,Građansko-upravni odjel Korčula</item>
    </izvorni_sadrzaj>
    <derivirana_varijabla naziv="DomainObject.Predmet.StrankaListFormatedWithAdressOIB_1">
      <item>RH-MINISTARSTVO FINANCIJA-POREZNA UPRAVA-PODRUČNI URED DUBROVNIK, Dubrovnik, OIB 18683136487, ., 20000 Dubrovnik zastupanog po punomoćniku ODO Dubrovnik,Građansko-upravni odjel Korčula</item>
    </derivirana_varijabla>
  </DomainObject.Predmet.StrankaListFormatedWithAdressOIB>
  <DomainObject.Predmet.StrankaListNazivFormated>
    <izvorni_sadrzaj>
      <item>RH-MINISTARSTVO FINANCIJA-POREZNA UPRAVA-PODRUČNI URED DUBROVNIK, Dubrovnik</item>
    </izvorni_sadrzaj>
    <derivirana_varijabla naziv="DomainObject.Predmet.StrankaListNazivFormated_1">
      <item>RH-MINISTARSTVO FINANCIJA-POREZNA UPRAVA-PODRUČNI URED DUBROVNIK, Dubrovnik</item>
    </derivirana_varijabla>
  </DomainObject.Predmet.StrankaListNazivFormated>
  <DomainObject.Predmet.StrankaListNazivFormatedOIB>
    <izvorni_sadrzaj>
      <item>RH-MINISTARSTVO FINANCIJA-POREZNA UPRAVA-PODRUČNI URED DUBROVNIK, Dubrovnik, OIB 18683136487</item>
    </izvorni_sadrzaj>
    <derivirana_varijabla naziv="DomainObject.Predmet.StrankaListNazivFormatedOIB_1">
      <item>RH-MINISTARSTVO FINANCIJA-POREZNA UPRAVA-PODRUČNI URED DUBROVNIK, Dubrovnik, OIB 18683136487</item>
    </derivirana_varijabla>
  </DomainObject.Predmet.StrankaListNazivFormatedOIB>
  <DomainObject.Predmet.ProtuStrankaListFormated>
    <izvorni_sadrzaj>
      <item>"BLATO" d.d. Blato</item>
    </izvorni_sadrzaj>
    <derivirana_varijabla naziv="DomainObject.Predmet.ProtuStrankaListFormated_1">
      <item>"BLATO" d.d. Blato</item>
    </derivirana_varijabla>
  </DomainObject.Predmet.ProtuStrankaListFormated>
  <DomainObject.Predmet.ProtuStrankaListFormatedOIB>
    <izvorni_sadrzaj>
      <item>"BLATO" d.d. Blato, OIB 16663281951</item>
    </izvorni_sadrzaj>
    <derivirana_varijabla naziv="DomainObject.Predmet.ProtuStrankaListFormatedOIB_1">
      <item>"BLATO" d.d. Blato, OIB 16663281951</item>
    </derivirana_varijabla>
  </DomainObject.Predmet.ProtuStrankaListFormatedOIB>
  <DomainObject.Predmet.ProtuStrankaListFormatedWithAdress>
    <izvorni_sadrzaj>
      <item>"BLATO" d.d. Blato, Ulica 31. br. 2., 20271 Blato</item>
    </izvorni_sadrzaj>
    <derivirana_varijabla naziv="DomainObject.Predmet.ProtuStrankaListFormatedWithAdress_1">
      <item>"BLATO" d.d. Blato, Ulica 31. br. 2., 20271 Blato</item>
    </derivirana_varijabla>
  </DomainObject.Predmet.ProtuStrankaListFormatedWithAdress>
  <DomainObject.Predmet.ProtuStrankaListFormatedWithAdressOIB>
    <izvorni_sadrzaj>
      <item>"BLATO" d.d. Blato, OIB 16663281951, Ulica 31. br. 2., 20271 Blato</item>
    </izvorni_sadrzaj>
    <derivirana_varijabla naziv="DomainObject.Predmet.ProtuStrankaListFormatedWithAdressOIB_1">
      <item>"BLATO" d.d. Blato, OIB 16663281951, Ulica 31. br. 2., 20271 Blato</item>
    </derivirana_varijabla>
  </DomainObject.Predmet.ProtuStrankaListFormatedWithAdressOIB>
  <DomainObject.Predmet.ProtuStrankaListNazivFormated>
    <izvorni_sadrzaj>
      <item>"BLATO" d.d. Blato</item>
    </izvorni_sadrzaj>
    <derivirana_varijabla naziv="DomainObject.Predmet.ProtuStrankaListNazivFormated_1">
      <item>"BLATO" d.d. Blato</item>
    </derivirana_varijabla>
  </DomainObject.Predmet.ProtuStrankaListNazivFormated>
  <DomainObject.Predmet.ProtuStrankaListNazivFormatedOIB>
    <izvorni_sadrzaj>
      <item>"BLATO" d.d. Blato, OIB 16663281951</item>
    </izvorni_sadrzaj>
    <derivirana_varijabla naziv="DomainObject.Predmet.ProtuStrankaListNazivFormatedOIB_1">
      <item>"BLATO" d.d. Blato, OIB 16663281951</item>
    </derivirana_varijabla>
  </DomainObject.Predmet.ProtuStrankaListNazivFormatedOIB>
  <DomainObject.Predmet.OstaliListFormated>
    <izvorni_sadrzaj>
      <item>ODO Dubrovnik,Građansko-upravni odjel Korčula punomoćnik sudionika u postupku RH-MINISTARSTVO FINANCIJA-POREZNA UPRAVA-PODRUČNI URED DUBROVNIK, Dubrovnik</item>
      <item>st.up. Mato Marić</item>
    </izvorni_sadrzaj>
    <derivirana_varijabla naziv="DomainObject.Predmet.OstaliListFormated_1">
      <item>ODO Dubrovnik,Građansko-upravni odjel Korčula punomoćnik sudionika u postupku RH-MINISTARSTVO FINANCIJA-POREZNA UPRAVA-PODRUČNI URED DUBROVNIK, Dubrovnik</item>
      <item>st.up. Mato Marić</item>
    </derivirana_varijabla>
  </DomainObject.Predmet.OstaliListFormated>
  <DomainObject.Predmet.OstaliListFormatedOIB>
    <izvorni_sadrzaj>
      <item>ODO Dubrovnik,Građansko-upravni odjel Korčula punomoćnik sudionika u postupku RH-MINISTARSTVO FINANCIJA-POREZNA UPRAVA-PODRUČNI URED DUBROVNIK, Dubrovnik</item>
      <item>st.up. Mato Marić, OIB 13599850374</item>
    </izvorni_sadrzaj>
    <derivirana_varijabla naziv="DomainObject.Predmet.OstaliListFormatedOIB_1">
      <item>ODO Dubrovnik,Građansko-upravni odjel Korčula punomoćnik sudionika u postupku RH-MINISTARSTVO FINANCIJA-POREZNA UPRAVA-PODRUČNI URED DUBROVNIK, Dubrovnik</item>
      <item>st.up. Mato Marić, OIB 13599850374</item>
    </derivirana_varijabla>
  </DomainObject.Predmet.OstaliListFormatedOIB>
  <DomainObject.Predmet.OstaliListFormatedWithAdress>
    <izvorni_sadrzaj>
      <item>ODO Dubrovnik,Građansko-upravni odjel Korčula, 20260 Korčula punomoćnik sudionika u postupku RH-MINISTARSTVO FINANCIJA-POREZNA UPRAVA-PODRUČNI URED DUBROVNIK, Dubrovnik</item>
      <item>st.up. Mato Marić</item>
    </izvorni_sadrzaj>
    <derivirana_varijabla naziv="DomainObject.Predmet.OstaliListFormatedWithAdress_1">
      <item>ODO Dubrovnik,Građansko-upravni odjel Korčula, 20260 Korčula punomoćnik sudionika u postupku RH-MINISTARSTVO FINANCIJA-POREZNA UPRAVA-PODRUČNI URED DUBROVNIK, Dubrovnik</item>
      <item>st.up. Mato Marić</item>
    </derivirana_varijabla>
  </DomainObject.Predmet.OstaliListFormatedWithAdress>
  <DomainObject.Predmet.OstaliListFormatedWithAdressOIB>
    <izvorni_sadrzaj>
      <item>ODO Dubrovnik,Građansko-upravni odjel Korčula, 20260 Korčula punomoćnik sudionika u postupku RH-MINISTARSTVO FINANCIJA-POREZNA UPRAVA-PODRUČNI URED DUBROVNIK, Dubrovnik</item>
      <item>st.up. Mato Marić, OIB 13599850374</item>
    </izvorni_sadrzaj>
    <derivirana_varijabla naziv="DomainObject.Predmet.OstaliListFormatedWithAdressOIB_1">
      <item>ODO Dubrovnik,Građansko-upravni odjel Korčula, 20260 Korčula punomoćnik sudionika u postupku RH-MINISTARSTVO FINANCIJA-POREZNA UPRAVA-PODRUČNI URED DUBROVNIK, Dubrovnik</item>
      <item>st.up. Mato Marić, OIB 13599850374</item>
    </derivirana_varijabla>
  </DomainObject.Predmet.OstaliListFormatedWithAdressOIB>
  <DomainObject.Predmet.OstaliListNazivFormated>
    <izvorni_sadrzaj>
      <item>ODO Dubrovnik,Građansko-upravni odjel Korčula</item>
      <item>st.up. Mato Marić</item>
    </izvorni_sadrzaj>
    <derivirana_varijabla naziv="DomainObject.Predmet.OstaliListNazivFormated_1">
      <item>ODO Dubrovnik,Građansko-upravni odjel Korčula</item>
      <item>st.up. Mato Marić</item>
    </derivirana_varijabla>
  </DomainObject.Predmet.OstaliListNazivFormated>
  <DomainObject.Predmet.OstaliListNazivFormatedOIB>
    <izvorni_sadrzaj>
      <item>ODO Dubrovnik,Građansko-upravni odjel Korčula</item>
      <item>st.up. Mato Marić, OIB 13599850374</item>
    </izvorni_sadrzaj>
    <derivirana_varijabla naziv="DomainObject.Predmet.OstaliListNazivFormatedOIB_1">
      <item>ODO Dubrovnik,Građansko-upravni odjel Korčula</item>
      <item>st.up. Mato Marić, OIB 13599850374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RH-MINISTARSTVO FINANCIJA-POREZNA UPRAVA-PODRUČNI URED DUBROVNIK, Dubrovnik</izvorni_sadrzaj>
    <derivirana_varijabla naziv="DomainObject.Predmet.StrankaIDrugi_1">RH-MINISTARSTVO FINANCIJA-POREZNA UPRAVA-PODRUČNI URED DUBROVNIK, Dubrovnik</derivirana_varijabla>
  </DomainObject.Predmet.StrankaIDrugi>
  <DomainObject.Predmet.ProtustrankaIDrugi>
    <izvorni_sadrzaj>"BLATO" d.d. Blato</izvorni_sadrzaj>
    <derivirana_varijabla naziv="DomainObject.Predmet.ProtustrankaIDrugi_1">"BLATO" d.d. Blato</derivirana_varijabla>
  </DomainObject.Predmet.ProtustrankaIDrugi>
  <DomainObject.Predmet.StrankaIDrugiAdressOIB>
    <izvorni_sadrzaj>RH-MINISTARSTVO FINANCIJA-POREZNA UPRAVA-PODRUČNI URED DUBROVNIK, Dubrovnik, OIB 18683136487, ., 20000 Dubrovnik</izvorni_sadrzaj>
    <derivirana_varijabla naziv="DomainObject.Predmet.StrankaIDrugiAdressOIB_1">RH-MINISTARSTVO FINANCIJA-POREZNA UPRAVA-PODRUČNI URED DUBROVNIK, Dubrovnik, OIB 18683136487, ., 20000 Dubrovnik</derivirana_varijabla>
  </DomainObject.Predmet.StrankaIDrugiAdressOIB>
  <DomainObject.Predmet.ProtustrankaIDrugiAdressOIB>
    <izvorni_sadrzaj>"BLATO" d.d. Blato, OIB 16663281951, Ulica 31. br. 2., 20271 Blato</izvorni_sadrzaj>
    <derivirana_varijabla naziv="DomainObject.Predmet.ProtustrankaIDrugiAdressOIB_1">"BLATO" d.d. Blato, OIB 16663281951, Ulica 31. br. 2., 20271 Blato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"BLATO" d.d. Blato</item>
      <item>ODO Dubrovnik,Građansko-upravni odjel Korčula</item>
      <item>RH-MINISTARSTVO FINANCIJA-POREZNA UPRAVA-PODRUČNI URED DUBROVNIK, Dubrovnik</item>
      <item>st.up. Mato Marić</item>
    </izvorni_sadrzaj>
    <derivirana_varijabla naziv="DomainObject.Predmet.SudioniciListNaziv_1">
      <item>"BLATO" d.d. Blato</item>
      <item>ODO Dubrovnik,Građansko-upravni odjel Korčula</item>
      <item>RH-MINISTARSTVO FINANCIJA-POREZNA UPRAVA-PODRUČNI URED DUBROVNIK, Dubrovnik</item>
      <item>st.up. Mato Marić</item>
    </derivirana_varijabla>
  </DomainObject.Predmet.SudioniciListNaziv>
  <DomainObject.Predmet.SudioniciListAdressOIB>
    <izvorni_sadrzaj>
      <item>"BLATO" d.d. Blato, OIB 16663281951, Ulica 31. br. 2.,20271 Blato</item>
      <item>ODO Dubrovnik,Građansko-upravni odjel Korčula, 20260 Korčula</item>
      <item>RH-MINISTARSTVO FINANCIJA-POREZNA UPRAVA-PODRUČNI URED DUBROVNIK, Dubrovnik, OIB 18683136487, .,20000 Dubrovnik</item>
      <item>st.up. Mato Marić, OIB 13599850374</item>
    </izvorni_sadrzaj>
    <derivirana_varijabla naziv="DomainObject.Predmet.SudioniciListAdressOIB_1">
      <item>"BLATO" d.d. Blato, OIB 16663281951, Ulica 31. br. 2.,20271 Blato</item>
      <item>ODO Dubrovnik,Građansko-upravni odjel Korčula, 20260 Korčula</item>
      <item>RH-MINISTARSTVO FINANCIJA-POREZNA UPRAVA-PODRUČNI URED DUBROVNIK, Dubrovnik, OIB 18683136487, .,20000 Dubrovnik</item>
      <item>st.up. Mato Marić, OIB 13599850374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16663281951</item>
      <item>, OIB null</item>
      <item>, OIB 18683136487</item>
      <item>, OIB 13599850374</item>
    </izvorni_sadrzaj>
    <derivirana_varijabla naziv="DomainObject.Predmet.SudioniciListNazivOIB_1">
      <item>, OIB 16663281951</item>
      <item>, OIB null</item>
      <item>, OIB 18683136487</item>
      <item>, OIB 13599850374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539D85-82D1-43E8-846F-3CBAC8B12C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193</properties:Words>
  <properties:Characters>952</properties:Characters>
  <properties:Lines>43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1171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2489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2017-01-30T09:34:00Z</dcterms:created>
  <dc:creator>RH-TDU</dc:creator>
  <cp:lastModifiedBy>Mara Marčinko</cp:lastModifiedBy>
  <cp:lastPrinted>2016-03-18T09:15:00Z</cp:lastPrinted>
  <dcterms:modified xmlns:xsi="http://www.w3.org/2001/XMLSchema-instance" xsi:type="dcterms:W3CDTF">2017-01-30T09:42:00Z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