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2235" w14:paraId="9ff223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w:t>
      </w:r>
      <w:r w:rsidR="0024217C">
        <w:rPr>
          <w:b/>
        </w:rPr>
        <w:t>9</w:t>
      </w:r>
      <w:r w:rsidR="00FA4A0E">
        <w:rPr>
          <w:b/>
        </w:rPr>
        <w:t>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3B2C45">
        <w:t>IRON COMPANY</w:t>
      </w:r>
      <w:r w:rsidR="00501508">
        <w:t xml:space="preserve"> </w:t>
      </w:r>
      <w:r w:rsidR="003B2C45">
        <w:t>j.</w:t>
      </w:r>
      <w:r w:rsidR="003B3087">
        <w:t>d.o.o.</w:t>
      </w:r>
      <w:r w:rsidR="001519C5">
        <w:t xml:space="preserve">, </w:t>
      </w:r>
      <w:r w:rsidR="00DC20EB">
        <w:t>Kremena, Kremena 1/2</w:t>
      </w:r>
      <w:r w:rsidR="009E2AC0">
        <w:t>,</w:t>
      </w:r>
      <w:r w:rsidR="005D561D">
        <w:t xml:space="preserve"> </w:t>
      </w:r>
      <w:r w:rsidR="00023585" w:rsidRPr="007303A9">
        <w:t xml:space="preserve">OIB: </w:t>
      </w:r>
      <w:r w:rsidR="00DC20EB">
        <w:t>28309340600</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DC20EB" w:rsidRPr="00DC20EB">
        <w:t>IRON COMPANY j.d.o.o., Kremena, Kremena 1/2, OIB: 28309340600</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501508">
        <w:rPr>
          <w:b/>
          <w:u w:val="single"/>
        </w:rPr>
        <w:t>10</w:t>
      </w:r>
      <w:r w:rsidR="004A11A6" w:rsidRPr="007303A9">
        <w:rPr>
          <w:b/>
          <w:u w:val="single"/>
        </w:rPr>
        <w:t>,</w:t>
      </w:r>
      <w:r w:rsidR="00DC20EB">
        <w:rPr>
          <w:b/>
          <w:u w:val="single"/>
        </w:rPr>
        <w:t>5</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C20EB">
        <w:t>Mate Soldo</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DC20EB" w:rsidRPr="00DC20EB">
        <w:t xml:space="preserve">Mate Soldo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CD1E18">
        <w:t>23</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DC20EB" w:rsidRPr="00DC20EB">
        <w:t>IRON COMPANY j.d.o.o., Kremena, Kremena 1/2, OIB: 28309340600</w:t>
      </w:r>
      <w:r w:rsidRPr="007303A9">
        <w:t xml:space="preserve">. </w:t>
      </w:r>
      <w:r w:rsidR="00AC3607" w:rsidRPr="00AC3607">
        <w:t xml:space="preserve">U prijedlogu se u bitnome navodi da temeljem čl. </w:t>
      </w:r>
      <w:r w:rsidR="00CD1E18">
        <w:t>110</w:t>
      </w:r>
      <w:r w:rsidR="00125B98">
        <w:t xml:space="preserve">. st. </w:t>
      </w:r>
      <w:r w:rsidR="00CD1E18">
        <w:t>1</w:t>
      </w:r>
      <w:r w:rsidR="00AC3607" w:rsidRPr="00AC3607">
        <w:t xml:space="preserve">. SZ-a podnosi prijedlog, te da na dan </w:t>
      </w:r>
      <w:r w:rsidR="00DC20EB">
        <w:t>17</w:t>
      </w:r>
      <w:r w:rsidR="00125B98">
        <w:t>.0</w:t>
      </w:r>
      <w:r w:rsidR="00CD1E18">
        <w:t>6</w:t>
      </w:r>
      <w:r w:rsidR="00125B98">
        <w:t>.201</w:t>
      </w:r>
      <w:r w:rsidR="00CD1E18">
        <w:t>6</w:t>
      </w:r>
      <w:r w:rsidR="00AC3607" w:rsidRPr="00AC3607">
        <w:t xml:space="preserve">.g. dužnik ima u očevidniku redoslijeda osnova za plaćanje evidentirane osnove za plaćanje u neprekinutom razdoblju od </w:t>
      </w:r>
      <w:r w:rsidR="00CD1E18">
        <w:t>12</w:t>
      </w:r>
      <w:r w:rsidR="00DC20EB">
        <w:t>0</w:t>
      </w:r>
      <w:r w:rsidR="00AC3607" w:rsidRPr="00AC3607">
        <w:t xml:space="preserve"> dana u ukupnom iznosu od </w:t>
      </w:r>
      <w:r w:rsidR="00DC20EB">
        <w:t>165.110,52</w:t>
      </w:r>
      <w:r w:rsidR="00500ACD">
        <w:t xml:space="preserve"> kuna u koji iznos </w:t>
      </w:r>
      <w:r w:rsidR="00AC3607" w:rsidRPr="00AC3607">
        <w:t xml:space="preserve">je uračunata kamata i naknada predlagatelja za provedbu ovrhe na novčanim sredstvima. Navodi se da dužnik ima </w:t>
      </w:r>
      <w:r w:rsidR="00CD1E18">
        <w:t>jednog</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DC20EB">
        <w:t>Zagrebačka</w:t>
      </w:r>
      <w:r w:rsidR="00501508">
        <w:t xml:space="preserve"> banka</w:t>
      </w:r>
      <w:r w:rsidR="00CD1E18">
        <w:t xml:space="preserve"> </w:t>
      </w:r>
      <w:r w:rsidR="00501508">
        <w:t>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56557D">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DC20EB" w:rsidRPr="00DC20EB">
        <w:t>Mate Soldo</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DC20EB">
      <w:r>
        <w:t xml:space="preserve">- </w:t>
      </w:r>
      <w:r w:rsidR="00DC20EB" w:rsidRPr="00DC20EB">
        <w:t xml:space="preserve">Zagrebačka banka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00A7C">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w:t>
    </w:r>
    <w:r w:rsidR="0024217C">
      <w:rPr>
        <w:rFonts w:hAnsi="Book Antiqua" w:ascii="Book Antiqua"/>
        <w:b/>
        <w:sz w:val="20"/>
        <w:szCs w:val="20"/>
      </w:rPr>
      <w:t>9</w:t>
    </w:r>
    <w:r w:rsidR="00476280">
      <w:rPr>
        <w:rFonts w:hAnsi="Book Antiqua" w:ascii="Book Antiqua"/>
        <w:b/>
        <w:sz w:val="20"/>
        <w:szCs w:val="20"/>
      </w:rPr>
      <w:t>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0A7C"/>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0A7C"/>
    <w:rPr>
      <w:color w:val="808080"/>
      <w:bdr w:space="0" w:sz="0" w:color="auto" w:val="none"/>
      <w:shd w:fill="auto" w:color="auto" w:val="clear"/>
    </w:rPr>
  </w:style>
  <w:style w:customStyle="true" w:styleId="eSPISCCParagraphDefaultFont" w:type="character">
    <w:name w:val="eSPIS_CC_Paragraph Default Font"/>
    <w:basedOn w:val="Zadanifontodlomka"/>
    <w:rsid w:val="00300A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00A7C"/>
    <w:rPr>
      <w:b/>
      <w:bdr w:space="0" w:sz="0" w:color="auto" w:val="none"/>
      <w:shd w:fill="FFFFCC" w:color="auto" w:val="clear"/>
      <w:lang w:val="hr-HR"/>
    </w:rPr>
  </w:style>
  <w:style w:customStyle="true" w:styleId="PozadinaSvijetloCrvena" w:type="character">
    <w:name w:val="Pozadina_SvijetloCrvena"/>
    <w:basedOn w:val="eSPISCCParagraphDefaultFont"/>
    <w:rsid w:val="00300A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00A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00A7C"/>
    <w:rPr>
      <w:color w:val="808080"/>
      <w:bdr w:color="auto" w:space="0" w:sz="0" w:val="none"/>
      <w:shd w:color="auto" w:fill="auto" w:val="clear"/>
    </w:rPr>
  </w:style>
  <w:style w:customStyle="1" w:styleId="eSPISCCParagraphDefaultFont" w:type="character">
    <w:name w:val="eSPIS_CC_Paragraph Default Font"/>
    <w:basedOn w:val="Zadanifontodlomka"/>
    <w:rsid w:val="00300A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00A7C"/>
    <w:rPr>
      <w:b/>
      <w:bdr w:color="auto" w:space="0" w:sz="0" w:val="none"/>
      <w:shd w:color="auto" w:fill="FFFFCC" w:val="clear"/>
      <w:lang w:val="hr-HR"/>
    </w:rPr>
  </w:style>
  <w:style w:customStyle="1" w:styleId="PozadinaSvijetloCrvena" w:type="character">
    <w:name w:val="Pozadina_SvijetloCrvena"/>
    <w:basedOn w:val="eSPISCCParagraphDefaultFont"/>
    <w:rsid w:val="00300A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00A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1491</izvorni_sadrzaj>
    <derivirana_varijabla naziv="DomainObject.Predmet.Broj_1">1491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 1 SZ-a</izvorni_sadrzaj>
    <derivirana_varijabla naziv="DomainObject.Predmet.Opis_1">čl. 110.st.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St-1491/2016</izvorni_sadrzaj>
    <derivirana_varijabla naziv="DomainObject.Predmet.OznakaBroj_1">St-1491/2016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IRON COMPANY jednostavno društvo s ograničenom odgovornošću za usluge i trgovinu</izvorni_sadrzaj>
    <derivirana_varijabla naziv="DomainObject.Predmet.ProtustrankaFormated_1">  IRON COMPANY jednostavno društvo s ograničenom odgovornošću za usluge i trgovinu</derivirana_varijabla>
  </DomainObject.Predmet.ProtustrankaFormated>
  <DomainObject.Predmet.ProtustrankaFormatedOIB>
    <izvorni_sadrzaj>  IRON COMPANY jednostavno društvo s ograničenom odgovornošću za usluge i trgovinu, OIB 28309340600</izvorni_sadrzaj>
    <derivirana_varijabla naziv="DomainObject.Predmet.ProtustrankaFormatedOIB_1">  IRON COMPANY jednostavno društvo s ograničenom odgovornošću za usluge i trgovinu, OIB 28309340600</derivirana_varijabla>
  </DomainObject.Predmet.ProtustrankaFormatedOIB>
  <DomainObject.Predmet.ProtustrankaFormatedWithAdress>
    <izvorni_sadrzaj> IRON COMPANY jednostavno društvo s ograničenom odgovornošću za usluge i trgovinu, Kremena 1/2, 20356 Kremena</izvorni_sadrzaj>
    <derivirana_varijabla naziv="DomainObject.Predmet.ProtustrankaFormatedWithAdress_1"> IRON COMPANY jednostavno društvo s ograničenom odgovornošću za usluge i trgovinu, Kremena 1/2, 20356 Kremena</derivirana_varijabla>
  </DomainObject.Predmet.ProtustrankaFormatedWithAdress>
  <DomainObject.Predmet.ProtustrankaFormatedWithAdressOIB>
    <izvorni_sadrzaj> IRON COMPANY jednostavno društvo s ograničenom odgovornošću za usluge i trgovinu, OIB 28309340600, Kremena 1/2, 20356 Kremena</izvorni_sadrzaj>
    <derivirana_varijabla naziv="DomainObject.Predmet.ProtustrankaFormatedWithAdressOIB_1"> IRON COMPANY jednostavno društvo s ograničenom odgovornošću za usluge i trgovinu, OIB 28309340600, Kremena 1/2, 20356 Kremena</derivirana_varijabla>
  </DomainObject.Predmet.ProtustrankaFormatedWithAdressOIB>
  <DomainObject.Predmet.ProtustrankaWithAdress>
    <izvorni_sadrzaj>IRON COMPANY jednostavno društvo s ograničenom odgovornošću za usluge i trgovinu Kremena 1/2, 20356 Kremena</izvorni_sadrzaj>
    <derivirana_varijabla naziv="DomainObject.Predmet.ProtustrankaWithAdress_1">IRON COMPANY jednostavno društvo s ograničenom odgovornošću za usluge i trgovinu Kremena 1/2, 20356 Kremena</derivirana_varijabla>
  </DomainObject.Predmet.ProtustrankaWithAdress>
  <DomainObject.Predmet.ProtustrankaWithAdressOIB>
    <izvorni_sadrzaj>IRON COMPANY jednostavno društvo s ograničenom odgovornošću za usluge i trgovinu, OIB 28309340600, Kremena 1/2, 20356 Kremena</izvorni_sadrzaj>
    <derivirana_varijabla naziv="DomainObject.Predmet.ProtustrankaWithAdressOIB_1">IRON COMPANY jednostavno društvo s ograničenom odgovornošću za usluge i trgovinu, OIB 28309340600, Kremena 1/2, 20356 Kremena</derivirana_varijabla>
  </DomainObject.Predmet.ProtustrankaWithAdressOIB>
  <DomainObject.Predmet.ProtustrankaNazivFormated>
    <izvorni_sadrzaj>IRON COMPANY jednostavno društvo s ograničenom odgovornošću za usluge i trgovinu</izvorni_sadrzaj>
    <derivirana_varijabla naziv="DomainObject.Predmet.ProtustrankaNazivFormated_1">IRON COMPANY jednostavno društvo s ograničenom odgovornošću za usluge i trgovinu</derivirana_varijabla>
  </DomainObject.Predmet.ProtustrankaNazivFormated>
  <DomainObject.Predmet.ProtustrankaNazivFormatedOIB>
    <izvorni_sadrzaj>IRON COMPANY jednostavno društvo s ograničenom odgovornošću za usluge i trgovinu, OIB 28309340600</izvorni_sadrzaj>
    <derivirana_varijabla naziv="DomainObject.Predmet.ProtustrankaNazivFormatedOIB_1">IRON COMPANY jednostavno društvo s ograničenom odgovornošću za usluge i trgovinu, OIB 28309340600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IRON COMPANY jednostavno društvo s ograničenom odgovornošću za usluge i trgovinu</item>
    </izvorni_sadrzaj>
    <derivirana_varijabla naziv="DomainObject.Predmet.ProtuStrankaListFormated_1">
      <item>IRON COMPANY jednostavno društvo s ograničenom odgovornošću za usluge i trgovinu</item>
    </derivirana_varijabla>
  </DomainObject.Predmet.ProtuStrankaListFormated>
  <DomainObject.Predmet.ProtuStrankaListFormatedOIB>
    <izvorni_sadrzaj>
      <item>IRON COMPANY jednostavno društvo s ograničenom odgovornošću za usluge i trgovinu, OIB 28309340600</item>
    </izvorni_sadrzaj>
    <derivirana_varijabla naziv="DomainObject.Predmet.ProtuStrankaListFormatedOIB_1">
      <item>IRON COMPANY jednostavno društvo s ograničenom odgovornošću za usluge i trgovinu, OIB 28309340600</item>
    </derivirana_varijabla>
  </DomainObject.Predmet.ProtuStrankaListFormatedOIB>
  <DomainObject.Predmet.ProtuStrankaListFormatedWithAdress>
    <izvorni_sadrzaj>
      <item>IRON COMPANY jednostavno društvo s ograničenom odgovornošću za usluge i trgovinu, Kremena 1/2, 20356 Kremena</item>
    </izvorni_sadrzaj>
    <derivirana_varijabla naziv="DomainObject.Predmet.ProtuStrankaListFormatedWithAdress_1">
      <item>IRON COMPANY jednostavno društvo s ograničenom odgovornošću za usluge i trgovinu, Kremena 1/2, 20356 Kremena</item>
    </derivirana_varijabla>
  </DomainObject.Predmet.ProtuStrankaListFormatedWithAdress>
  <DomainObject.Predmet.ProtuStrankaListFormatedWithAdressOIB>
    <izvorni_sadrzaj>
      <item>IRON COMPANY jednostavno društvo s ograničenom odgovornošću za usluge i trgovinu, OIB 28309340600, Kremena 1/2, 20356 Kremena</item>
    </izvorni_sadrzaj>
    <derivirana_varijabla naziv="DomainObject.Predmet.ProtuStrankaListFormatedWithAdressOIB_1">
      <item>IRON COMPANY jednostavno društvo s ograničenom odgovornošću za usluge i trgovinu, OIB 28309340600, Kremena 1/2, 20356 Kremena</item>
    </derivirana_varijabla>
  </DomainObject.Predmet.ProtuStrankaListFormatedWithAdressOIB>
  <DomainObject.Predmet.ProtuStrankaListNazivFormated>
    <izvorni_sadrzaj>
      <item>IRON COMPANY jednostavno društvo s ograničenom odgovornošću za usluge i trgovinu</item>
    </izvorni_sadrzaj>
    <derivirana_varijabla naziv="DomainObject.Predmet.ProtuStrankaListNazivFormated_1">
      <item>IRON COMPANY jednostavno društvo s ograničenom odgovornošću za usluge i trgovinu</item>
    </derivirana_varijabla>
  </DomainObject.Predmet.ProtuStrankaListNazivFormated>
  <DomainObject.Predmet.ProtuStrankaListNazivFormatedOIB>
    <izvorni_sadrzaj>
      <item>IRON COMPANY jednostavno društvo s ograničenom odgovornošću za usluge i trgovinu, OIB 28309340600</item>
    </izvorni_sadrzaj>
    <derivirana_varijabla naziv="DomainObject.Predmet.ProtuStrankaListNazivFormatedOIB_1">
      <item>IRON COMPANY jednostavno društvo s ograničenom odgovornošću za usluge i trgovinu, OIB 28309340600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IRON COMPANY jednostavno društvo s ograničenom odgovornošću za usluge i trgovinu</izvorni_sadrzaj>
    <derivirana_varijabla naziv="DomainObject.Predmet.ProtustrankaIDrugi_1">IRON COMPANY jednostavno društvo s ograničenom odgovornošću za usluge i trgovinu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IRON COMPANY jednostavno društvo s ograničenom odgovornošću za usluge i trgovinu, OIB 28309340600, Kremena 1/2, 20356 Kremena</izvorni_sadrzaj>
    <derivirana_varijabla naziv="DomainObject.Predmet.ProtustrankaIDrugiAdressOIB_1">IRON COMPANY jednostavno društvo s ograničenom odgovornošću za usluge i trgovinu, OIB 28309340600, Kremena 1/2, 20356 Kremena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IRON COMPANY jednostavno društvo s ograničenom odgovornošću za usluge i trgovinu</item>
      <item>FINA,RC Split,Podružnica Dubrovnik</item>
    </izvorni_sadrzaj>
    <derivirana_varijabla naziv="DomainObject.Predmet.SudioniciListNaziv_1">
      <item>IRON COMPANY jednostavno društvo s ograničenom odgovornošću za usluge i trgovinu</item>
      <item>FINA,RC Split,Podružnica Dubrovnik</item>
    </derivirana_varijabla>
  </DomainObject.Predmet.SudioniciListNaziv>
  <DomainObject.Predmet.SudioniciListAdressOIB>
    <izvorni_sadrzaj>
      <item>IRON COMPANY jednostavno društvo s ograničenom odgovornošću za usluge i trgovinu, OIB 28309340600, Kremena 1/2,20356 Kremena</item>
      <item>FINA,RC Split,Podružnica Dubrovnik, OIB 85821130368, Vukovarska 2,20000 Dubrovnik</item>
    </izvorni_sadrzaj>
    <derivirana_varijabla naziv="DomainObject.Predmet.SudioniciListAdressOIB_1">
      <item>IRON COMPANY jednostavno društvo s ograničenom odgovornošću za usluge i trgovinu, OIB 28309340600, Kremena 1/2,20356 Kremena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28309340600</item>
      <item>, OIB 85821130368</item>
    </izvorni_sadrzaj>
    <derivirana_varijabla naziv="DomainObject.Predmet.SudioniciListNazivOIB_1">
      <item>, OIB 28309340600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6091</properties:Characters>
  <properties:Lines>143</properties:Lines>
  <properties:Paragraphs>49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2016-07-19T07:51:00Z</dcterms:created>
  <dc:creator>Katarina Franković</dc:creator>
  <cp:lastModifiedBy>Katarina Franković</cp:lastModifiedBy>
  <cp:lastPrinted>2016-07-18T12:53:00Z</cp:lastPrinted>
  <dcterms:modified xmlns:xsi="http://www.w3.org/2001/XMLSchema-instance" xsi:type="dcterms:W3CDTF">2016-07-19T07:52:00Z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