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e4bb" w14:paraId="5f0e4bb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81908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D61CFD">
              <w:t>2</w:t>
            </w:r>
            <w:r w:rsidR="00481908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r w:rsidR="00481908" w:rsidRPr="00481908">
        <w:t>TONI - AUTO jednostavno društvo s ograničenom odgovornošću za prijevoz</w:t>
      </w:r>
      <w:r w:rsidR="00481908">
        <w:t xml:space="preserve"> Zagreb, </w:t>
      </w:r>
      <w:proofErr w:type="spellStart"/>
      <w:r w:rsidR="00481908">
        <w:t>Hukmani</w:t>
      </w:r>
      <w:proofErr w:type="spellEnd"/>
      <w:r w:rsidR="00481908">
        <w:t xml:space="preserve"> 42, </w:t>
      </w:r>
      <w:proofErr w:type="spellStart"/>
      <w:r w:rsidR="00481908">
        <w:t>OIB</w:t>
      </w:r>
      <w:proofErr w:type="spellEnd"/>
      <w:r w:rsidR="00481908">
        <w:t xml:space="preserve">:  </w:t>
      </w:r>
      <w:r w:rsidR="00481908" w:rsidRPr="00481908">
        <w:t>98922571871</w:t>
      </w:r>
      <w:r w:rsidR="00481908">
        <w:t xml:space="preserve"> </w:t>
      </w:r>
      <w:proofErr w:type="spellStart"/>
      <w:r w:rsidR="00481908">
        <w:t>MBS</w:t>
      </w:r>
      <w:proofErr w:type="spellEnd"/>
      <w:r w:rsidR="00481908">
        <w:t xml:space="preserve">: </w:t>
      </w:r>
      <w:r w:rsidR="00481908" w:rsidRPr="00481908">
        <w:t>081073874</w:t>
      </w:r>
      <w:r w:rsidR="00481908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r w:rsidR="00481908" w:rsidRPr="00481908">
        <w:t>TONI - AUTO jednostavno društvo s ograničenom odgovornošću za prijevoz</w:t>
      </w:r>
      <w:r w:rsidR="00481908">
        <w:t xml:space="preserve"> Zagreb, </w:t>
      </w:r>
      <w:proofErr w:type="spellStart"/>
      <w:r w:rsidR="00481908">
        <w:t>Hukmani</w:t>
      </w:r>
      <w:proofErr w:type="spellEnd"/>
      <w:r w:rsidR="00481908">
        <w:t xml:space="preserve"> 42, </w:t>
      </w:r>
      <w:proofErr w:type="spellStart"/>
      <w:r w:rsidR="00481908">
        <w:t>OIB</w:t>
      </w:r>
      <w:proofErr w:type="spellEnd"/>
      <w:r w:rsidR="00481908">
        <w:t xml:space="preserve">:  </w:t>
      </w:r>
      <w:r w:rsidR="00481908" w:rsidRPr="00481908">
        <w:t>98922571871</w:t>
      </w:r>
      <w:r w:rsidR="00481908">
        <w:t xml:space="preserve"> </w:t>
      </w:r>
      <w:proofErr w:type="spellStart"/>
      <w:r w:rsidR="00481908">
        <w:t>MBS</w:t>
      </w:r>
      <w:proofErr w:type="spellEnd"/>
      <w:r w:rsidR="00481908">
        <w:t xml:space="preserve">: </w:t>
      </w:r>
      <w:r w:rsidR="00481908" w:rsidRPr="00481908">
        <w:t>081073874</w:t>
      </w:r>
      <w:r w:rsidR="00481908">
        <w:t>, iznosi 20.939,09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proofErr w:type="spellStart"/>
      <w:r w:rsidR="00481908">
        <w:t>Antnio</w:t>
      </w:r>
      <w:proofErr w:type="spellEnd"/>
      <w:r w:rsidR="00481908">
        <w:t xml:space="preserve"> </w:t>
      </w:r>
      <w:proofErr w:type="spellStart"/>
      <w:r w:rsidR="00481908">
        <w:t>Koledić</w:t>
      </w:r>
      <w:proofErr w:type="spellEnd"/>
      <w:r w:rsidR="00481908">
        <w:t xml:space="preserve"> </w:t>
      </w:r>
      <w:r w:rsidR="00DB0D2E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D61CFD">
        <w:t>2</w:t>
      </w:r>
      <w:r w:rsidR="00481908">
        <w:t>9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28C"/>
    <w:rsid w:val="00596CCF"/>
    <w:rsid w:val="00596EE1"/>
    <w:rsid w:val="005A67A5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7AF5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59628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628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28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28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59628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628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28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28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St-2029/2018</izvorni_sadrzaj>
    <derivirana_varijabla naziv="DomainObject.Predmet.OznakaBroj_1">St-2029/2018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TONI - AUTO jednostavno društvo s ograničenom odgovornošću za prijevoz</izvorni_sadrzaj>
    <derivirana_varijabla naziv="DomainObject.Predmet.ProtustrankaFormated_1">  TONI - AUTO jednostavno društvo s ograničenom odgovornošću za prijevoz</derivirana_varijabla>
  </DomainObject.Predmet.ProtustrankaFormated>
  <DomainObject.Predmet.ProtustrankaFormatedOIB>
    <izvorni_sadrzaj>  TONI - AUTO jednostavno društvo s ograničenom odgovornošću za prijevoz, OIB 98922571871</izvorni_sadrzaj>
    <derivirana_varijabla naziv="DomainObject.Predmet.ProtustrankaFormatedOIB_1">  TONI - AUTO jednostavno društvo s ograničenom odgovornošću za prijevoz, OIB 98922571871</derivirana_varijabla>
  </DomainObject.Predmet.ProtustrankaFormatedOIB>
  <DomainObject.Predmet.ProtustrankaFormatedWithAdress>
    <izvorni_sadrzaj> TONI - AUTO jednostavno društvo s ograničenom odgovornošću za prijevoz, Hukmani 42, 10000 Zagreb</izvorni_sadrzaj>
    <derivirana_varijabla naziv="DomainObject.Predmet.ProtustrankaFormatedWithAdress_1"> TONI - AUTO jednostavno društvo s ograničenom odgovornošću za prijevoz, Hukmani 42, 10000 Zagreb</derivirana_varijabla>
  </DomainObject.Predmet.ProtustrankaFormatedWithAdress>
  <DomainObject.Predmet.ProtustrankaFormatedWithAdressOIB>
    <izvorni_sadrzaj> TONI - AUTO jednostavno društvo s ograničenom odgovornošću za prijevoz, OIB 98922571871, Hukmani 42, 10000 Zagreb</izvorni_sadrzaj>
    <derivirana_varijabla naziv="DomainObject.Predmet.ProtustrankaFormatedWithAdressOIB_1"> TONI - AUTO jednostavno društvo s ograničenom odgovornošću za prijevoz, OIB 98922571871, Hukmani 42, 10000 Zagreb</derivirana_varijabla>
  </DomainObject.Predmet.ProtustrankaFormatedWithAdressOIB>
  <DomainObject.Predmet.ProtustrankaWithAdress>
    <izvorni_sadrzaj>TONI - AUTO jednostavno društvo s ograničenom odgovornošću za prijevoz Hukmani 42, 10000 Zagreb</izvorni_sadrzaj>
    <derivirana_varijabla naziv="DomainObject.Predmet.ProtustrankaWithAdress_1">TONI - AUTO jednostavno društvo s ograničenom odgovornošću za prijevoz Hukmani 42, 10000 Zagreb</derivirana_varijabla>
  </DomainObject.Predmet.ProtustrankaWithAdress>
  <DomainObject.Predmet.ProtustrankaWithAdressOIB>
    <izvorni_sadrzaj>TONI - AUTO jednostavno društvo s ograničenom odgovornošću za prijevoz, OIB 98922571871, Hukmani 42, 10000 Zagreb</izvorni_sadrzaj>
    <derivirana_varijabla naziv="DomainObject.Predmet.ProtustrankaWithAdressOIB_1">TONI - AUTO jednostavno društvo s ograničenom odgovornošću za prijevoz, OIB 98922571871, Hukmani 42, 10000 Zagreb</derivirana_varijabla>
  </DomainObject.Predmet.ProtustrankaWithAdressOIB>
  <DomainObject.Predmet.ProtustrankaNazivFormated>
    <izvorni_sadrzaj>TONI - AUTO jednostavno društvo s ograničenom odgovornošću za prijevoz</izvorni_sadrzaj>
    <derivirana_varijabla naziv="DomainObject.Predmet.ProtustrankaNazivFormated_1">TONI - AUTO jednostavno društvo s ograničenom odgovornošću za prijevoz</derivirana_varijabla>
  </DomainObject.Predmet.ProtustrankaNazivFormated>
  <DomainObject.Predmet.ProtustrankaNazivFormatedOIB>
    <izvorni_sadrzaj>TONI - AUTO jednostavno društvo s ograničenom odgovornošću za prijevoz, OIB 98922571871</izvorni_sadrzaj>
    <derivirana_varijabla naziv="DomainObject.Predmet.ProtustrankaNazivFormatedOIB_1">TONI - AUTO jednostavno društvo s ograničenom odgovornošću za prijevoz, OIB 98922571871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 - AUTO jednostavno društvo s ograničenom odgovornošću za prijevoz</item>
    </izvorni_sadrzaj>
    <derivirana_varijabla naziv="DomainObject.Predmet.ProtuStrankaListFormated_1">
      <item>TONI - AUTO jednostavno društvo s ograničenom odgovornošću za prijevoz</item>
    </derivirana_varijabla>
  </DomainObject.Predmet.ProtuStrankaListFormated>
  <DomainObject.Predmet.ProtuStrankaListFormatedOIB>
    <izvorni_sadrzaj>
      <item>TONI - AUTO jednostavno društvo s ograničenom odgovornošću za prijevoz, OIB 98922571871</item>
    </izvorni_sadrzaj>
    <derivirana_varijabla naziv="DomainObject.Predmet.ProtuStrankaListFormatedOIB_1">
      <item>TONI - AUTO jednostavno društvo s ograničenom odgovornošću za prijevoz, OIB 98922571871</item>
    </derivirana_varijabla>
  </DomainObject.Predmet.ProtuStrankaListFormatedOIB>
  <DomainObject.Predmet.ProtuStrankaListFormatedWithAdress>
    <izvorni_sadrzaj>
      <item>TONI - AUTO jednostavno društvo s ograničenom odgovornošću za prijevoz, Hukmani 42, 10000 Zagreb</item>
    </izvorni_sadrzaj>
    <derivirana_varijabla naziv="DomainObject.Predmet.ProtuStrankaListFormatedWithAdress_1">
      <item>TONI - AUTO jednostavno društvo s ograničenom odgovornošću za prijevoz, Hukmani 42, 10000 Zagreb</item>
    </derivirana_varijabla>
  </DomainObject.Predmet.ProtuStrankaListFormatedWithAdress>
  <DomainObject.Predmet.ProtuStrankaListFormatedWithAdressOIB>
    <izvorni_sadrzaj>
      <item>TONI - AUTO jednostavno društvo s ograničenom odgovornošću za prijevoz, OIB 98922571871, Hukmani 42, 10000 Zagreb</item>
    </izvorni_sadrzaj>
    <derivirana_varijabla naziv="DomainObject.Predmet.ProtuStrankaListFormatedWithAdressOIB_1">
      <item>TONI - AUTO jednostavno društvo s ograničenom odgovornošću za prijevoz, OIB 98922571871, Hukmani 42, 10000 Zagreb</item>
    </derivirana_varijabla>
  </DomainObject.Predmet.ProtuStrankaListFormatedWithAdressOIB>
  <DomainObject.Predmet.ProtuStrankaListNazivFormated>
    <izvorni_sadrzaj>
      <item>TONI - AUTO jednostavno društvo s ograničenom odgovornošću za prijevoz</item>
    </izvorni_sadrzaj>
    <derivirana_varijabla naziv="DomainObject.Predmet.ProtuStrankaListNazivFormated_1">
      <item>TONI - AUTO jednostavno društvo s ograničenom odgovornošću za prijevoz</item>
    </derivirana_varijabla>
  </DomainObject.Predmet.ProtuStrankaListNazivFormated>
  <DomainObject.Predmet.ProtuStrankaListNazivFormatedOIB>
    <izvorni_sadrzaj>
      <item>TONI - AUTO jednostavno društvo s ograničenom odgovornošću za prijevoz, OIB 98922571871</item>
    </izvorni_sadrzaj>
    <derivirana_varijabla naziv="DomainObject.Predmet.ProtuStrankaListNazivFormatedOIB_1">
      <item>TONI - AUTO jednostavno društvo s ograničenom odgovornošću za prijevoz, OIB 98922571871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 - AUTO jednostavno društvo s ograničenom odgovornošću za prijevoz</izvorni_sadrzaj>
    <derivirana_varijabla naziv="DomainObject.Predmet.ProtustrankaIDrugi_1">TONI - AUTO jednostavno društvo s ograničenom odgovornošću za prijevoz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TONI - AUTO jednostavno društvo s ograničenom odgovornošću za prijevoz, OIB 98922571871, Hukmani 42, 10000 Zagreb</izvorni_sadrzaj>
    <derivirana_varijabla naziv="DomainObject.Predmet.ProtustrankaIDrugiAdressOIB_1">TONI - AUTO jednostavno društvo s ograničenom odgovornošću za prijevoz, OIB 98922571871, Hukmani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- AUTO jednostavno društvo s ograničenom odgovornošću za prijevoz</item>
      <item>FINA Regionalni centar Zagreb</item>
    </izvorni_sadrzaj>
    <derivirana_varijabla naziv="DomainObject.Predmet.SudioniciListNaziv_1">
      <item>TONI - AUTO jednostavno društvo s ograničenom odgovornošću za prijevoz</item>
      <item>FINA Regionalni centar Zagreb</item>
    </derivirana_varijabla>
  </DomainObject.Predmet.SudioniciListNaziv>
  <DomainObject.Predmet.SudioniciListAdressOIB>
    <izvorni_sadrzaj>
      <item>TONI - AUTO jednostavno društvo s ograničenom odgovornošću za prijevoz, OIB 98922571871, Hukmani 42,10000 Zagreb</item>
      <item>FINA Regionalni centar Zagreb, OIB 85821130368</item>
    </izvorni_sadrzaj>
    <derivirana_varijabla naziv="DomainObject.Predmet.SudioniciListAdressOIB_1">
      <item>TONI - AUTO jednostavno društvo s ograničenom odgovornošću za prijevoz, OIB 98922571871, Hukmani 42,10000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98922571871</item>
      <item>, OIB 85821130368</item>
    </izvorni_sadrzaj>
    <derivirana_varijabla naziv="DomainObject.Predmet.SudioniciListNazivOIB_1">
      <item>, OIB 98922571871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2023</properties:Characters>
  <properties:Lines>48</properties:Lines>
  <properties:Paragraphs>16</properties:Paragraphs>
  <properties:TotalTime>716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2019-01-21T11:19:00Z</cp:lastPrinted>
  <dcterms:modified xmlns:xsi="http://www.w3.org/2001/XMLSchema-instance" xsi:type="dcterms:W3CDTF">2019-01-21T11:21:00Z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