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2014" w14:paraId="4102014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40C19">
        <w:t>243/15-4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F40C19">
        <w:t xml:space="preserve"> CVETKO d.o.o., Goričan, Prvomajska 53/A, OIB: 15295127644</w:t>
      </w:r>
      <w:r w:rsidR="00665A9B">
        <w:t xml:space="preserve">, </w:t>
      </w:r>
      <w:r w:rsidR="00637444">
        <w:t xml:space="preserve">dana </w:t>
      </w:r>
      <w:r w:rsidR="00560431">
        <w:t>25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40C19">
        <w:t xml:space="preserve"> CVETKO d.o.o., Goričan, Prvomajska 53/A, OIB: 15295127644</w:t>
      </w:r>
      <w:r w:rsidR="00740000">
        <w:t xml:space="preserve">, </w:t>
      </w:r>
      <w:r w:rsidR="00CB6C18">
        <w:t xml:space="preserve">iznosi </w:t>
      </w:r>
      <w:r w:rsidR="00F40C19">
        <w:t>78.178,08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F40C19">
        <w:t xml:space="preserve"> Josip Cvetko, Goričan, Prvomajska 53/A, OIB: 82617017559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560431">
        <w:t>25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80" w:rsidR="00771D80">
      <w:r>
        <w:separator/>
      </w:r>
    </w:p>
  </w:endnote>
  <w:endnote w:id="0" w:type="continuationSeparator">
    <w:p w:rsidRDefault="00771D80" w:rsidR="00771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80" w:rsidR="00771D80">
      <w:r>
        <w:separator/>
      </w:r>
    </w:p>
  </w:footnote>
  <w:footnote w:id="0" w:type="continuationSeparator">
    <w:p w:rsidRDefault="00771D80" w:rsidR="00771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16EC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1D80"/>
    <w:rsid w:val="007925A0"/>
    <w:rsid w:val="007A4B50"/>
    <w:rsid w:val="007A4CCC"/>
    <w:rsid w:val="007B10CE"/>
    <w:rsid w:val="007C38F0"/>
    <w:rsid w:val="007C4DE9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0699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40C19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 ZSR-a</izvorni_sadrzaj>
    <derivirana_varijabla naziv="DomainObject.Predmet.PrimjedbaSuca_1">Pokrenut postupak brisanja po čl. 70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CVETKO društvo s ograničenom odgovornošću za soboslikarske i ličilačke radove</izvorni_sadrzaj>
    <derivirana_varijabla naziv="DomainObject.Predmet.ProtustrankaFormated_1">  CVETKO društvo s ograničenom odgovornošću za soboslikarske i ličilačke radove</derivirana_varijabla>
  </DomainObject.Predmet.ProtustrankaFormated>
  <DomainObject.Predmet.ProtustrankaFormatedOIB>
    <izvorni_sadrzaj>  CVETKO društvo s ograničenom odgovornošću za soboslikarske i ličilačke radove, OIB 15295127644</izvorni_sadrzaj>
    <derivirana_varijabla naziv="DomainObject.Predmet.ProtustrankaFormatedOIB_1">  CVETKO društvo s ograničenom odgovornošću za soboslikarske i ličilačke radove, OIB 15295127644</derivirana_varijabla>
  </DomainObject.Predmet.ProtustrankaFormatedOIB>
  <DomainObject.Predmet.ProtustrankaFormatedWithAdress>
    <izvorni_sadrzaj> CVETKO društvo s ograničenom odgovornošću za soboslikarske i ličilačke radove, Prvomajska 53/A, 40320 Goričan</izvorni_sadrzaj>
    <derivirana_varijabla naziv="DomainObject.Predmet.ProtustrankaFormatedWithAdress_1"> CVETKO društvo s ograničenom odgovornošću za soboslikarske i ličilačke radove, Prvomajska 53/A, 40320 Goričan</derivirana_varijabla>
  </DomainObject.Predmet.ProtustrankaFormatedWithAdress>
  <DomainObject.Predmet.ProtustrankaFormatedWithAdressOIB>
    <izvorni_sadrzaj> CVETKO društvo s ograničenom odgovornošću za soboslikarske i ličilačke radove, OIB 15295127644, Prvomajska 53/A, 40320 Goričan</izvorni_sadrzaj>
    <derivirana_varijabla naziv="DomainObject.Predmet.ProtustrankaFormatedWithAdressOIB_1"> CVETKO društvo s ograničenom odgovornošću za soboslikarske i ličilačke radove, OIB 15295127644, Prvomajska 53/A, 40320 Goričan</derivirana_varijabla>
  </DomainObject.Predmet.ProtustrankaFormatedWithAdressOIB>
  <DomainObject.Predmet.ProtustrankaWithAdress>
    <izvorni_sadrzaj>CVETKO društvo s ograničenom odgovornošću za soboslikarske i ličilačke radove Prvomajska 53/A, 40320 Goričan</izvorni_sadrzaj>
    <derivirana_varijabla naziv="DomainObject.Predmet.ProtustrankaWithAdress_1">CVETKO društvo s ograničenom odgovornošću za soboslikarske i ličilačke radove Prvomajska 53/A, 40320 Goričan</derivirana_varijabla>
  </DomainObject.Predmet.ProtustrankaWithAdress>
  <DomainObject.Predmet.ProtustrankaWithAdressOIB>
    <izvorni_sadrzaj>CVETKO društvo s ograničenom odgovornošću za soboslikarske i ličilačke radove, OIB 15295127644, Prvomajska 53/A, 40320 Goričan</izvorni_sadrzaj>
    <derivirana_varijabla naziv="DomainObject.Predmet.ProtustrankaWithAdressOIB_1">CVETKO društvo s ograničenom odgovornošću za soboslikarske i ličilačke radove, OIB 15295127644, Prvomajska 53/A, 40320 Goričan</derivirana_varijabla>
  </DomainObject.Predmet.ProtustrankaWithAdressOIB>
  <DomainObject.Predmet.ProtustrankaNazivFormated>
    <izvorni_sadrzaj>CVETKO društvo s ograničenom odgovornošću za soboslikarske i ličilačke radove</izvorni_sadrzaj>
    <derivirana_varijabla naziv="DomainObject.Predmet.ProtustrankaNazivFormated_1">CVETKO društvo s ograničenom odgovornošću za soboslikarske i ličilačke radove</derivirana_varijabla>
  </DomainObject.Predmet.ProtustrankaNazivFormated>
  <DomainObject.Predmet.ProtustrankaNazivFormatedOIB>
    <izvorni_sadrzaj>CVETKO društvo s ograničenom odgovornošću za soboslikarske i ličilačke radove, OIB 15295127644</izvorni_sadrzaj>
    <derivirana_varijabla naziv="DomainObject.Predmet.ProtustrankaNazivFormatedOIB_1">CVETKO društvo s ograničenom odgovornošću za soboslikarske i ličilačke radove, OIB 15295127644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78178.08</izvorni_sadrzaj>
    <derivirana_varijabla naziv="DomainObject.Predmet.TrenutnaVrijednost_1">78178.08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CVETKO društvo s ograničenom odgovornošću za soboslikarske i ličilačke radove</item>
    </izvorni_sadrzaj>
    <derivirana_varijabla naziv="DomainObject.Predmet.ProtuStrankaListFormated_1">
      <item>CVETKO društvo s ograničenom odgovornošću za soboslikarske i ličilačke radove</item>
    </derivirana_varijabla>
  </DomainObject.Predmet.ProtuStrankaListFormated>
  <DomainObject.Predmet.ProtuStrankaListFormatedOIB>
    <izvorni_sadrzaj>
      <item>CVETKO društvo s ograničenom odgovornošću za soboslikarske i ličilačke radove, OIB 15295127644</item>
    </izvorni_sadrzaj>
    <derivirana_varijabla naziv="DomainObject.Predmet.ProtuStrankaListFormatedOIB_1">
      <item>CVETKO društvo s ograničenom odgovornošću za soboslikarske i ličilačke radove, OIB 15295127644</item>
    </derivirana_varijabla>
  </DomainObject.Predmet.ProtuStrankaListFormatedOIB>
  <DomainObject.Predmet.ProtuStrankaListFormatedWithAdress>
    <izvorni_sadrzaj>
      <item>CVETKO društvo s ograničenom odgovornošću za soboslikarske i ličilačke radove, Prvomajska 53/A, 40320 Goričan</item>
    </izvorni_sadrzaj>
    <derivirana_varijabla naziv="DomainObject.Predmet.ProtuStrankaListFormatedWithAdress_1">
      <item>CVETKO društvo s ograničenom odgovornošću za soboslikarske i ličilačke radove, Prvomajska 53/A, 40320 Goričan</item>
    </derivirana_varijabla>
  </DomainObject.Predmet.ProtuStrankaListFormatedWithAdress>
  <DomainObject.Predmet.ProtuStrankaListFormatedWithAdressOIB>
    <izvorni_sadrzaj>
      <item>CVETKO društvo s ograničenom odgovornošću za soboslikarske i ličilačke radove, OIB 15295127644, Prvomajska 53/A, 40320 Goričan</item>
    </izvorni_sadrzaj>
    <derivirana_varijabla naziv="DomainObject.Predmet.ProtuStrankaListFormatedWithAdressOIB_1">
      <item>CVETKO društvo s ograničenom odgovornošću za soboslikarske i ličilačke radove, OIB 15295127644, Prvomajska 53/A, 40320 Goričan</item>
    </derivirana_varijabla>
  </DomainObject.Predmet.ProtuStrankaListFormatedWithAdressOIB>
  <DomainObject.Predmet.ProtuStrankaListNazivFormated>
    <izvorni_sadrzaj>
      <item>CVETKO društvo s ograničenom odgovornošću za soboslikarske i ličilačke radove</item>
    </izvorni_sadrzaj>
    <derivirana_varijabla naziv="DomainObject.Predmet.ProtuStrankaListNazivFormated_1">
      <item>CVETKO društvo s ograničenom odgovornošću za soboslikarske i ličilačke radove</item>
    </derivirana_varijabla>
  </DomainObject.Predmet.ProtuStrankaListNazivFormated>
  <DomainObject.Predmet.ProtuStrankaListNazivFormatedOIB>
    <izvorni_sadrzaj>
      <item>CVETKO društvo s ograničenom odgovornošću za soboslikarske i ličilačke radove, OIB 15295127644</item>
    </izvorni_sadrzaj>
    <derivirana_varijabla naziv="DomainObject.Predmet.ProtuStrankaListNazivFormatedOIB_1">
      <item>CVETKO društvo s ograničenom odgovornošću za soboslikarske i ličilačke radove, OIB 15295127644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CVETKO društvo s ograničenom odgovornošću za soboslikarske i ličilačke radove</izvorni_sadrzaj>
    <derivirana_varijabla naziv="DomainObject.Predmet.ProtustrankaIDrugi_1">CVETKO društvo s ograničenom odgovornošću za soboslikarske i ličilačke radove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CVETKO društvo s ograničenom odgovornošću za soboslikarske i ličilačke radove, OIB 15295127644, Prvomajska 53/A, 40320 Goričan</izvorni_sadrzaj>
    <derivirana_varijabla naziv="DomainObject.Predmet.ProtustrankaIDrugiAdressOIB_1">CVETKO društvo s ograničenom odgovornošću za soboslikarske i ličilačke radove, OIB 15295127644, Prvomajska 53/A,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CVETKO društvo s ograničenom odgovornošću za soboslikarske i ličilačke radove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CVETKO društvo s ograničenom odgovornošću za soboslikarske i ličilačke radove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CVETKO društvo s ograničenom odgovornošću za soboslikarske i ličilačke radove, OIB 15295127644, Prvomajska 53/A,40320 Goričan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CVETKO društvo s ograničenom odgovornošću za soboslikarske i ličilačke radove, OIB 15295127644, Prvomajska 53/A,40320 Goričan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15295127644</item>
      <item>, OIB null</item>
      <item>, OIB null</item>
    </izvorni_sadrzaj>
    <derivirana_varijabla naziv="DomainObject.Predmet.SudioniciListNazivOIB_1">
      <item>, OIB null</item>
      <item>, OIB 15295127644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19E6F-E433-4631-B441-6687A7D8F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1850</properties:Characters>
  <properties:Lines>46</properties:Lines>
  <properties:Paragraphs>14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2016-01-22T14:07:00Z</cp:lastPrinted>
  <dcterms:modified xmlns:xsi="http://www.w3.org/2001/XMLSchema-instance" xsi:type="dcterms:W3CDTF">2016-01-25T06:52:00Z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