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02e1" w14:paraId="5e202e1" w:rsidRDefault="000C7501" w:rsidP="000C7501" w:rsidR="000C7501" w:rsidRPr="007B103F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B103F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7501" w:rsidP="000C7501" w:rsidR="000C750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0C7501" w:rsidP="000C7501" w:rsidR="000C750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>Trgovački sud u Zagrebu</w:t>
      </w: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>Zagreb, Amruševa 2/II</w:t>
      </w:r>
    </w:p>
    <w:p w:rsidRDefault="000C7501" w:rsidP="000C7501" w:rsidR="000C7501" w:rsidRPr="007B103F">
      <w:pPr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0C7501" w:rsidR="000C7501" w:rsidRPr="007B103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0C7501" w:rsidR="000C7501" w:rsidRPr="007B103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 A K L J U Č A K </w:t>
      </w:r>
    </w:p>
    <w:p w:rsidRDefault="000C7501" w:rsidP="000C7501" w:rsidR="000C7501" w:rsidRPr="007B103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0C7501" w:rsidR="000C7501" w:rsidRPr="007B103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0C7501" w:rsidR="000C7501" w:rsidRPr="00380609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80609">
        <w:rPr>
          <w:rFonts w:cs="Times New Roman" w:eastAsia="Times New Roman"/>
          <w:szCs w:val="24"/>
          <w:lang w:eastAsia="hr-HR"/>
        </w:rPr>
        <w:t>TRGOVAČKI SUD U ZAGREBU po sucu Mirjani Chour Hršak,  u stečajnom postupku nad stečajnim dužnikom Stečajna masa iza VITA SYSTEM PRODUCTS d.o.o. Zagreb, Fraterščica 81, OIB: 38194963021, MBS:</w:t>
      </w:r>
      <w:r w:rsidRPr="00380609"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 </w:t>
      </w:r>
      <w:r w:rsidRPr="00380609">
        <w:rPr>
          <w:rFonts w:cs="Times New Roman" w:eastAsia="Times New Roman"/>
          <w:szCs w:val="24"/>
          <w:lang w:eastAsia="hr-HR"/>
        </w:rPr>
        <w:t>081091933, nakon održanog ispitnog ročišta dana  1</w:t>
      </w:r>
      <w:r>
        <w:rPr>
          <w:rFonts w:cs="Times New Roman" w:eastAsia="Times New Roman"/>
          <w:szCs w:val="24"/>
          <w:lang w:eastAsia="hr-HR"/>
        </w:rPr>
        <w:t>3</w:t>
      </w:r>
      <w:r w:rsidRPr="00380609">
        <w:rPr>
          <w:rFonts w:cs="Times New Roman" w:eastAsia="Times New Roman"/>
          <w:szCs w:val="24"/>
          <w:lang w:eastAsia="hr-HR"/>
        </w:rPr>
        <w:t>. lipnja 2018.  godine</w:t>
      </w:r>
    </w:p>
    <w:p w:rsidRDefault="000C7501" w:rsidP="000C7501" w:rsidR="000C7501" w:rsidRPr="007B103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0C7501" w:rsidR="000C7501" w:rsidRPr="007B103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</w:t>
      </w:r>
      <w:r w:rsidRPr="007B103F">
        <w:rPr>
          <w:rFonts w:cs="Times New Roman" w:eastAsia="Times New Roman"/>
          <w:szCs w:val="24"/>
          <w:lang w:eastAsia="hr-HR"/>
        </w:rPr>
        <w:t xml:space="preserve">    j e</w:t>
      </w: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</w:p>
    <w:p w:rsidRDefault="00B156DB" w:rsidP="00B156DB" w:rsidR="00B156D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ab/>
      </w:r>
      <w:r w:rsidR="000C7501" w:rsidRPr="00B156DB">
        <w:rPr>
          <w:rFonts w:cs="Times New Roman" w:eastAsia="Times New Roman"/>
          <w:szCs w:val="24"/>
          <w:lang w:eastAsia="hr-HR"/>
        </w:rPr>
        <w:t xml:space="preserve">Predmet prodaje </w:t>
      </w:r>
      <w:r>
        <w:rPr>
          <w:rFonts w:cs="Times New Roman" w:eastAsia="Times New Roman"/>
          <w:szCs w:val="24"/>
          <w:lang w:eastAsia="hr-HR"/>
        </w:rPr>
        <w:t>je:</w:t>
      </w:r>
    </w:p>
    <w:p w:rsidRDefault="00B156DB" w:rsidP="00B156DB" w:rsidR="00B156DB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B156DB" w:rsidP="00B156DB" w:rsidR="000C7501" w:rsidRPr="00B156DB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nekretnina</w:t>
      </w:r>
      <w:r w:rsidR="000C7501" w:rsidRPr="00B156DB">
        <w:rPr>
          <w:rFonts w:cs="Times New Roman" w:eastAsia="Times New Roman"/>
          <w:szCs w:val="24"/>
          <w:lang w:eastAsia="hr-HR"/>
        </w:rPr>
        <w:t xml:space="preserve"> </w:t>
      </w:r>
      <w:r w:rsidR="000C7501">
        <w:t>upisana kod Općinskog suda u Zlataru, Zk odjel u Zaboku, u zemljišnoknjižni uložak broj 2659, kat.čest.br.</w:t>
      </w:r>
      <w:r w:rsidR="00B05C65">
        <w:t xml:space="preserve"> 347/3 i 347/4</w:t>
      </w:r>
      <w:r w:rsidR="000C7501">
        <w:t>, k.o. Špičkovina, u naravi stambeno poslovni prostor, dvorište i oranica ukupne površine 1079 m2.</w:t>
      </w: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B156DB" w:rsidR="000C7501" w:rsidRPr="00B156DB">
      <w:pPr>
        <w:pStyle w:val="Odlomakpopisa"/>
        <w:numPr>
          <w:ilvl w:val="0"/>
          <w:numId w:val="5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B156DB">
        <w:rPr>
          <w:rFonts w:cs="Times New Roman" w:eastAsia="Times New Roman"/>
          <w:szCs w:val="24"/>
          <w:lang w:eastAsia="hr-HR"/>
        </w:rPr>
        <w:t>Na nekretnini iz točke 1. izreke postoji razlučno pravo u korist vjerovnika:</w:t>
      </w:r>
    </w:p>
    <w:p w:rsidRDefault="000C7501" w:rsidP="000C7501" w:rsidR="000C7501">
      <w:pPr>
        <w:ind w:left="360"/>
        <w:jc w:val="both"/>
        <w:rPr>
          <w:rFonts w:cs="Times New Roman" w:eastAsia="Times New Roman"/>
          <w:szCs w:val="24"/>
          <w:lang w:eastAsia="hr-HR"/>
        </w:rPr>
      </w:pPr>
    </w:p>
    <w:p w:rsidRDefault="00B156DB" w:rsidP="00AF2FCC" w:rsidR="00B156DB" w:rsidRPr="00AF2FCC">
      <w:pPr>
        <w:pStyle w:val="Odlomakpopisa"/>
        <w:numPr>
          <w:ilvl w:val="0"/>
          <w:numId w:val="7"/>
        </w:numPr>
        <w:spacing w:after="80"/>
        <w:jc w:val="both"/>
        <w:rPr>
          <w:rFonts w:cs="Times New Roman" w:eastAsia="Times New Roman"/>
          <w:szCs w:val="24"/>
        </w:rPr>
      </w:pPr>
      <w:r w:rsidRPr="00AF2FCC">
        <w:rPr>
          <w:rFonts w:cs="Times New Roman" w:eastAsia="Times New Roman"/>
          <w:szCs w:val="24"/>
        </w:rPr>
        <w:t>KOLARIĆ STANISLAV, OIB:96579054286,  MARTINEC OREHOVIČKI 85A, MARTINEC OREHOVIČKI 49221 BEDEKOVČINA</w:t>
      </w:r>
      <w:r w:rsidR="00AF2FCC" w:rsidRPr="00AF2FCC">
        <w:rPr>
          <w:rFonts w:cs="Times New Roman" w:eastAsia="Times New Roman"/>
          <w:szCs w:val="24"/>
        </w:rPr>
        <w:t>,</w:t>
      </w:r>
    </w:p>
    <w:p w:rsidRDefault="00B156DB" w:rsidP="00AF2FCC" w:rsidR="000C7501">
      <w:pPr>
        <w:pStyle w:val="Odlomakpopisa"/>
        <w:numPr>
          <w:ilvl w:val="0"/>
          <w:numId w:val="7"/>
        </w:numPr>
        <w:jc w:val="both"/>
        <w:rPr>
          <w:rFonts w:cs="Times New Roman" w:eastAsia="Times New Roman"/>
          <w:szCs w:val="24"/>
          <w:lang w:eastAsia="hr-HR"/>
        </w:rPr>
      </w:pPr>
      <w:r w:rsidRPr="00AF2FCC">
        <w:rPr>
          <w:rFonts w:cs="Times New Roman" w:eastAsia="Times New Roman"/>
          <w:szCs w:val="24"/>
        </w:rPr>
        <w:t>BAYERISCHE VEREINSBANK AG, LEOPOLDSTR.146/1, 80804 MUNCHEN</w:t>
      </w:r>
      <w:r w:rsidR="00AF2FCC">
        <w:rPr>
          <w:rFonts w:cs="Times New Roman" w:eastAsia="Times New Roman"/>
          <w:szCs w:val="24"/>
        </w:rPr>
        <w:t>.</w:t>
      </w:r>
    </w:p>
    <w:p w:rsidRDefault="00AF2FCC" w:rsidP="00AF2FCC" w:rsidR="00AF2FCC" w:rsidRPr="00AF2FCC">
      <w:pPr>
        <w:pStyle w:val="Odlomakpopisa"/>
        <w:ind w:left="1080"/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AF2FCC" w:rsidR="000C7501" w:rsidRPr="00AF2FCC">
      <w:pPr>
        <w:pStyle w:val="Odlomakpopisa"/>
        <w:numPr>
          <w:ilvl w:val="0"/>
          <w:numId w:val="5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AF2FCC">
        <w:rPr>
          <w:rFonts w:cs="Times New Roman" w:eastAsia="Times New Roman"/>
          <w:szCs w:val="24"/>
          <w:lang w:eastAsia="hr-HR"/>
        </w:rPr>
        <w:t>Način prodaje:</w:t>
      </w:r>
    </w:p>
    <w:p w:rsidRDefault="000C7501" w:rsidP="000C7501" w:rsidR="000C7501" w:rsidRPr="00B86275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Prodaju nekretnine provodi Financijska agencija elektroničkom javnom dražbom.</w:t>
      </w: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AF2FCC" w:rsidR="000C7501">
      <w:pPr>
        <w:pStyle w:val="Odlomakpopisa"/>
        <w:numPr>
          <w:ilvl w:val="0"/>
          <w:numId w:val="5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Cijena:</w:t>
      </w:r>
    </w:p>
    <w:p w:rsidRDefault="000C7501" w:rsidP="000C7501" w:rsidR="000C750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a/ utvrđena vrijednost nekretnine iznosi </w:t>
      </w:r>
      <w:r w:rsidR="00AF2FCC">
        <w:rPr>
          <w:rFonts w:cs="Times New Roman" w:eastAsia="Times New Roman"/>
          <w:szCs w:val="24"/>
          <w:lang w:eastAsia="hr-HR"/>
        </w:rPr>
        <w:t>536.000,00</w:t>
      </w:r>
      <w:r>
        <w:rPr>
          <w:rFonts w:cs="Times New Roman" w:eastAsia="Times New Roman"/>
          <w:szCs w:val="24"/>
          <w:lang w:eastAsia="hr-HR"/>
        </w:rPr>
        <w:t xml:space="preserve"> kn,</w:t>
      </w:r>
    </w:p>
    <w:p w:rsidRDefault="000C7501" w:rsidP="000C7501" w:rsidR="000C750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b/ minimalna cijena (cijena ispod koje se nekretnina ne može prodati):</w:t>
      </w:r>
    </w:p>
    <w:p w:rsidRDefault="000C7501" w:rsidP="000C7501" w:rsidR="000C7501">
      <w:pPr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0C7501" w:rsidR="000C7501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prvoj dražbi ispod ¾ utvrđene vrijednosti,</w:t>
      </w:r>
    </w:p>
    <w:p w:rsidRDefault="000C7501" w:rsidP="000C7501" w:rsidR="000C7501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drugoj dražbi ispod ½ utvrđene vrijednosti,</w:t>
      </w:r>
    </w:p>
    <w:p w:rsidRDefault="000C7501" w:rsidP="000C7501" w:rsidR="000C7501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trećoj dražbi ispod ¼ utvrđene vrijednosti,</w:t>
      </w:r>
    </w:p>
    <w:p w:rsidRDefault="000C7501" w:rsidP="000C7501" w:rsidR="000C7501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četvrtoj dražbi početna cijena iznosi 1,00 kn,</w:t>
      </w: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0C7501" w:rsidR="000C750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c/ prvi razlučni vjerovnik u prednosnom redu može izjaviti da kupuje nekretninu i da stavlja u prijeboj svoju tražbinu s protutražbinom stečajnog dužnika po osnovi cijene u visini utvrđene vrijednosti nekretnine,</w:t>
      </w:r>
    </w:p>
    <w:p w:rsidRDefault="000C7501" w:rsidP="000C7501" w:rsidR="000C750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d/ jamčevina iznosi 10%  utvrđene vrijednosti,</w:t>
      </w:r>
    </w:p>
    <w:p w:rsidRDefault="00E4257B" w:rsidP="000C7501" w:rsidR="000C750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e/ dražbeni korak iznosi 1</w:t>
      </w:r>
      <w:r w:rsidR="000C7501">
        <w:rPr>
          <w:rFonts w:cs="Times New Roman" w:eastAsia="Times New Roman"/>
          <w:szCs w:val="24"/>
          <w:lang w:eastAsia="hr-HR"/>
        </w:rPr>
        <w:t>.000,00 kn,</w:t>
      </w:r>
    </w:p>
    <w:p w:rsidRDefault="000C7501" w:rsidP="000C7501" w:rsidR="000C750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f/ rok u kojem je kupac dužan položiti kupovninu – razliku između jamčevine i postignute cijene kupac je dužan položiti u roku od 15 dana od pravomoćnosti rješenja o dosudi,</w:t>
      </w:r>
    </w:p>
    <w:p w:rsidRDefault="000C7501" w:rsidP="000C7501" w:rsidR="000C7501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g/ ako kupac koji je ponudio višu cijenu u roku od 15 dana od dana pravomoćnosti rješenja o dosudi ne položi kupovninu, nekretnina će se dosuditi kupcima koji su ponudili nižu cijenu prema veličini ponudene cijene,</w:t>
      </w:r>
    </w:p>
    <w:p w:rsidRDefault="000C7501" w:rsidP="000C7501" w:rsidR="000C7501" w:rsidRPr="009868F7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h/ nekretnina je slobodna od osoba i stvari,</w:t>
      </w: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AF2FCC" w:rsidR="000C7501">
      <w:pPr>
        <w:pStyle w:val="Odlomakpopisa"/>
        <w:numPr>
          <w:ilvl w:val="0"/>
          <w:numId w:val="5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623849">
        <w:rPr>
          <w:rFonts w:cs="Times New Roman" w:eastAsia="Times New Roman"/>
          <w:szCs w:val="24"/>
          <w:lang w:eastAsia="hr-HR"/>
        </w:rPr>
        <w:t>Nekretnina stečajnog dužnika koja je predmet prodaje, te dokazi o vlasništvu nekretnine mogu se razgledati uz prethodni</w:t>
      </w:r>
      <w:r>
        <w:rPr>
          <w:rFonts w:cs="Times New Roman" w:eastAsia="Times New Roman"/>
          <w:szCs w:val="24"/>
          <w:lang w:eastAsia="hr-HR"/>
        </w:rPr>
        <w:t xml:space="preserve"> dogovor sa stečajnim upraviteljem </w:t>
      </w:r>
      <w:r w:rsidR="00E4257B">
        <w:rPr>
          <w:rFonts w:cs="Times New Roman" w:eastAsia="Times New Roman"/>
          <w:szCs w:val="24"/>
          <w:lang w:eastAsia="hr-HR"/>
        </w:rPr>
        <w:t>Boris Hmelina, Zagreb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E4257B">
        <w:rPr>
          <w:rFonts w:cs="Times New Roman" w:eastAsia="Times New Roman"/>
          <w:szCs w:val="24"/>
          <w:lang w:eastAsia="hr-HR"/>
        </w:rPr>
        <w:t>(tel. 01/3737-794</w:t>
      </w:r>
      <w:r>
        <w:rPr>
          <w:rFonts w:cs="Times New Roman" w:eastAsia="Times New Roman"/>
          <w:szCs w:val="24"/>
          <w:lang w:eastAsia="hr-HR"/>
        </w:rPr>
        <w:t>).</w:t>
      </w: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AF2FCC" w:rsidR="000C7501" w:rsidRPr="00623849">
      <w:pPr>
        <w:pStyle w:val="Odlomakpopisa"/>
        <w:numPr>
          <w:ilvl w:val="0"/>
          <w:numId w:val="5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623849">
        <w:rPr>
          <w:rFonts w:cs="Times New Roman" w:eastAsia="Times New Roman"/>
          <w:szCs w:val="24"/>
          <w:lang w:eastAsia="hr-HR"/>
        </w:rPr>
        <w:t>Nalaže se stečajnom upravitelju dostaviti Financijskoj agenciji na obrascu propisanom Pravilnikom o načinu i postupku provedbe prodaje nekretnina i pokretnina u ovršnom postupku (NN 156/14, dalje: Pravilnik) zahtjev za prodaju nekretnine u stečajnom postupku elektroničkom javnom dražbom sa podacima sukladno ovom zaključku.</w:t>
      </w:r>
    </w:p>
    <w:p w:rsidRDefault="000C7501" w:rsidP="000C7501" w:rsidR="000C7501" w:rsidRPr="00623849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0C7501" w:rsidP="00AF2FCC" w:rsidR="000C7501" w:rsidRPr="00623849">
      <w:pPr>
        <w:pStyle w:val="Odlomakpopisa"/>
        <w:numPr>
          <w:ilvl w:val="0"/>
          <w:numId w:val="5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Ovaj zaključak o prodaji objavit će se na e-Oglasnoj ploči Trgovačkog suda u Zagrebu.</w:t>
      </w: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0C7501" w:rsidR="000C7501" w:rsidRPr="007B103F">
      <w:pPr>
        <w:jc w:val="center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>Obrazloženje</w:t>
      </w: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Prema odredbi članka 247. stavak 3. </w:t>
      </w:r>
      <w:r w:rsidRPr="00B86275">
        <w:rPr>
          <w:rFonts w:cs="Times New Roman" w:eastAsia="Times New Roman"/>
          <w:szCs w:val="24"/>
          <w:lang w:eastAsia="hr-HR"/>
        </w:rPr>
        <w:t xml:space="preserve">Stečajnog zakona (NN br. </w:t>
      </w:r>
      <w:r>
        <w:rPr>
          <w:rFonts w:cs="Times New Roman" w:eastAsia="Times New Roman"/>
          <w:szCs w:val="24"/>
          <w:lang w:eastAsia="hr-HR"/>
        </w:rPr>
        <w:t>71/15, dalje: SZ</w:t>
      </w:r>
      <w:r w:rsidRPr="00B86275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 odlučeno je kao u izreci.</w:t>
      </w: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Točka 4.b. zaključka utemeljena je na odredbi članka 147. stavak 5. i 6. SZ-a.</w:t>
      </w:r>
    </w:p>
    <w:p w:rsidRDefault="000C7501" w:rsidP="000C7501" w:rsidR="000C7501" w:rsidRPr="007B103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4.c. zaključka utemeljena je na odredbi članka 147. stavak 7. SZ-a.</w:t>
      </w:r>
    </w:p>
    <w:p w:rsidRDefault="000C7501" w:rsidP="000C7501" w:rsidR="000C7501" w:rsidRPr="007B103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4.e. zaključka utemeljena je na odredbi članka 20. stavak 2. Pravilnika.</w:t>
      </w:r>
    </w:p>
    <w:p w:rsidRDefault="000C7501" w:rsidP="000C7501" w:rsidR="000C750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4.g. zaključka utemeljena je na odredbi članka 98. stavak 3. OZ-a</w:t>
      </w:r>
    </w:p>
    <w:p w:rsidRDefault="000C7501" w:rsidP="000C7501" w:rsidR="000C750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je upravitelj tijelo stečajnog postupka sa zadaćom unovčavanja imovine stečajnog dužnika (članak 89. stavak 1. toč. 9. SZ-a), te u smislu članka 2. Pravilnika predstavlja "nadležno tijelo" koje Financijskoj agenciji dostavlja zahtjev za prodaju i ostala pismena radi prodaje nekretnina stečajnog dužnika (točka V. zaključka).</w:t>
      </w:r>
    </w:p>
    <w:p w:rsidRDefault="000C7501" w:rsidP="000C7501" w:rsidR="000C7501" w:rsidRPr="007B103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Točka 7. zaključka utemeljena je na odredbi članka 12. SZ-a.</w:t>
      </w:r>
    </w:p>
    <w:p w:rsidRDefault="000C7501" w:rsidP="000C7501" w:rsidR="000C7501" w:rsidRPr="007B103F">
      <w:pPr>
        <w:jc w:val="both"/>
        <w:rPr>
          <w:rFonts w:cs="Times New Roman" w:eastAsia="Times New Roman"/>
          <w:szCs w:val="24"/>
          <w:lang w:eastAsia="hr-HR"/>
        </w:rPr>
      </w:pPr>
    </w:p>
    <w:p w:rsidRDefault="000C7501" w:rsidP="000C7501" w:rsidR="000C7501" w:rsidRPr="007B103F">
      <w:pPr>
        <w:jc w:val="both"/>
        <w:rPr>
          <w:rFonts w:cs="Times New Roman" w:eastAsia="Times New Roman"/>
          <w:szCs w:val="24"/>
          <w:lang w:eastAsia="hr-HR"/>
        </w:rPr>
      </w:pPr>
    </w:p>
    <w:p w:rsidRDefault="00E4257B" w:rsidP="000C7501" w:rsidR="000C750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13. lipnja 2018.</w:t>
      </w:r>
    </w:p>
    <w:p w:rsidRDefault="004E58AC" w:rsidP="000C7501" w:rsidR="004E58AC" w:rsidRPr="007B103F">
      <w:pPr>
        <w:jc w:val="center"/>
        <w:rPr>
          <w:rFonts w:cs="Times New Roman" w:eastAsia="Times New Roman"/>
          <w:szCs w:val="24"/>
          <w:lang w:eastAsia="hr-HR"/>
        </w:rPr>
      </w:pPr>
    </w:p>
    <w:p w:rsidRDefault="000C7501" w:rsidP="000C7501" w:rsidR="000C750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  <w:t xml:space="preserve">    </w:t>
      </w:r>
      <w:r w:rsidRPr="007B103F"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0C7501" w:rsidP="000C7501" w:rsidR="000C750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</w:r>
      <w:r w:rsidRPr="007B103F">
        <w:rPr>
          <w:rFonts w:cs="Times New Roman" w:eastAsia="Times New Roman"/>
          <w:szCs w:val="24"/>
          <w:lang w:eastAsia="hr-HR"/>
        </w:rPr>
        <w:tab/>
        <w:t xml:space="preserve">          </w:t>
      </w:r>
      <w:r w:rsidRPr="007B103F">
        <w:rPr>
          <w:rFonts w:cs="Times New Roman" w:eastAsia="Times New Roman"/>
          <w:szCs w:val="24"/>
          <w:lang w:eastAsia="hr-HR"/>
        </w:rPr>
        <w:tab/>
      </w:r>
    </w:p>
    <w:p w:rsidRDefault="000C7501" w:rsidP="000C7501" w:rsidR="000C7501">
      <w:pPr>
        <w:jc w:val="right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>MIRJANA CHOUR HRŠAK</w:t>
      </w:r>
      <w:r w:rsidR="006D4F22">
        <w:rPr>
          <w:rFonts w:cs="Times New Roman" w:eastAsia="Times New Roman"/>
          <w:szCs w:val="24"/>
          <w:lang w:eastAsia="hr-HR"/>
        </w:rPr>
        <w:t>, v.r.</w:t>
      </w:r>
    </w:p>
    <w:p w:rsidRDefault="000C7501" w:rsidP="000C7501" w:rsidR="000C7501" w:rsidRPr="007B103F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0C7501" w:rsidP="000C7501" w:rsidR="000C750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>UPUTA O PRAVNOM LIJEKU:</w:t>
      </w:r>
    </w:p>
    <w:p w:rsidRDefault="000C7501" w:rsidP="000C7501" w:rsidR="000C7501" w:rsidRPr="007B103F">
      <w:pPr>
        <w:jc w:val="both"/>
        <w:rPr>
          <w:rFonts w:cs="Times New Roman" w:eastAsia="Times New Roman"/>
          <w:szCs w:val="24"/>
          <w:lang w:eastAsia="hr-HR"/>
        </w:rPr>
      </w:pPr>
      <w:r w:rsidRPr="007B103F">
        <w:rPr>
          <w:rFonts w:cs="Times New Roman" w:eastAsia="Times New Roman"/>
          <w:szCs w:val="24"/>
          <w:lang w:eastAsia="hr-HR"/>
        </w:rPr>
        <w:t xml:space="preserve">Protiv ovog </w:t>
      </w:r>
      <w:r>
        <w:rPr>
          <w:rFonts w:cs="Times New Roman" w:eastAsia="Times New Roman"/>
          <w:szCs w:val="24"/>
          <w:lang w:eastAsia="hr-HR"/>
        </w:rPr>
        <w:t>zaključka nije dopuštena žalba (čl. 11. st. 9. Stečajnog zakona (NN br. 44/94 do 133/12).</w:t>
      </w:r>
    </w:p>
    <w:p w:rsidRDefault="000C7501" w:rsidP="000C7501" w:rsidR="000C7501">
      <w:pPr>
        <w:jc w:val="both"/>
        <w:rPr>
          <w:rFonts w:cs="Times New Roman" w:eastAsia="Times New Roman"/>
          <w:szCs w:val="24"/>
          <w:lang w:eastAsia="hr-HR"/>
        </w:rPr>
      </w:pPr>
    </w:p>
    <w:p w:rsidRDefault="006D4F22" w:rsidP="00E40762" w:rsidR="006D4F22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6D4F22" w:rsidP="006D4F22" w:rsidR="000C7501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501" w:rsidP="000C7501" w:rsidR="000C7501">
      <w:r>
        <w:separator/>
      </w:r>
    </w:p>
  </w:endnote>
  <w:endnote w:id="0" w:type="continuationSeparator">
    <w:p w:rsidRDefault="000C7501" w:rsidP="000C7501" w:rsidR="000C7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501" w:rsidP="000C7501" w:rsidR="000C7501">
      <w:r>
        <w:separator/>
      </w:r>
    </w:p>
  </w:footnote>
  <w:footnote w:id="0" w:type="continuationSeparator">
    <w:p w:rsidRDefault="000C7501" w:rsidP="000C7501" w:rsidR="000C75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1595"/>
      <w:docPartObj>
        <w:docPartGallery w:val="Page Numbers (Top of Page)"/>
        <w:docPartUnique/>
      </w:docPartObj>
    </w:sdtPr>
    <w:sdtEndPr/>
    <w:sdtContent>
      <w:p w:rsidRDefault="00B05C65" w:rsidR="00A46E2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F22">
          <w:rPr>
            <w:noProof/>
          </w:rPr>
          <w:t>1</w:t>
        </w:r>
        <w:r>
          <w:fldChar w:fldCharType="end"/>
        </w:r>
      </w:p>
    </w:sdtContent>
  </w:sdt>
  <w:p w:rsidRDefault="00B05C65" w:rsidP="00A46E21" w:rsidR="00A46E21">
    <w:pPr>
      <w:pStyle w:val="Zaglavlje"/>
      <w:jc w:val="right"/>
    </w:pPr>
    <w:r>
      <w:t>34. St-</w:t>
    </w:r>
    <w:r w:rsidR="000C7501">
      <w:t>6283/2016-26</w:t>
    </w:r>
  </w:p>
  <w:p w:rsidRDefault="006D4F22" w:rsidP="00A46E21" w:rsidR="00A46E21">
    <w:pPr>
      <w:pStyle w:val="Zaglavlje"/>
      <w:jc w:val="right"/>
    </w:pPr>
  </w:p>
  <w:p w:rsidRDefault="006D4F22" w:rsidP="00A46E21" w:rsidR="00A46E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3258B"/>
    <w:multiLevelType w:val="hybridMultilevel"/>
    <w:tmpl w:val="7AB27148"/>
    <w:lvl w:tplc="54A0101A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0915C3"/>
    <w:multiLevelType w:val="hybridMultilevel"/>
    <w:tmpl w:val="1542F436"/>
    <w:lvl w:tplc="DC9862B4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98E672A"/>
    <w:multiLevelType w:val="hybridMultilevel"/>
    <w:tmpl w:val="570E1A9C"/>
    <w:lvl w:tplc="07DCEB88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9756311"/>
    <w:multiLevelType w:val="hybridMultilevel"/>
    <w:tmpl w:val="DBFE3EF0"/>
    <w:lvl w:tplc="17FECA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8614F3B"/>
    <w:multiLevelType w:val="hybridMultilevel"/>
    <w:tmpl w:val="41FCF102"/>
    <w:lvl w:tplc="DB468546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7501"/>
    <w:rsid w:val="000434F1"/>
    <w:rsid w:val="00045FAF"/>
    <w:rsid w:val="0005710B"/>
    <w:rsid w:val="00096970"/>
    <w:rsid w:val="000C7501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8AC"/>
    <w:rsid w:val="004E5A94"/>
    <w:rsid w:val="00586C62"/>
    <w:rsid w:val="005C31AA"/>
    <w:rsid w:val="00624600"/>
    <w:rsid w:val="00697A50"/>
    <w:rsid w:val="006B087F"/>
    <w:rsid w:val="006D4F22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9D22E7"/>
    <w:rsid w:val="00AF2FCC"/>
    <w:rsid w:val="00AF40C4"/>
    <w:rsid w:val="00B05C65"/>
    <w:rsid w:val="00B156DB"/>
    <w:rsid w:val="00B63DC2"/>
    <w:rsid w:val="00BA536C"/>
    <w:rsid w:val="00C60B87"/>
    <w:rsid w:val="00CD0023"/>
    <w:rsid w:val="00CF6257"/>
    <w:rsid w:val="00E37745"/>
    <w:rsid w:val="00E4257B"/>
    <w:rsid w:val="00EB7BCA"/>
    <w:rsid w:val="00ED46BF"/>
    <w:rsid w:val="00F03380"/>
    <w:rsid w:val="00F22DF4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750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C750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C75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7501"/>
  </w:style>
  <w:style w:styleId="Tekstbalonia" w:type="paragraph">
    <w:name w:val="Balloon Text"/>
    <w:basedOn w:val="Normal"/>
    <w:link w:val="TekstbaloniaChar"/>
    <w:uiPriority w:val="99"/>
    <w:semiHidden/>
    <w:unhideWhenUsed/>
    <w:rsid w:val="000C75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5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75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7501"/>
  </w:style>
  <w:style w:styleId="Tekstrezerviranogmjesta" w:type="character">
    <w:name w:val="Placeholder Text"/>
    <w:basedOn w:val="Zadanifontodlomka"/>
    <w:uiPriority w:val="99"/>
    <w:semiHidden/>
    <w:rsid w:val="006D4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F2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4F2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4F2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4F2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750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C750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C75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7501"/>
  </w:style>
  <w:style w:styleId="Tekstbalonia" w:type="paragraph">
    <w:name w:val="Balloon Text"/>
    <w:basedOn w:val="Normal"/>
    <w:link w:val="TekstbaloniaChar"/>
    <w:uiPriority w:val="99"/>
    <w:semiHidden/>
    <w:unhideWhenUsed/>
    <w:rsid w:val="000C75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5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75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7501"/>
  </w:style>
  <w:style w:styleId="Tekstrezerviranogmjesta" w:type="character">
    <w:name w:val="Placeholder Text"/>
    <w:basedOn w:val="Zadanifontodlomka"/>
    <w:uiPriority w:val="99"/>
    <w:semiHidden/>
    <w:rsid w:val="006D4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F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4F2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4F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4F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6283</izvorni_sadrzaj>
    <derivirana_varijabla naziv="DomainObject.Predmet.Broj_1">6283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St-6283/2016</izvorni_sadrzaj>
    <derivirana_varijabla naziv="DomainObject.Predmet.OznakaBroj_1">St-6283/2016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SYSTEM PRODUCTS d.o.o. za uvoz i izvoz prehrambenih proizvoda te trgovinu</izvorni_sadrzaj>
    <derivirana_varijabla naziv="DomainObject.Predmet.ProtustrankaFormated_1">  VITA SYSTEM PRODUCTS d.o.o. za uvoz i izvoz prehrambenih proizvoda te trgovinu</derivirana_varijabla>
  </DomainObject.Predmet.ProtustrankaFormated>
  <DomainObject.Predmet.ProtustrankaFormatedOIB>
    <izvorni_sadrzaj>  VITA SYSTEM PRODUCTS d.o.o. za uvoz i izvoz prehrambenih proizvoda te trgovinu, OIB 60560714068</izvorni_sadrzaj>
    <derivirana_varijabla naziv="DomainObject.Predmet.ProtustrankaFormatedOIB_1">  VITA SYSTEM PRODUCTS d.o.o. za uvoz i izvoz prehrambenih proizvoda te trgovinu, OIB 60560714068</derivirana_varijabla>
  </DomainObject.Predmet.ProtustrankaFormatedOIB>
  <DomainObject.Predmet.ProtustrankaFormatedWithAdress>
    <izvorni_sadrzaj> VITA SYSTEM PRODUCTS d.o.o. za uvoz i izvoz prehrambenih proizvoda te trgovinu, Dubrava Zabočka 184, 49210 Dubrava Zabočka</izvorni_sadrzaj>
    <derivirana_varijabla naziv="DomainObject.Predmet.ProtustrankaFormatedWithAdress_1"> VITA SYSTEM PRODUCTS d.o.o. za uvoz i izvoz prehrambenih proizvoda te trgovinu, Dubrava Zabočka 184, 49210 Dubrava Zabočka</derivirana_varijabla>
  </DomainObject.Predmet.ProtustrankaFormatedWithAdress>
  <DomainObject.Predmet.ProtustrankaFormatedWithAdressOIB>
    <izvorni_sadrzaj> VITA SYSTEM PRODUCTS d.o.o. za uvoz i izvoz prehrambenih proizvoda te trgovinu, OIB 60560714068, Dubrava Zabočka 184, 49210 Dubrava Zabočka</izvorni_sadrzaj>
    <derivirana_varijabla naziv="DomainObject.Predmet.ProtustrankaFormatedWithAdressOIB_1"> VITA SYSTEM PRODUCTS d.o.o. za uvoz i izvoz prehrambenih proizvoda te trgovinu, OIB 60560714068, Dubrava Zabočka 184, 49210 Dubrava Zabočka</derivirana_varijabla>
  </DomainObject.Predmet.ProtustrankaFormatedWithAdressOIB>
  <DomainObject.Predmet.ProtustrankaWithAdress>
    <izvorni_sadrzaj>VITA SYSTEM PRODUCTS d.o.o. za uvoz i izvoz prehrambenih proizvoda te trgovinu Dubrava Zabočka 184, 49210 Dubrava Zabočka</izvorni_sadrzaj>
    <derivirana_varijabla naziv="DomainObject.Predmet.ProtustrankaWithAdress_1">VITA SYSTEM PRODUCTS d.o.o. za uvoz i izvoz prehrambenih proizvoda te trgovinu Dubrava Zabočka 184, 49210 Dubrava Zabočka</derivirana_varijabla>
  </DomainObject.Predmet.ProtustrankaWithAdress>
  <DomainObject.Predmet.ProtustrankaWithAdressOIB>
    <izvorni_sadrzaj>VITA SYSTEM PRODUCTS d.o.o. za uvoz i izvoz prehrambenih proizvoda te trgovinu, OIB 60560714068, Dubrava Zabočka 184, 49210 Dubrava Zabočka</izvorni_sadrzaj>
    <derivirana_varijabla naziv="DomainObject.Predmet.ProtustrankaWithAdressOIB_1">VITA SYSTEM PRODUCTS d.o.o. za uvoz i izvoz prehrambenih proizvoda te trgovinu, OIB 60560714068, Dubrava Zabočka 184, 49210 Dubrava Zabočka</derivirana_varijabla>
  </DomainObject.Predmet.ProtustrankaWithAdressOIB>
  <DomainObject.Predmet.ProtustrankaNazivFormated>
    <izvorni_sadrzaj>VITA SYSTEM PRODUCTS d.o.o. za uvoz i izvoz prehrambenih proizvoda te trgovinu</izvorni_sadrzaj>
    <derivirana_varijabla naziv="DomainObject.Predmet.ProtustrankaNazivFormated_1">VITA SYSTEM PRODUCTS d.o.o. za uvoz i izvoz prehrambenih proizvoda te trgovinu</derivirana_varijabla>
  </DomainObject.Predmet.ProtustrankaNazivFormated>
  <DomainObject.Predmet.ProtustrankaNazivFormatedOIB>
    <izvorni_sadrzaj>VITA SYSTEM PRODUCTS d.o.o. za uvoz i izvoz prehrambenih proizvoda te trgovinu, OIB 60560714068</izvorni_sadrzaj>
    <derivirana_varijabla naziv="DomainObject.Predmet.ProtustrankaNazivFormatedOIB_1">VITA SYSTEM PRODUCTS d.o.o. za uvoz i izvoz prehrambenih proizvoda te trgovinu, OIB 60560714068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SYSTEM PRODUCTS d.o.o.; VJEROVNICI</izvorni_sadrzaj>
    <derivirana_varijabla naziv="DomainObject.Predmet.StrankaFormated_1">  VITA SYSTEM PRODUCTS d.o.o.; VJEROVNICI</derivirana_varijabla>
  </DomainObject.Predmet.StrankaFormated>
  <DomainObject.Predmet.StrankaFormatedOIB>
    <izvorni_sadrzaj>  VITA SYSTEM PRODUCTS d.o.o., OIB 60560714068; VJEROVNICI</izvorni_sadrzaj>
    <derivirana_varijabla naziv="DomainObject.Predmet.StrankaFormatedOIB_1">  VITA SYSTEM PRODUCTS d.o.o., OIB 60560714068; VJEROVNICI</derivirana_varijabla>
  </DomainObject.Predmet.StrankaFormatedOIB>
  <DomainObject.Predmet.StrankaFormatedWithAdress>
    <izvorni_sadrzaj> VITA SYSTEM PRODUCTS d.o.o., Dubrava Zabočka 184, 49210 Dubrava Zabočka; VJEROVNICI</izvorni_sadrzaj>
    <derivirana_varijabla naziv="DomainObject.Predmet.StrankaFormatedWithAdress_1"> VITA SYSTEM PRODUCTS d.o.o., Dubrava Zabočka 184, 49210 Dubrava Zabočka; VJEROVNICI</derivirana_varijabla>
  </DomainObject.Predmet.StrankaFormatedWithAdress>
  <DomainObject.Predmet.StrankaFormatedWithAdressOIB>
    <izvorni_sadrzaj> VITA SYSTEM PRODUCTS d.o.o., OIB 60560714068, Dubrava Zabočka 184, 49210 Dubrava Zabočka; VJEROVNICI</izvorni_sadrzaj>
    <derivirana_varijabla naziv="DomainObject.Predmet.StrankaFormatedWithAdressOIB_1"> VITA SYSTEM PRODUCTS d.o.o., OIB 60560714068, Dubrava Zabočka 184, 49210 Dubrava Zabočka; VJEROVNICI</derivirana_varijabla>
  </DomainObject.Predmet.StrankaFormatedWithAdressOIB>
  <DomainObject.Predmet.StrankaWithAdress>
    <izvorni_sadrzaj>VITA SYSTEM PRODUCTS d.o.o. Dubrava Zabočka 184,49210 Dubrava Zabočka,VJEROVNICI </izvorni_sadrzaj>
    <derivirana_varijabla naziv="DomainObject.Predmet.StrankaWithAdress_1">VITA SYSTEM PRODUCTS d.o.o. Dubrava Zabočka 184,49210 Dubrava Zabočka,VJEROVNICI </derivirana_varijabla>
  </DomainObject.Predmet.StrankaWithAdress>
  <DomainObject.Predmet.StrankaWithAdressOIB>
    <izvorni_sadrzaj>VITA SYSTEM PRODUCTS d.o.o., OIB 60560714068, Dubrava Zabočka 184,49210 Dubrava Zabočka,VJEROVNICI</izvorni_sadrzaj>
    <derivirana_varijabla naziv="DomainObject.Predmet.StrankaWithAdressOIB_1">VITA SYSTEM PRODUCTS d.o.o., OIB 60560714068, Dubrava Zabočka 184,49210 Dubrava Zabočka,VJEROVNICI</derivirana_varijabla>
  </DomainObject.Predmet.StrankaWithAdressOIB>
  <DomainObject.Predmet.StrankaNazivFormated>
    <izvorni_sadrzaj>VITA SYSTEM PRODUCTS d.o.o.,VJEROVNICI</izvorni_sadrzaj>
    <derivirana_varijabla naziv="DomainObject.Predmet.StrankaNazivFormated_1">VITA SYSTEM PRODUCTS d.o.o.,VJEROVNICI</derivirana_varijabla>
  </DomainObject.Predmet.StrankaNazivFormated>
  <DomainObject.Predmet.StrankaNazivFormatedOIB>
    <izvorni_sadrzaj>VITA SYSTEM PRODUCTS d.o.o., OIB 60560714068,VJEROVNICI</izvorni_sadrzaj>
    <derivirana_varijabla naziv="DomainObject.Predmet.StrankaNazivFormatedOIB_1">VITA SYSTEM PRODUCTS d.o.o., OIB 60560714068,VJEROVNICI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VITA SYSTEM PRODUCTS d.o.o.</item>
      <item>VJEROVNICI</item>
    </izvorni_sadrzaj>
    <derivirana_varijabla naziv="DomainObject.Predmet.StrankaListFormated_1">
      <item>VITA SYSTEM PRODUCTS d.o.o.</item>
      <item>VJEROVNICI</item>
    </derivirana_varijabla>
  </DomainObject.Predmet.StrankaListFormated>
  <DomainObject.Predmet.StrankaListFormatedOIB>
    <izvorni_sadrzaj>
      <item>VITA SYSTEM PRODUCTS d.o.o., OIB 60560714068</item>
      <item>VJEROVNICI</item>
    </izvorni_sadrzaj>
    <derivirana_varijabla naziv="DomainObject.Predmet.StrankaListFormatedOIB_1">
      <item>VITA SYSTEM PRODUCTS d.o.o., OIB 60560714068</item>
      <item>VJEROVNICI</item>
    </derivirana_varijabla>
  </DomainObject.Predmet.StrankaListFormatedOIB>
  <DomainObject.Predmet.StrankaListFormatedWithAdress>
    <izvorni_sadrzaj>
      <item>VITA SYSTEM PRODUCTS d.o.o., Dubrava Zabočka 184, 49210 Dubrava Zabočka</item>
      <item>VJEROVNICI</item>
    </izvorni_sadrzaj>
    <derivirana_varijabla naziv="DomainObject.Predmet.StrankaListFormatedWithAdress_1">
      <item>VITA SYSTEM PRODUCTS d.o.o., Dubrava Zabočka 184, 49210 Dubrava Zabočka</item>
      <item>VJEROVNICI</item>
    </derivirana_varijabla>
  </DomainObject.Predmet.StrankaListFormatedWithAdress>
  <DomainObject.Predmet.StrankaListFormatedWithAdressOIB>
    <izvorni_sadrzaj>
      <item>VITA SYSTEM PRODUCTS d.o.o., OIB 60560714068, Dubrava Zabočka 184, 49210 Dubrava Zabočka</item>
      <item>VJEROVNICI</item>
    </izvorni_sadrzaj>
    <derivirana_varijabla naziv="DomainObject.Predmet.StrankaListFormatedWithAdressOIB_1">
      <item>VITA SYSTEM PRODUCTS d.o.o., OIB 60560714068, Dubrava Zabočka 184, 49210 Dubrava Zabočka</item>
      <item>VJEROVNICI</item>
    </derivirana_varijabla>
  </DomainObject.Predmet.StrankaListFormatedWithAdressOIB>
  <DomainObject.Predmet.StrankaListNazivFormated>
    <izvorni_sadrzaj>
      <item>VITA SYSTEM PRODUCTS d.o.o.</item>
      <item>VJEROVNICI</item>
    </izvorni_sadrzaj>
    <derivirana_varijabla naziv="DomainObject.Predmet.StrankaListNazivFormated_1">
      <item>VITA SYSTEM PRODUCTS d.o.o.</item>
      <item>VJEROVNICI</item>
    </derivirana_varijabla>
  </DomainObject.Predmet.StrankaListNazivFormated>
  <DomainObject.Predmet.StrankaListNazivFormatedOIB>
    <izvorni_sadrzaj>
      <item>VITA SYSTEM PRODUCTS d.o.o., OIB 60560714068</item>
      <item>VJEROVNICI</item>
    </izvorni_sadrzaj>
    <derivirana_varijabla naziv="DomainObject.Predmet.StrankaListNazivFormatedOIB_1">
      <item>VITA SYSTEM PRODUCTS d.o.o., OIB 60560714068</item>
      <item>VJEROVNICI</item>
    </derivirana_varijabla>
  </DomainObject.Predmet.StrankaListNazivFormatedOIB>
  <DomainObject.Predmet.ProtuStrankaListFormated>
    <izvorni_sadrzaj>
      <item>VITA SYSTEM PRODUCTS d.o.o. za uvoz i izvoz prehrambenih proizvoda te trgovinu</item>
    </izvorni_sadrzaj>
    <derivirana_varijabla naziv="DomainObject.Predmet.ProtuStrankaListFormated_1">
      <item>VITA SYSTEM PRODUCTS d.o.o. za uvoz i izvoz prehrambenih proizvoda te trgovinu</item>
    </derivirana_varijabla>
  </DomainObject.Predmet.ProtuStrankaListFormated>
  <DomainObject.Predmet.ProtuStrankaListFormatedOIB>
    <izvorni_sadrzaj>
      <item>VITA SYSTEM PRODUCTS d.o.o. za uvoz i izvoz prehrambenih proizvoda te trgovinu, OIB 60560714068</item>
    </izvorni_sadrzaj>
    <derivirana_varijabla naziv="DomainObject.Predmet.ProtuStrankaListFormatedOIB_1">
      <item>VITA SYSTEM PRODUCTS d.o.o. za uvoz i izvoz prehrambenih proizvoda te trgovinu, OIB 60560714068</item>
    </derivirana_varijabla>
  </DomainObject.Predmet.ProtuStrankaListFormatedOIB>
  <DomainObject.Predmet.ProtuStrankaListFormatedWithAdress>
    <izvorni_sadrzaj>
      <item>VITA SYSTEM PRODUCTS d.o.o. za uvoz i izvoz prehrambenih proizvoda te trgovinu, Dubrava Zabočka 184, 49210 Dubrava Zabočka</item>
    </izvorni_sadrzaj>
    <derivirana_varijabla naziv="DomainObject.Predmet.ProtuStrankaListFormatedWithAdress_1">
      <item>VITA SYSTEM PRODUCTS d.o.o. za uvoz i izvoz prehrambenih proizvoda te trgovinu, Dubrava Zabočka 184, 49210 Dubrava Zabočka</item>
    </derivirana_varijabla>
  </DomainObject.Predmet.ProtuStrankaListFormatedWithAdress>
  <DomainObject.Predmet.ProtuStrankaListFormatedWithAdressOIB>
    <izvorni_sadrzaj>
      <item>VITA SYSTEM PRODUCTS d.o.o. za uvoz i izvoz prehrambenih proizvoda te trgovinu, OIB 60560714068, Dubrava Zabočka 184, 49210 Dubrava Zabočka</item>
    </izvorni_sadrzaj>
    <derivirana_varijabla naziv="DomainObject.Predmet.ProtuStrankaListFormatedWithAdressOIB_1">
      <item>VITA SYSTEM PRODUCTS d.o.o. za uvoz i izvoz prehrambenih proizvoda te trgovinu, OIB 60560714068, Dubrava Zabočka 184, 49210 Dubrava Zabočka</item>
    </derivirana_varijabla>
  </DomainObject.Predmet.ProtuStrankaListFormatedWithAdressOIB>
  <DomainObject.Predmet.ProtuStrankaListNazivFormated>
    <izvorni_sadrzaj>
      <item>VITA SYSTEM PRODUCTS d.o.o. za uvoz i izvoz prehrambenih proizvoda te trgovinu</item>
    </izvorni_sadrzaj>
    <derivirana_varijabla naziv="DomainObject.Predmet.ProtuStrankaListNazivFormated_1">
      <item>VITA SYSTEM PRODUCTS d.o.o. za uvoz i izvoz prehrambenih proizvoda te trgovinu</item>
    </derivirana_varijabla>
  </DomainObject.Predmet.ProtuStrankaListNazivFormated>
  <DomainObject.Predmet.ProtuStrankaListNazivFormatedOIB>
    <izvorni_sadrzaj>
      <item>VITA SYSTEM PRODUCTS d.o.o. za uvoz i izvoz prehrambenih proizvoda te trgovinu, OIB 60560714068</item>
    </izvorni_sadrzaj>
    <derivirana_varijabla naziv="DomainObject.Predmet.ProtuStrankaListNazivFormatedOIB_1">
      <item>VITA SYSTEM PRODUCTS d.o.o. za uvoz i izvoz prehrambenih proizvoda te trgovinu, OIB 60560714068</item>
    </derivirana_varijabla>
  </DomainObject.Predmet.ProtuStrankaListNazivFormatedOIB>
  <DomainObject.Predmet.OstaliListFormated>
    <izvorni_sadrzaj>
      <item>Maroje Stjepović</item>
      <item>Marijan Sente</item>
    </izvorni_sadrzaj>
    <derivirana_varijabla naziv="DomainObject.Predmet.OstaliListFormated_1">
      <item>Maroje Stjepović</item>
      <item>Marijan Sente</item>
    </derivirana_varijabla>
  </DomainObject.Predmet.OstaliListFormated>
  <DomainObject.Predmet.OstaliListFormatedOIB>
    <izvorni_sadrzaj>
      <item>Maroje Stjepović, OIB 57640555089</item>
      <item>Marijan Sente</item>
    </izvorni_sadrzaj>
    <derivirana_varijabla naziv="DomainObject.Predmet.OstaliListFormatedOIB_1">
      <item>Maroje Stjepović, OIB 57640555089</item>
      <item>Marijan Sente</item>
    </derivirana_varijabla>
  </DomainObject.Predmet.OstaliListFormatedOIB>
  <DomainObject.Predmet.OstaliListFormatedWithAdress>
    <izvorni_sadrzaj>
      <item>Maroje Stjepović, Nikole Pavića 26, 10000 Zagreb</item>
      <item>Marijan Sente, Ul. Ivana Šibla 9, 10000 Zagreb</item>
    </izvorni_sadrzaj>
    <derivirana_varijabla naziv="DomainObject.Predmet.OstaliListFormatedWithAdress_1">
      <item>Maroje Stjepović, Nikole Pavića 26, 10000 Zagreb</item>
      <item>Marijan Sente, Ul. Ivana Šibla 9, 10000 Zagreb</item>
    </derivirana_varijabla>
  </DomainObject.Predmet.OstaliListFormatedWithAdress>
  <DomainObject.Predmet.OstaliListFormatedWithAdressOIB>
    <izvorni_sadrzaj>
      <item>Maroje Stjepović, OIB 57640555089, Nikole Pavića 26, 10000 Zagreb</item>
      <item>Marijan Sente, Ul. Ivana Šibla 9, 10000 Zagreb</item>
    </izvorni_sadrzaj>
    <derivirana_varijabla naziv="DomainObject.Predmet.OstaliListFormatedWithAdressOIB_1">
      <item>Maroje Stjepović, OIB 57640555089, Nikole Pavića 26, 10000 Zagreb</item>
      <item>Marijan Sente, Ul. Ivana Šibla 9, 10000 Zagreb</item>
    </derivirana_varijabla>
  </DomainObject.Predmet.OstaliListFormatedWithAdressOIB>
  <DomainObject.Predmet.OstaliListNazivFormated>
    <izvorni_sadrzaj>
      <item>Maroje Stjepović</item>
      <item>Marijan Sente</item>
    </izvorni_sadrzaj>
    <derivirana_varijabla naziv="DomainObject.Predmet.OstaliListNazivFormated_1">
      <item>Maroje Stjepović</item>
      <item>Marijan Sente</item>
    </derivirana_varijabla>
  </DomainObject.Predmet.OstaliListNazivFormated>
  <DomainObject.Predmet.OstaliListNazivFormatedOIB>
    <izvorni_sadrzaj>
      <item>Maroje Stjepović, OIB 57640555089</item>
      <item>Marijan Sente</item>
    </izvorni_sadrzaj>
    <derivirana_varijabla naziv="DomainObject.Predmet.OstaliListNazivFormatedOIB_1">
      <item>Maroje Stjepović, OIB 57640555089</item>
      <item>Marijan Sente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VITA SYSTEM PRODUCTS d.o.o. i dr.</izvorni_sadrzaj>
    <derivirana_varijabla naziv="DomainObject.Predmet.StrankaIDrugi_1">VITA SYSTEM PRODUCTS d.o.o. i dr.</derivirana_varijabla>
  </DomainObject.Predmet.StrankaIDrugi>
  <DomainObject.Predmet.ProtustrankaIDrugi>
    <izvorni_sadrzaj>VITA SYSTEM PRODUCTS d.o.o. za uvoz i izvoz prehrambenih proizvoda te trgovinu</izvorni_sadrzaj>
    <derivirana_varijabla naziv="DomainObject.Predmet.ProtustrankaIDrugi_1">VITA SYSTEM PRODUCTS d.o.o. za uvoz i izvoz prehrambenih proizvoda te trgovinu</derivirana_varijabla>
  </DomainObject.Predmet.ProtustrankaIDrugi>
  <DomainObject.Predmet.StrankaIDrugiAdressOIB>
    <izvorni_sadrzaj>VITA SYSTEM PRODUCTS d.o.o., OIB 60560714068, Dubrava Zabočka 184, 49210 Dubrava Zabočka i dr.</izvorni_sadrzaj>
    <derivirana_varijabla naziv="DomainObject.Predmet.StrankaIDrugiAdressOIB_1">VITA SYSTEM PRODUCTS d.o.o., OIB 60560714068, Dubrava Zabočka 184, 49210 Dubrava Zabočka i dr.</derivirana_varijabla>
  </DomainObject.Predmet.StrankaIDrugiAdressOIB>
  <DomainObject.Predmet.ProtustrankaIDrugiAdressOIB>
    <izvorni_sadrzaj>VITA SYSTEM PRODUCTS d.o.o. za uvoz i izvoz prehrambenih proizvoda te trgovinu, OIB 60560714068, Dubrava Zabočka 184, 49210 Dubrava Zabočka</izvorni_sadrzaj>
    <derivirana_varijabla naziv="DomainObject.Predmet.ProtustrankaIDrugiAdressOIB_1">VITA SYSTEM PRODUCTS d.o.o. za uvoz i izvoz prehrambenih proizvoda te trgovinu, OIB 60560714068, Dubrava Zabočka 184,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SYSTEM PRODUCTS d.o.o. za uvoz i izvoz prehrambenih proizvoda te trgovinu</item>
      <item>VITA SYSTEM PRODUCTS d.o.o.</item>
      <item>Maroje Stjepović</item>
      <item>Marijan Sente</item>
      <item>VJEROVNICI</item>
    </izvorni_sadrzaj>
    <derivirana_varijabla naziv="DomainObject.Predmet.SudioniciListNaziv_1">
      <item>VITA SYSTEM PRODUCTS d.o.o. za uvoz i izvoz prehrambenih proizvoda te trgovinu</item>
      <item>VITA SYSTEM PRODUCTS d.o.o.</item>
      <item>Maroje Stjepović</item>
      <item>Marijan Sente</item>
      <item>VJEROVNICI</item>
    </derivirana_varijabla>
  </DomainObject.Predmet.SudioniciListNaziv>
  <DomainObject.Predmet.SudioniciListAdressOIB>
    <izvorni_sadrzaj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</izvorni_sadrzaj>
    <derivirana_varijabla naziv="DomainObject.Predmet.SudioniciListAdressOIB_1"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60560714068</item>
      <item>, OIB 60560714068</item>
      <item>, OIB 57640555089</item>
      <item>, OIB null</item>
      <item>, OIB null</item>
    </izvorni_sadrzaj>
    <derivirana_varijabla naziv="DomainObject.Predmet.SudioniciListNazivOIB_1">
      <item>, OIB 60560714068</item>
      <item>, OIB 60560714068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3147</properties:Characters>
  <properties:Lines>92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2018-06-13T07:36:00Z</dcterms:created>
  <dc:creator>Vlasta Bogović Milisavljević</dc:creator>
  <cp:lastModifiedBy>Vlasta Bogović Milisavljević</cp:lastModifiedBy>
  <cp:lastPrinted>2018-06-13T07:44:00Z</cp:lastPrinted>
  <dcterms:modified xmlns:xsi="http://www.w3.org/2001/XMLSchema-instance" xsi:type="dcterms:W3CDTF">2018-06-13T07:44:00Z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13.06.2018..docx)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