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aa0d4" w14:paraId="93aa0d4" w:rsidRDefault="00B419CB" w:rsidP="00B419CB" w:rsidR="00B419CB">
      <w:pPr>
        <w:jc w:val="center"/>
        <w15:collapsed w:val="false"/>
        <w:rPr>
          <w:b/>
        </w:rPr>
      </w:pPr>
      <w:bookmarkStart w:name="_GoBack" w:id="0"/>
      <w:bookmarkEnd w:id="0"/>
    </w:p>
    <w:p w:rsidRDefault="00C96D83" w:rsidP="00E73A1B" w:rsidR="00B419CB">
      <w:pPr>
        <w:jc w:val="center"/>
      </w:pPr>
      <w:r>
        <w:t>R E P U B L I K A  H R V A T S K A</w:t>
      </w:r>
    </w:p>
    <w:p w:rsidRDefault="00C96D83" w:rsidP="00C96D83" w:rsidR="00C96D83" w:rsidRPr="00C96D83">
      <w:pPr>
        <w:jc w:val="center"/>
      </w:pPr>
    </w:p>
    <w:p w:rsidRDefault="008F4849" w:rsidP="00E73A1B" w:rsidR="00B419CB" w:rsidRPr="00C96D83">
      <w:pPr>
        <w:jc w:val="center"/>
      </w:pPr>
      <w:r w:rsidRPr="00C96D83">
        <w:t>Z A K L J U Č A K</w:t>
      </w:r>
    </w:p>
    <w:p w:rsidRDefault="00B419CB" w:rsidP="00C96D83" w:rsidR="00B419CB" w:rsidRPr="00903C04">
      <w:pPr>
        <w:jc w:val="center"/>
      </w:pPr>
      <w:r w:rsidRPr="00903C04">
        <w:t xml:space="preserve"> </w:t>
      </w:r>
    </w:p>
    <w:p w:rsidRDefault="00795561" w:rsidP="00795561" w:rsidR="003B3028" w:rsidRPr="00903C04">
      <w:pPr>
        <w:ind w:firstLine="708"/>
        <w:jc w:val="both"/>
        <w:rPr>
          <w:b/>
        </w:rPr>
      </w:pPr>
      <w:r>
        <w:t xml:space="preserve">Trgovački sud u Zagrebu po sucu pojedincu Nevenki Siladi </w:t>
      </w:r>
      <w:r w:rsidRPr="00537DFF">
        <w:t xml:space="preserve">Rstić u stečajnom postupku otvorenim nad stečajnim dužnikom </w:t>
      </w:r>
      <w:r w:rsidRPr="00E13551">
        <w:t>TIP TOURS - PUTNIČKA AGENCIJA d.o.o. za turizam i trgovinu u stečaju, Zagreb (Grad Zagreb), Nova ves 69, OIB: 83011422157</w:t>
      </w:r>
      <w:r>
        <w:t>, dana</w:t>
      </w:r>
      <w:r w:rsidRPr="00537DFF">
        <w:t xml:space="preserve"> </w:t>
      </w:r>
      <w:r w:rsidR="00A34825">
        <w:t>22</w:t>
      </w:r>
      <w:r w:rsidRPr="00537DFF">
        <w:t xml:space="preserve">. </w:t>
      </w:r>
      <w:r>
        <w:t>veljače</w:t>
      </w:r>
      <w:r w:rsidRPr="00537DFF">
        <w:t xml:space="preserve"> </w:t>
      </w:r>
      <w:r>
        <w:t>2016</w:t>
      </w:r>
      <w:r w:rsidRPr="00537DFF">
        <w:t>.</w:t>
      </w:r>
      <w:r>
        <w:t xml:space="preserve"> godine</w:t>
      </w:r>
    </w:p>
    <w:p w:rsidRDefault="00ED5EBE" w:rsidP="00ED5EBE" w:rsidR="00A806E8" w:rsidRPr="00C96D83">
      <w:pPr>
        <w:jc w:val="center"/>
      </w:pPr>
      <w:r>
        <w:t xml:space="preserve">z a k </w:t>
      </w:r>
      <w:r w:rsidR="004270F7" w:rsidRPr="00C96D83">
        <w:t>l j u č i o</w:t>
      </w:r>
      <w:r>
        <w:t xml:space="preserve">  </w:t>
      </w:r>
      <w:r w:rsidR="00DA1DB6" w:rsidRPr="00C96D83">
        <w:t>j e</w:t>
      </w:r>
    </w:p>
    <w:p w:rsidRDefault="008841B3" w:rsidP="008841B3" w:rsidR="008841B3">
      <w:pPr>
        <w:jc w:val="both"/>
      </w:pPr>
    </w:p>
    <w:p w:rsidRDefault="00B16F77" w:rsidP="00795561" w:rsidR="00795561" w:rsidRPr="00795561">
      <w:pPr>
        <w:pStyle w:val="Tijeloteksta"/>
        <w:numPr>
          <w:ilvl w:val="0"/>
          <w:numId w:val="29"/>
        </w:numPr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795561">
        <w:rPr>
          <w:rFonts w:cs="Times New Roman" w:hAnsi="Times New Roman" w:ascii="Times New Roman"/>
          <w:sz w:val="24"/>
        </w:rPr>
        <w:t>U stečajnom postupku koji se vodi nad stečajnim dužnikom</w:t>
      </w:r>
      <w:r w:rsidR="0082107F" w:rsidRPr="00795561">
        <w:rPr>
          <w:rFonts w:cs="Times New Roman" w:hAnsi="Times New Roman" w:ascii="Times New Roman"/>
          <w:sz w:val="24"/>
        </w:rPr>
        <w:t xml:space="preserve"> </w:t>
      </w:r>
      <w:r w:rsidR="00795561" w:rsidRPr="00795561">
        <w:rPr>
          <w:rFonts w:cs="Times New Roman" w:hAnsi="Times New Roman" w:ascii="Times New Roman"/>
          <w:sz w:val="24"/>
        </w:rPr>
        <w:t>TIP TOURS - PUTNIČKA AGENCIJA d.o.o. za turizam i trgovinu u stečaju, Zagreb (Grad Zagreb), Nova ves 69, OIB: 83011422157</w:t>
      </w:r>
      <w:r w:rsidR="00152575" w:rsidRPr="00795561">
        <w:rPr>
          <w:rFonts w:cs="Times New Roman" w:hAnsi="Times New Roman" w:ascii="Times New Roman"/>
          <w:sz w:val="24"/>
        </w:rPr>
        <w:t xml:space="preserve">, </w:t>
      </w:r>
      <w:r w:rsidRPr="00795561">
        <w:rPr>
          <w:rFonts w:cs="Times New Roman" w:hAnsi="Times New Roman" w:ascii="Times New Roman"/>
          <w:sz w:val="24"/>
        </w:rPr>
        <w:t>o</w:t>
      </w:r>
      <w:r w:rsidR="006D4DB7" w:rsidRPr="00795561">
        <w:rPr>
          <w:rFonts w:cs="Times New Roman" w:hAnsi="Times New Roman" w:ascii="Times New Roman"/>
          <w:sz w:val="24"/>
        </w:rPr>
        <w:t xml:space="preserve">dređuje se </w:t>
      </w:r>
      <w:r w:rsidR="00DC3B9E" w:rsidRPr="00795561">
        <w:rPr>
          <w:rFonts w:cs="Times New Roman" w:hAnsi="Times New Roman" w:ascii="Times New Roman"/>
          <w:b/>
          <w:sz w:val="24"/>
        </w:rPr>
        <w:t>prvo</w:t>
      </w:r>
      <w:r w:rsidR="009E0375" w:rsidRPr="00795561">
        <w:rPr>
          <w:rFonts w:cs="Times New Roman" w:hAnsi="Times New Roman" w:ascii="Times New Roman"/>
          <w:b/>
          <w:sz w:val="24"/>
        </w:rPr>
        <w:t xml:space="preserve"> </w:t>
      </w:r>
      <w:r w:rsidRPr="00795561">
        <w:rPr>
          <w:rFonts w:cs="Times New Roman" w:hAnsi="Times New Roman" w:ascii="Times New Roman"/>
          <w:b/>
          <w:sz w:val="24"/>
        </w:rPr>
        <w:t>ročište za javnu dražbu</w:t>
      </w:r>
      <w:r w:rsidRPr="00795561">
        <w:rPr>
          <w:rFonts w:cs="Times New Roman" w:hAnsi="Times New Roman" w:ascii="Times New Roman"/>
          <w:sz w:val="24"/>
        </w:rPr>
        <w:t xml:space="preserve"> radi prodaje </w:t>
      </w:r>
      <w:r w:rsidR="006D4DB7" w:rsidRPr="00795561">
        <w:rPr>
          <w:rFonts w:cs="Times New Roman" w:hAnsi="Times New Roman" w:ascii="Times New Roman"/>
          <w:sz w:val="24"/>
        </w:rPr>
        <w:t>nekretnina u vlasništvu stečajnog</w:t>
      </w:r>
      <w:r w:rsidR="00947AC0" w:rsidRPr="00795561">
        <w:rPr>
          <w:rFonts w:cs="Times New Roman" w:hAnsi="Times New Roman" w:ascii="Times New Roman"/>
          <w:sz w:val="24"/>
        </w:rPr>
        <w:t xml:space="preserve"> </w:t>
      </w:r>
      <w:r w:rsidR="00841210" w:rsidRPr="00795561">
        <w:rPr>
          <w:rFonts w:cs="Times New Roman" w:hAnsi="Times New Roman" w:ascii="Times New Roman"/>
          <w:sz w:val="24"/>
        </w:rPr>
        <w:t>d</w:t>
      </w:r>
      <w:r w:rsidR="00494A48" w:rsidRPr="00795561">
        <w:rPr>
          <w:rFonts w:cs="Times New Roman" w:hAnsi="Times New Roman" w:ascii="Times New Roman"/>
          <w:sz w:val="24"/>
        </w:rPr>
        <w:t>užnika</w:t>
      </w:r>
      <w:r w:rsidR="008841B3" w:rsidRPr="00795561">
        <w:rPr>
          <w:rFonts w:cs="Times New Roman" w:hAnsi="Times New Roman" w:ascii="Times New Roman"/>
          <w:sz w:val="24"/>
        </w:rPr>
        <w:t>,</w:t>
      </w:r>
      <w:r w:rsidR="00597E7B" w:rsidRPr="00795561">
        <w:rPr>
          <w:rFonts w:cs="Times New Roman" w:hAnsi="Times New Roman" w:ascii="Times New Roman"/>
          <w:sz w:val="24"/>
        </w:rPr>
        <w:t xml:space="preserve"> </w:t>
      </w:r>
      <w:r w:rsidR="00DC3B9E" w:rsidRPr="00795561">
        <w:rPr>
          <w:rFonts w:cs="Times New Roman" w:hAnsi="Times New Roman" w:ascii="Times New Roman"/>
          <w:sz w:val="24"/>
        </w:rPr>
        <w:t xml:space="preserve">uz odgovarajuću primjenu pravila </w:t>
      </w:r>
      <w:r w:rsidR="00E92A0B" w:rsidRPr="00795561">
        <w:rPr>
          <w:rFonts w:cs="Times New Roman" w:hAnsi="Times New Roman" w:ascii="Times New Roman"/>
          <w:sz w:val="24"/>
        </w:rPr>
        <w:t xml:space="preserve">o ovrsi na nekretninama </w:t>
      </w:r>
      <w:r w:rsidR="00795561" w:rsidRPr="00795561">
        <w:rPr>
          <w:rFonts w:cs="Times New Roman" w:hAnsi="Times New Roman" w:ascii="Times New Roman"/>
          <w:sz w:val="24"/>
        </w:rPr>
        <w:t>upisanih u zemljišnim knjigama Općinskog suda u Rijeci, stalna služba Crikvenica u zk. ul. br. 2272, poduložak 14 k.o. Sveta Jelena, 14. ETAŽA: 44/768 dijela kat. čest. br. 592/43 KUĆA, ZGRADA, GARAŽA I DVOR ukupne površine 215 hvati povezano s vlasništvom stana br. 4. u potkrovlju koji se sastoji od dnevnog boravka, kuhinje, sobe, kupaone, hodnika, terase ukupne površine 44,40 metara kvadratnih što čini 44/768 dijela u odnosu na cijelu nekretninu.</w:t>
      </w:r>
    </w:p>
    <w:p w:rsidRDefault="00D259EB" w:rsidP="00F11089" w:rsidR="00D259EB">
      <w:pPr>
        <w:pStyle w:val="Odlomakpopisa"/>
        <w:ind w:left="709"/>
        <w:jc w:val="both"/>
      </w:pPr>
    </w:p>
    <w:p w:rsidRDefault="00795561" w:rsidP="00795561" w:rsidR="00795561">
      <w:pPr>
        <w:ind w:firstLine="708"/>
        <w:jc w:val="both"/>
      </w:pPr>
      <w:r>
        <w:t>Na navedenoj nekretnini upisano je razlučno pravo u korist vjerovnika NAVA BANKA d.d. u stečaju, Zagreb, Tratinska 27, OIB: 0749291398 i to temeljem:</w:t>
      </w:r>
    </w:p>
    <w:p w:rsidRDefault="00795561" w:rsidP="00795561" w:rsidR="00795561">
      <w:pPr>
        <w:jc w:val="both"/>
      </w:pPr>
    </w:p>
    <w:p w:rsidRDefault="00795561" w:rsidP="00795561" w:rsidR="003F2381">
      <w:pPr>
        <w:pStyle w:val="Odlomakpopisa"/>
        <w:numPr>
          <w:ilvl w:val="0"/>
          <w:numId w:val="30"/>
        </w:numPr>
        <w:jc w:val="both"/>
      </w:pPr>
      <w:r>
        <w:t>Sporazuma o osiguranju novčane tražbine zasnivanjem založnog prava na nekretnini od 15. listopada 2008. godine, poslovni broj Ov-8911/08 radi osiguranja novčane tražbine u iznosu od 140.000,00 €, prema srednjem tečaju za Eure Hrvatske narodne banke važećem na dan korištenja kredita uvećano za ugovorne i zatezne zakonske kamate te troškove postupka.</w:t>
      </w:r>
    </w:p>
    <w:p w:rsidRDefault="00795561" w:rsidP="00795561" w:rsidR="00795561">
      <w:pPr>
        <w:pStyle w:val="Odlomakpopisa"/>
        <w:jc w:val="both"/>
      </w:pPr>
    </w:p>
    <w:p w:rsidRDefault="00165B0A" w:rsidP="00795561" w:rsidR="007A750B" w:rsidRPr="00795561">
      <w:pPr>
        <w:pStyle w:val="Odlomakpopisa"/>
        <w:numPr>
          <w:ilvl w:val="0"/>
          <w:numId w:val="29"/>
        </w:numPr>
        <w:ind w:hanging="851" w:left="851"/>
        <w:jc w:val="both"/>
        <w:rPr>
          <w:b/>
        </w:rPr>
      </w:pPr>
      <w:r w:rsidRPr="007A750B">
        <w:t>Utvrđena vrijednost</w:t>
      </w:r>
      <w:r w:rsidR="00E70287" w:rsidRPr="007A750B">
        <w:t xml:space="preserve"> </w:t>
      </w:r>
      <w:r w:rsidRPr="007A750B">
        <w:t>iznosi</w:t>
      </w:r>
      <w:r w:rsidRPr="00795561">
        <w:rPr>
          <w:b/>
        </w:rPr>
        <w:t xml:space="preserve"> </w:t>
      </w:r>
    </w:p>
    <w:p w:rsidRDefault="00F11089" w:rsidP="00F11089" w:rsidR="00F11089" w:rsidRPr="00F11089">
      <w:pPr>
        <w:pStyle w:val="Odlomakpopisa"/>
        <w:ind w:left="709"/>
        <w:jc w:val="both"/>
        <w:rPr>
          <w:b/>
        </w:rPr>
      </w:pPr>
    </w:p>
    <w:p w:rsidRDefault="00795561" w:rsidP="00795561" w:rsidR="00795561" w:rsidRPr="00692CEF">
      <w:pPr>
        <w:jc w:val="center"/>
        <w:rPr>
          <w:b/>
        </w:rPr>
      </w:pPr>
      <w:r w:rsidRPr="006F2D12">
        <w:rPr>
          <w:b/>
          <w:i/>
        </w:rPr>
        <w:t xml:space="preserve">iznosi </w:t>
      </w:r>
      <w:r>
        <w:rPr>
          <w:b/>
          <w:i/>
          <w:u w:val="single"/>
        </w:rPr>
        <w:t>685.000,00 kuna</w:t>
      </w:r>
      <w:r>
        <w:rPr>
          <w:b/>
          <w:i/>
        </w:rPr>
        <w:t xml:space="preserve"> (slovima: šestosamdesetipettisuća kuna)</w:t>
      </w:r>
    </w:p>
    <w:p w:rsidRDefault="00E70287" w:rsidP="00E70287" w:rsidR="00E70287">
      <w:pPr>
        <w:ind w:firstLine="708"/>
        <w:jc w:val="both"/>
        <w:rPr>
          <w:b/>
        </w:rPr>
      </w:pPr>
    </w:p>
    <w:p w:rsidRDefault="00DC3B9E" w:rsidP="00795561" w:rsidR="00DC3B9E" w:rsidRPr="007A750B">
      <w:pPr>
        <w:pStyle w:val="Odlomakpopisa"/>
        <w:numPr>
          <w:ilvl w:val="0"/>
          <w:numId w:val="29"/>
        </w:numPr>
        <w:ind w:left="709"/>
        <w:jc w:val="both"/>
      </w:pPr>
      <w:r w:rsidRPr="007A750B">
        <w:t>NAČIN PRODAJE:</w:t>
      </w:r>
    </w:p>
    <w:p w:rsidRDefault="00E70287" w:rsidP="00DC3B9E" w:rsidR="00E70287">
      <w:pPr>
        <w:ind w:left="709"/>
        <w:jc w:val="both"/>
      </w:pPr>
    </w:p>
    <w:p w:rsidRDefault="00DC3B9E" w:rsidP="007A750B" w:rsidR="00DC3B9E">
      <w:pPr>
        <w:pStyle w:val="Odlomakpopisa"/>
        <w:numPr>
          <w:ilvl w:val="0"/>
          <w:numId w:val="21"/>
        </w:numPr>
        <w:jc w:val="both"/>
      </w:pPr>
      <w:r>
        <w:t>Nekretnine iz točke I</w:t>
      </w:r>
      <w:r w:rsidR="00E70287">
        <w:t>.)</w:t>
      </w:r>
      <w:r>
        <w:t xml:space="preserve"> ovog rješenja prodavat će se u stečajnom </w:t>
      </w:r>
      <w:r w:rsidR="00A23501">
        <w:t>postupku usmenom javnom dražbom, kao cjelina.</w:t>
      </w:r>
    </w:p>
    <w:p w:rsidRDefault="00E70287" w:rsidP="00DC3B9E" w:rsidR="00E70287">
      <w:pPr>
        <w:ind w:firstLine="708"/>
        <w:jc w:val="both"/>
      </w:pPr>
    </w:p>
    <w:p w:rsidRDefault="00DC3B9E" w:rsidP="007A750B" w:rsidR="007A750B">
      <w:pPr>
        <w:ind w:left="709"/>
        <w:jc w:val="both"/>
      </w:pPr>
      <w:r>
        <w:lastRenderedPageBreak/>
        <w:t xml:space="preserve">Prvo ročište za javnu dražbu održat će se pred stečajnim sucem u zgradi Trgovačkog suda u Zagrebu, soba broj 94/II (ulična zgrada), dana  </w:t>
      </w:r>
    </w:p>
    <w:p w:rsidRDefault="007A750B" w:rsidP="007A750B" w:rsidR="007A750B">
      <w:pPr>
        <w:ind w:left="709"/>
        <w:jc w:val="both"/>
        <w:rPr>
          <w:b/>
          <w:u w:val="single"/>
        </w:rPr>
      </w:pPr>
    </w:p>
    <w:p w:rsidRDefault="00EA20D4" w:rsidP="007A750B" w:rsidR="00DC3B9E">
      <w:pPr>
        <w:ind w:left="709"/>
        <w:jc w:val="center"/>
        <w:rPr>
          <w:b/>
          <w:u w:val="single"/>
        </w:rPr>
      </w:pPr>
      <w:r w:rsidRPr="0032230E">
        <w:rPr>
          <w:b/>
          <w:u w:val="single"/>
        </w:rPr>
        <w:t>15</w:t>
      </w:r>
      <w:r w:rsidR="00DC3B9E" w:rsidRPr="0032230E">
        <w:rPr>
          <w:b/>
          <w:u w:val="single"/>
        </w:rPr>
        <w:t xml:space="preserve">. </w:t>
      </w:r>
      <w:r w:rsidRPr="0032230E">
        <w:rPr>
          <w:b/>
          <w:u w:val="single"/>
        </w:rPr>
        <w:t>ožujka</w:t>
      </w:r>
      <w:r w:rsidR="00CC1A08" w:rsidRPr="0032230E">
        <w:rPr>
          <w:b/>
          <w:u w:val="single"/>
        </w:rPr>
        <w:t xml:space="preserve"> 2016</w:t>
      </w:r>
      <w:r w:rsidR="00A23501" w:rsidRPr="0032230E">
        <w:rPr>
          <w:b/>
          <w:u w:val="single"/>
        </w:rPr>
        <w:t xml:space="preserve">. godine u </w:t>
      </w:r>
      <w:r w:rsidRPr="0032230E">
        <w:rPr>
          <w:b/>
          <w:u w:val="single"/>
        </w:rPr>
        <w:t>10</w:t>
      </w:r>
      <w:r w:rsidR="00A23501" w:rsidRPr="0032230E">
        <w:rPr>
          <w:b/>
          <w:u w:val="single"/>
        </w:rPr>
        <w:t>,</w:t>
      </w:r>
      <w:r w:rsidR="0093735D" w:rsidRPr="0032230E">
        <w:rPr>
          <w:b/>
          <w:u w:val="single"/>
        </w:rPr>
        <w:t>30</w:t>
      </w:r>
      <w:r w:rsidR="00DC3B9E" w:rsidRPr="0032230E">
        <w:rPr>
          <w:b/>
          <w:u w:val="single"/>
        </w:rPr>
        <w:t xml:space="preserve"> sati.</w:t>
      </w:r>
    </w:p>
    <w:p w:rsidRDefault="00E70287" w:rsidP="00DC3B9E" w:rsidR="00E70287">
      <w:pPr>
        <w:ind w:firstLine="708"/>
        <w:jc w:val="both"/>
      </w:pPr>
    </w:p>
    <w:p w:rsidRDefault="00DC3B9E" w:rsidP="00DC3B9E" w:rsidR="00DC3B9E">
      <w:pPr>
        <w:ind w:firstLine="708"/>
        <w:jc w:val="both"/>
      </w:pPr>
      <w:r>
        <w:t>Ročište će se održati i ako na njemu sudjeluje samo jedan ponuditelj.</w:t>
      </w:r>
    </w:p>
    <w:p w:rsidRDefault="007A750B" w:rsidP="00DC3B9E" w:rsidR="007A750B">
      <w:pPr>
        <w:ind w:firstLine="708"/>
        <w:jc w:val="both"/>
      </w:pPr>
    </w:p>
    <w:p w:rsidRDefault="00DC3B9E" w:rsidP="00795561" w:rsidR="00DC3B9E">
      <w:pPr>
        <w:pStyle w:val="Odlomakpopisa"/>
        <w:numPr>
          <w:ilvl w:val="0"/>
          <w:numId w:val="29"/>
        </w:numPr>
        <w:ind w:left="709"/>
        <w:jc w:val="both"/>
      </w:pPr>
      <w:r>
        <w:t xml:space="preserve">Ovaj zaključak o prodaji objavit će se na </w:t>
      </w:r>
      <w:r w:rsidR="007A750B">
        <w:t>mrežnoj stranici e-Oglasna</w:t>
      </w:r>
      <w:r>
        <w:t xml:space="preserve"> pl</w:t>
      </w:r>
      <w:r w:rsidR="00E70287">
        <w:t xml:space="preserve">oči Trgovačkog suda u Zagrebu, </w:t>
      </w:r>
      <w:r>
        <w:t xml:space="preserve">na web stranici </w:t>
      </w:r>
      <w:r w:rsidR="00E70287">
        <w:t>Visokog trgovačkog suda RH</w:t>
      </w:r>
      <w:r>
        <w:t>,</w:t>
      </w:r>
      <w:r w:rsidR="007A750B">
        <w:t xml:space="preserve"> u očevidniku nekretnina</w:t>
      </w:r>
      <w:r>
        <w:t xml:space="preserve"> </w:t>
      </w:r>
      <w:r w:rsidR="00E70287">
        <w:t>FINA-</w:t>
      </w:r>
      <w:r w:rsidR="007A750B">
        <w:t>e</w:t>
      </w:r>
      <w:r>
        <w:t xml:space="preserve">, </w:t>
      </w:r>
      <w:r w:rsidR="00A23501">
        <w:t>a razlučni vjerovnici</w:t>
      </w:r>
      <w:r>
        <w:t xml:space="preserve"> </w:t>
      </w:r>
      <w:r w:rsidR="00A23501">
        <w:t>mogu</w:t>
      </w:r>
      <w:r>
        <w:t xml:space="preserve"> ga objaviti i u jednom od javnih glasila.</w:t>
      </w:r>
    </w:p>
    <w:p w:rsidRDefault="00A23501" w:rsidP="007A750B" w:rsidR="00A23501">
      <w:pPr>
        <w:ind w:firstLine="426"/>
        <w:jc w:val="both"/>
      </w:pPr>
    </w:p>
    <w:p w:rsidRDefault="00DC3B9E" w:rsidP="00795561" w:rsidR="00DC3B9E" w:rsidRPr="007A750B">
      <w:pPr>
        <w:pStyle w:val="Odlomakpopisa"/>
        <w:numPr>
          <w:ilvl w:val="0"/>
          <w:numId w:val="29"/>
        </w:numPr>
        <w:ind w:hanging="709" w:left="709"/>
        <w:jc w:val="both"/>
      </w:pPr>
      <w:r w:rsidRPr="007A750B">
        <w:t>UVJETI PRODAJE:</w:t>
      </w:r>
    </w:p>
    <w:p w:rsidRDefault="00E70287" w:rsidP="00A23501" w:rsidR="00E70287" w:rsidRPr="00E70287">
      <w:pPr>
        <w:ind w:firstLine="708"/>
        <w:jc w:val="both"/>
        <w:rPr>
          <w:u w:val="single"/>
        </w:rPr>
      </w:pPr>
    </w:p>
    <w:p w:rsidRDefault="00DC3B9E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>
        <w:t>Prodaju se nekretnine navedene u točci I</w:t>
      </w:r>
      <w:r w:rsidR="00D259EB">
        <w:t>.)</w:t>
      </w:r>
      <w:r>
        <w:t xml:space="preserve"> ovog zaključka</w:t>
      </w:r>
    </w:p>
    <w:p w:rsidRDefault="00E70287" w:rsidP="007A750B" w:rsidR="00E70287">
      <w:pPr>
        <w:pStyle w:val="Odlomakpopisa"/>
        <w:ind w:hanging="425" w:left="567"/>
        <w:jc w:val="both"/>
      </w:pPr>
    </w:p>
    <w:p w:rsidRDefault="00DC3B9E" w:rsidP="007A750B" w:rsidR="00DC3B9E">
      <w:pPr>
        <w:pStyle w:val="Odlomakpopisa"/>
        <w:numPr>
          <w:ilvl w:val="0"/>
          <w:numId w:val="22"/>
        </w:numPr>
        <w:ind w:hanging="425" w:left="567"/>
        <w:jc w:val="both"/>
      </w:pPr>
      <w:r>
        <w:t>Vrijednost nekretnina utvrđena je u iznosu ka</w:t>
      </w:r>
      <w:r w:rsidR="00E70287">
        <w:t>o pod točkom II</w:t>
      </w:r>
      <w:r w:rsidR="00D259EB">
        <w:t>.)</w:t>
      </w:r>
      <w:r w:rsidR="00E70287">
        <w:t xml:space="preserve"> ovog rješenja.</w:t>
      </w:r>
    </w:p>
    <w:p w:rsidRDefault="00E70287" w:rsidP="007A750B" w:rsidR="00E70287">
      <w:pPr>
        <w:ind w:hanging="425" w:left="567"/>
        <w:jc w:val="both"/>
      </w:pPr>
    </w:p>
    <w:p w:rsidRDefault="00DC3B9E" w:rsidP="007A750B" w:rsidR="00DC3B9E">
      <w:pPr>
        <w:pStyle w:val="Odlomakpopisa"/>
        <w:numPr>
          <w:ilvl w:val="0"/>
          <w:numId w:val="22"/>
        </w:numPr>
        <w:ind w:hanging="425" w:left="567"/>
        <w:jc w:val="both"/>
      </w:pPr>
      <w:r>
        <w:t>Nekretnine iz točke I</w:t>
      </w:r>
      <w:r w:rsidR="00795561">
        <w:t>.)</w:t>
      </w:r>
      <w:r>
        <w:t xml:space="preserve"> ovog zaključka prodavat će se na prvom ročištu za javnu dražbu po početnoj cijeni koja je jednaka utvrđenoj vrijednosti nekretnina kao pod točkom II</w:t>
      </w:r>
      <w:r w:rsidR="00795561">
        <w:t>.)</w:t>
      </w:r>
      <w:r>
        <w:t xml:space="preserve"> ovog rješenja i ispod te cijene ne mogu se prodati na ovom prvom ročištu, sukladno odredbi čl. 164</w:t>
      </w:r>
      <w:r w:rsidR="00D259EB">
        <w:t>.</w:t>
      </w:r>
      <w:r>
        <w:t xml:space="preserve"> st. 6</w:t>
      </w:r>
      <w:r w:rsidR="00795561">
        <w:t>.</w:t>
      </w:r>
      <w:r>
        <w:t xml:space="preserve"> </w:t>
      </w:r>
      <w:r w:rsidRPr="00B21FDB">
        <w:t>Stečajnog zakona (NN 44/96 do</w:t>
      </w:r>
      <w:r>
        <w:t xml:space="preserve"> 133/12</w:t>
      </w:r>
      <w:r w:rsidRPr="00B21FDB">
        <w:t>: dalje SZ)</w:t>
      </w:r>
      <w:r>
        <w:t>.</w:t>
      </w:r>
    </w:p>
    <w:p w:rsidRDefault="00E70287" w:rsidP="007A750B" w:rsidR="00E70287">
      <w:pPr>
        <w:ind w:hanging="425" w:left="567"/>
        <w:jc w:val="both"/>
      </w:pPr>
    </w:p>
    <w:p w:rsidRDefault="00DC3B9E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>
        <w:t>Sve poreze i pristojbe u svezi s prodajom nekretnina snosi kupac.</w:t>
      </w:r>
    </w:p>
    <w:p w:rsidRDefault="00E70287" w:rsidP="007A750B" w:rsidR="00E70287">
      <w:pPr>
        <w:pStyle w:val="Odlomakpopisa"/>
        <w:ind w:hanging="425" w:left="567"/>
      </w:pPr>
    </w:p>
    <w:p w:rsidRDefault="00E70287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 w:rsidRPr="002048C5">
        <w:t xml:space="preserve">Kao kupci mogu sudjelovati samo osobe koje su </w:t>
      </w:r>
      <w:r>
        <w:t xml:space="preserve">najkasnije dva dana prije dana održavanja ročišta za dražbu uplatile  jamčevinu </w:t>
      </w:r>
      <w:r w:rsidRPr="002048C5">
        <w:t xml:space="preserve">u iznosu od 10 % </w:t>
      </w:r>
      <w:r>
        <w:t xml:space="preserve">utvrđene </w:t>
      </w:r>
      <w:r w:rsidRPr="002048C5">
        <w:t xml:space="preserve">vrijednosti nekretnina iz </w:t>
      </w:r>
      <w:r>
        <w:t xml:space="preserve"> </w:t>
      </w:r>
      <w:r w:rsidRPr="002048C5">
        <w:t>točke I.</w:t>
      </w:r>
      <w:r w:rsidR="00882204">
        <w:t>)</w:t>
      </w:r>
      <w:r w:rsidRPr="002048C5">
        <w:t xml:space="preserve"> </w:t>
      </w:r>
      <w:r>
        <w:t xml:space="preserve">ovog zaključka </w:t>
      </w:r>
      <w:r w:rsidRPr="002048C5">
        <w:t xml:space="preserve">na račun sudskog depozita </w:t>
      </w:r>
      <w:r>
        <w:t xml:space="preserve"> </w:t>
      </w:r>
      <w:r w:rsidRPr="002048C5">
        <w:t xml:space="preserve">Trgovačkog suda u Zagrebu pri </w:t>
      </w:r>
      <w:r>
        <w:t xml:space="preserve"> </w:t>
      </w:r>
      <w:r w:rsidRPr="002048C5">
        <w:t xml:space="preserve">Hrvatskoj poštanskoj banci d.d. Zagreb broj </w:t>
      </w:r>
      <w:r w:rsidRPr="000C4754">
        <w:rPr>
          <w:b/>
          <w:i/>
        </w:rPr>
        <w:t xml:space="preserve">HR9223900011300000460, </w:t>
      </w:r>
      <w:r>
        <w:t xml:space="preserve"> poziv na broj </w:t>
      </w:r>
      <w:r w:rsidR="00795561">
        <w:rPr>
          <w:b/>
          <w:i/>
        </w:rPr>
        <w:t>23415</w:t>
      </w:r>
      <w:r>
        <w:t xml:space="preserve"> </w:t>
      </w:r>
      <w:r w:rsidRPr="002048C5">
        <w:t>i dokaz o tome p</w:t>
      </w:r>
      <w:r>
        <w:t>redoče stečajnom sucu prije početka dražbe.</w:t>
      </w:r>
      <w:r w:rsidR="000C4754">
        <w:t xml:space="preserve"> </w:t>
      </w:r>
      <w:r>
        <w:t>Punomoćnici ponuditelja mogu sudjelovati na dražbi samo uz ovjerenu specijalnu punomoć.</w:t>
      </w:r>
      <w:r w:rsidR="007A750B">
        <w:t xml:space="preserve"> </w:t>
      </w:r>
      <w:r w:rsidRPr="002048C5">
        <w:t>S</w:t>
      </w:r>
      <w:r>
        <w:t xml:space="preserve">udionicima dražbe koji ne uspiju u nadmetanju, jamčevina </w:t>
      </w:r>
      <w:r w:rsidRPr="002048C5">
        <w:t xml:space="preserve">će se vratiti  odmah </w:t>
      </w:r>
      <w:r>
        <w:t xml:space="preserve"> </w:t>
      </w:r>
      <w:r w:rsidRPr="002048C5">
        <w:t xml:space="preserve">nakon zaključenja javne dražbe. </w:t>
      </w:r>
      <w:r>
        <w:t>Na jamčevinu se ne obračuna</w:t>
      </w:r>
      <w:r w:rsidR="00882204">
        <w:t>vaju kamate.</w:t>
      </w:r>
    </w:p>
    <w:p w:rsidRDefault="00882204" w:rsidP="004B13B6" w:rsidR="00882204">
      <w:pPr>
        <w:pStyle w:val="Odlomakpopisa"/>
        <w:ind w:hanging="426" w:left="426"/>
        <w:jc w:val="both"/>
      </w:pPr>
    </w:p>
    <w:p w:rsidRDefault="00DC3B9E" w:rsidP="007A750B" w:rsidR="00882204">
      <w:pPr>
        <w:pStyle w:val="Odlomakpopisa"/>
        <w:numPr>
          <w:ilvl w:val="0"/>
          <w:numId w:val="22"/>
        </w:numPr>
        <w:ind w:hanging="425" w:left="567"/>
        <w:jc w:val="both"/>
      </w:pPr>
      <w:r w:rsidRPr="002048C5">
        <w:t>Kupac je</w:t>
      </w:r>
      <w:r>
        <w:t xml:space="preserve"> dužan uplatiti razliku između jamčevine </w:t>
      </w:r>
      <w:r w:rsidRPr="002048C5">
        <w:t xml:space="preserve"> i postignute kupoprodajne cijene u </w:t>
      </w:r>
      <w:r>
        <w:t xml:space="preserve">  roku od </w:t>
      </w:r>
      <w:r w:rsidR="00E70287">
        <w:t>15</w:t>
      </w:r>
      <w:r w:rsidRPr="002048C5">
        <w:t xml:space="preserve"> dana od </w:t>
      </w:r>
      <w:r>
        <w:t>održane javne dražbe.</w:t>
      </w:r>
      <w:r w:rsidR="007A750B">
        <w:t xml:space="preserve"> </w:t>
      </w:r>
      <w:r w:rsidRPr="002048C5">
        <w:t>Ako kupac u tom roku ne položi kupovninu sud će</w:t>
      </w:r>
      <w:r>
        <w:t xml:space="preserve"> posebnim</w:t>
      </w:r>
      <w:r w:rsidRPr="002048C5">
        <w:t xml:space="preserve"> rješenjem pro</w:t>
      </w:r>
      <w:r>
        <w:t xml:space="preserve">daju oglasiti </w:t>
      </w:r>
      <w:r w:rsidRPr="002048C5">
        <w:t>nevažećom i odrediti novu prodaju</w:t>
      </w:r>
      <w:r>
        <w:t xml:space="preserve"> uz uvjete određene za prodaju koja je oglašena nevažećom,</w:t>
      </w:r>
      <w:r w:rsidRPr="002048C5">
        <w:t xml:space="preserve"> a iz položene jamčevine namirit će se troškovi nove prodaje i naknaditi razlika između kupovnine postignute na prijašnjoj prodaji i </w:t>
      </w:r>
      <w:r>
        <w:t xml:space="preserve"> </w:t>
      </w:r>
      <w:r w:rsidRPr="002048C5">
        <w:t>novoj prodaji.</w:t>
      </w:r>
    </w:p>
    <w:p w:rsidRDefault="00882204" w:rsidP="004B13B6" w:rsidR="00882204">
      <w:pPr>
        <w:ind w:hanging="426" w:left="426"/>
        <w:jc w:val="both"/>
      </w:pPr>
    </w:p>
    <w:p w:rsidRDefault="00DC3B9E" w:rsidP="007A750B" w:rsidR="00882204">
      <w:pPr>
        <w:pStyle w:val="Odlomakpopisa"/>
        <w:numPr>
          <w:ilvl w:val="0"/>
          <w:numId w:val="22"/>
        </w:numPr>
        <w:ind w:hanging="425" w:left="567"/>
        <w:jc w:val="both"/>
      </w:pPr>
      <w:r>
        <w:t>Nekretnine će se rješenjem o dosudi dosuditi kupcu koji ponudi najpovoljniju cijenu.</w:t>
      </w:r>
      <w:r w:rsidR="007A750B">
        <w:t xml:space="preserve"> </w:t>
      </w:r>
      <w:r>
        <w:t>Ukoliko bude više kupaca, nekretnina će se dosuditi i kupcima koji su ponudili nižu cijenu (ali ne i nižu od one početne na ovom ročištu za prodaju)  prema veličini ponuđene cijene, ako kupci koji su ponudili veću cij</w:t>
      </w:r>
      <w:r w:rsidR="00882204">
        <w:t>enu ne polože kupovninu u roku.</w:t>
      </w:r>
    </w:p>
    <w:p w:rsidRDefault="00DC3B9E" w:rsidP="00D259EB" w:rsidR="00D259EB">
      <w:pPr>
        <w:pStyle w:val="Odlomakpopisa"/>
        <w:numPr>
          <w:ilvl w:val="0"/>
          <w:numId w:val="22"/>
        </w:numPr>
        <w:ind w:hanging="425" w:left="567"/>
        <w:jc w:val="both"/>
      </w:pPr>
      <w:r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D259EB" w:rsidP="00D259EB" w:rsidR="00D259EB">
      <w:pPr>
        <w:pStyle w:val="Odlomakpopisa"/>
        <w:ind w:left="567"/>
        <w:jc w:val="both"/>
      </w:pPr>
    </w:p>
    <w:p w:rsidRDefault="00DC3B9E" w:rsidP="00D259EB" w:rsidR="007A750B">
      <w:pPr>
        <w:pStyle w:val="Odlomakpopisa"/>
        <w:numPr>
          <w:ilvl w:val="0"/>
          <w:numId w:val="22"/>
        </w:numPr>
        <w:ind w:hanging="567" w:left="567"/>
        <w:jc w:val="both"/>
      </w:pPr>
      <w:r>
        <w:lastRenderedPageBreak/>
        <w:t>Nakon pravomoćnosti rješenja o dosudi i nakon što kupac položi kupovninu sud će donijeti zaključak o predaji nekretnina kupcu, čime kupac stupa u posjed istih.</w:t>
      </w:r>
    </w:p>
    <w:p w:rsidRDefault="007A750B" w:rsidP="00D259EB" w:rsidR="007A750B">
      <w:pPr>
        <w:pStyle w:val="Odlomakpopisa"/>
        <w:ind w:hanging="567" w:left="567"/>
      </w:pPr>
    </w:p>
    <w:p w:rsidRDefault="00DC3B9E" w:rsidP="00D259EB" w:rsidR="00DC3B9E">
      <w:pPr>
        <w:pStyle w:val="Odlomakpopisa"/>
        <w:numPr>
          <w:ilvl w:val="0"/>
          <w:numId w:val="22"/>
        </w:numPr>
        <w:ind w:hanging="567" w:left="567"/>
        <w:jc w:val="both"/>
      </w:pPr>
      <w:r w:rsidRPr="002048C5">
        <w:t>Prodaja se obavlja po načelu «viđeno-kupljen</w:t>
      </w:r>
      <w:r>
        <w:t>o», što isključuje sve naknadne</w:t>
      </w:r>
      <w:r w:rsidR="00D259EB">
        <w:t xml:space="preserve"> </w:t>
      </w:r>
      <w:r w:rsidRPr="002048C5">
        <w:t>prigovore kupca.</w:t>
      </w:r>
    </w:p>
    <w:p w:rsidRDefault="00882204" w:rsidP="00D259EB" w:rsidR="00882204">
      <w:pPr>
        <w:ind w:hanging="567" w:left="567"/>
        <w:jc w:val="both"/>
      </w:pPr>
    </w:p>
    <w:p w:rsidRDefault="00DC3B9E" w:rsidP="00D259EB" w:rsidR="00DC3B9E">
      <w:pPr>
        <w:pStyle w:val="Odlomakpopisa"/>
        <w:numPr>
          <w:ilvl w:val="0"/>
          <w:numId w:val="22"/>
        </w:numPr>
        <w:ind w:hanging="567" w:left="567"/>
        <w:jc w:val="both"/>
      </w:pPr>
      <w:r>
        <w:t>Razgledati nekretnine i dokumentaciju vezanu  uz iste, zainteresirane osobe mogu u vrijeme dogovoreno sa stečajnim upraviteljem na tel.</w:t>
      </w:r>
      <w:r w:rsidR="0038420D">
        <w:t xml:space="preserve"> </w:t>
      </w:r>
      <w:r>
        <w:t xml:space="preserve">br. </w:t>
      </w:r>
      <w:r w:rsidR="00F11089">
        <w:rPr>
          <w:i/>
        </w:rPr>
        <w:t>098/</w:t>
      </w:r>
      <w:r w:rsidR="00795561">
        <w:rPr>
          <w:i/>
        </w:rPr>
        <w:t>203</w:t>
      </w:r>
      <w:r w:rsidR="00F11089">
        <w:rPr>
          <w:i/>
        </w:rPr>
        <w:t>-</w:t>
      </w:r>
      <w:r w:rsidR="00795561">
        <w:rPr>
          <w:i/>
        </w:rPr>
        <w:t>836</w:t>
      </w:r>
    </w:p>
    <w:p w:rsidRDefault="00DC3B9E" w:rsidP="00DC3B9E" w:rsidR="00DC3B9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DC3B9E" w:rsidP="00DC3B9E" w:rsidR="00DC3B9E" w:rsidRPr="002048C5">
      <w:pPr>
        <w:jc w:val="center"/>
      </w:pPr>
      <w:r w:rsidRPr="002048C5">
        <w:t>Obrazloženje</w:t>
      </w:r>
    </w:p>
    <w:p w:rsidRDefault="00DC3B9E" w:rsidP="00DC3B9E" w:rsidR="00DC3B9E">
      <w:pPr>
        <w:jc w:val="both"/>
      </w:pPr>
    </w:p>
    <w:p w:rsidRDefault="00DC3B9E" w:rsidP="0032230E" w:rsidR="0032230E">
      <w:pPr>
        <w:jc w:val="both"/>
      </w:pPr>
      <w:r>
        <w:tab/>
        <w:t>Gore navedene nekretnine</w:t>
      </w:r>
      <w:r w:rsidR="0032230E">
        <w:t xml:space="preserve"> stečajnog dužnika prodavale su se u ovršnom postupku pred Općinskim sudom u Crikvenici po prijedlogu ovrhovoditelja kao razlučnog vjerovnika koji je pravo unovčenja bilo pred općinskim sudom u ovršnom postupku ili trgovačkim sudom u stečajnom postupku, imao sukladno odredbi čl. 164. Stečajnog zakona (NN 44/96, 29/99, 129/00, 123/03, 82/06, 116/10, 25/12, 133/12; dalje u tekstu SZ).</w:t>
      </w:r>
    </w:p>
    <w:p w:rsidRDefault="0032230E" w:rsidP="0032230E" w:rsidR="0032230E">
      <w:pPr>
        <w:jc w:val="both"/>
      </w:pPr>
    </w:p>
    <w:p w:rsidRDefault="0032230E" w:rsidP="0032230E" w:rsidR="0032230E">
      <w:pPr>
        <w:jc w:val="both"/>
      </w:pPr>
      <w:r>
        <w:tab/>
        <w:t>Međutim, ovršni postupak radi unovčenja nekretnina je nakon donošenja novog Stečajnog zakona (NN 71/15), sukladno odredbi čl. 169. SZ-a, prekinut, taj se sud oglasio nenadležnim za daljnje postupanje te ovršni predmet dostavio ovome sudu koji je, nastavljajući isti odredio ročište radi utvrđenja vrijednosti, međutim je ovrhovoditelj, NAVA BANKA d.d. u stečaju, povukla prijedlog za ovrhu, nakon čega je ovršni postupak obustavljen te pravomoćno rješenje o obustavi dostavljeno Općinskom sudu u Crikvenici.</w:t>
      </w:r>
    </w:p>
    <w:p w:rsidRDefault="0032230E" w:rsidP="0032230E" w:rsidR="0032230E">
      <w:pPr>
        <w:jc w:val="both"/>
      </w:pPr>
    </w:p>
    <w:p w:rsidRDefault="0032230E" w:rsidP="001102E2" w:rsidR="0032230E" w:rsidRPr="001102E2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tab/>
      </w:r>
      <w:r w:rsidRPr="001102E2">
        <w:rPr>
          <w:rFonts w:cs="Times New Roman" w:hAnsi="Times New Roman" w:ascii="Times New Roman"/>
          <w:sz w:val="24"/>
        </w:rPr>
        <w:t>Nakon pravomoćnosti navedenog stekli su se uvjeti za prodaju u stečajnom postupku, također temeljem odredbe čl. 164. starog SZ-a, te je nakon ročišta za utvrđenje vrijednosti i zaključka vezano za isto, donesen gore naveden zaključak o prodaj</w:t>
      </w:r>
      <w:r w:rsidR="001102E2">
        <w:rPr>
          <w:rFonts w:cs="Times New Roman" w:hAnsi="Times New Roman" w:ascii="Times New Roman"/>
          <w:sz w:val="24"/>
        </w:rPr>
        <w:t>i, budući da je stečajni postup</w:t>
      </w:r>
      <w:r w:rsidRPr="001102E2">
        <w:rPr>
          <w:rFonts w:cs="Times New Roman" w:hAnsi="Times New Roman" w:ascii="Times New Roman"/>
          <w:sz w:val="24"/>
        </w:rPr>
        <w:t>ak otvoren dana 16. srpnja 2015. godine, te se vezano za prodaju u ovom slučaju primjenjuju odredbe Ovršnog zakona (NN 112/12; 93/14)</w:t>
      </w:r>
      <w:r w:rsidR="001102E2">
        <w:rPr>
          <w:rFonts w:cs="Times New Roman" w:hAnsi="Times New Roman" w:ascii="Times New Roman"/>
          <w:sz w:val="24"/>
        </w:rPr>
        <w:t xml:space="preserve">, odnoseće na prodaju nekretnina s time da se ne primjenjuju odredbe OZ-a odnoseće na broj ročišta i smanjenje cijene. </w:t>
      </w:r>
    </w:p>
    <w:p w:rsidRDefault="001102E2" w:rsidP="00DC3B9E" w:rsidR="001102E2">
      <w:pPr>
        <w:jc w:val="both"/>
      </w:pPr>
    </w:p>
    <w:p w:rsidRDefault="00DC3B9E" w:rsidP="00DC3B9E" w:rsidR="00DC3B9E">
      <w:pPr>
        <w:jc w:val="both"/>
      </w:pPr>
      <w:r>
        <w:tab/>
        <w:t>Na prvom ročištu za javnu dražbu nekretnine se ne mogu prodati ispod utvrđene vrijednosti temeljem čl.</w:t>
      </w:r>
      <w:r w:rsidR="000C4754">
        <w:t xml:space="preserve"> </w:t>
      </w:r>
      <w:r>
        <w:t>164. SZ</w:t>
      </w:r>
      <w:r w:rsidR="000C4754">
        <w:t>-a</w:t>
      </w:r>
      <w:r>
        <w:t>.</w:t>
      </w:r>
    </w:p>
    <w:p w:rsidRDefault="00882204" w:rsidP="00DC3B9E" w:rsidR="00882204">
      <w:pPr>
        <w:jc w:val="both"/>
      </w:pPr>
    </w:p>
    <w:p w:rsidRDefault="00DC3B9E" w:rsidP="00DC3B9E" w:rsidR="00DC3B9E">
      <w:pPr>
        <w:ind w:firstLine="708"/>
        <w:jc w:val="both"/>
      </w:pPr>
      <w:r w:rsidRPr="00CC1A08">
        <w:t xml:space="preserve">O uvjetima i načinu prodaje odlučeno je kao u izreci ovog rješenja pozivom na odredbe </w:t>
      </w:r>
      <w:r w:rsidR="00882204" w:rsidRPr="00CC1A08">
        <w:t>Ovršnog zakona odnoseće na prodaju nekretnina</w:t>
      </w:r>
      <w:r w:rsidR="00CC1A08">
        <w:t>.</w:t>
      </w:r>
    </w:p>
    <w:p w:rsidRDefault="00882204" w:rsidP="00DC3B9E" w:rsidR="00882204">
      <w:pPr>
        <w:ind w:firstLine="708"/>
        <w:jc w:val="both"/>
      </w:pPr>
    </w:p>
    <w:p w:rsidRDefault="00D74F5E" w:rsidP="001102E2" w:rsidR="00DF49FF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0C4754">
        <w:t xml:space="preserve">, </w:t>
      </w:r>
      <w:r w:rsidR="001102E2">
        <w:t>22</w:t>
      </w:r>
      <w:r w:rsidR="002E3A57">
        <w:t xml:space="preserve">. </w:t>
      </w:r>
      <w:r w:rsidR="00795561">
        <w:t>veljače</w:t>
      </w:r>
      <w:r w:rsidR="002E3A57">
        <w:t xml:space="preserve"> </w:t>
      </w:r>
      <w:r w:rsidR="00795561">
        <w:t>2016</w:t>
      </w:r>
      <w:r w:rsidR="008B7A19">
        <w:t>.</w:t>
      </w:r>
    </w:p>
    <w:p w:rsidRDefault="00A806E8" w:rsidP="001A0199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C96D83">
        <w:tab/>
        <w:t xml:space="preserve">                </w:t>
      </w:r>
      <w:r w:rsidR="00622282" w:rsidRPr="002048C5">
        <w:t>SUDAC</w:t>
      </w:r>
      <w:r w:rsidRPr="002048C5">
        <w:t>:</w:t>
      </w:r>
    </w:p>
    <w:p w:rsidRDefault="00A806E8" w:rsidP="001A0199" w:rsidR="00C96D8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</w:t>
      </w:r>
      <w:r w:rsidR="00C96D83">
        <w:tab/>
      </w:r>
      <w:r w:rsidR="007025E0">
        <w:t xml:space="preserve">   </w:t>
      </w:r>
      <w:r w:rsidR="0063497F">
        <w:t>Nevenka Siladi Rstić</w:t>
      </w:r>
      <w:r w:rsidR="00BA1900">
        <w:t xml:space="preserve"> </w:t>
      </w:r>
      <w:r w:rsidR="00762468">
        <w:t>v.</w:t>
      </w:r>
      <w:r w:rsidR="00795561">
        <w:t xml:space="preserve"> </w:t>
      </w:r>
      <w:r w:rsidR="00762468">
        <w:t>r.</w:t>
      </w:r>
    </w:p>
    <w:p w:rsidRDefault="00DD1ABE" w:rsidP="001A0199" w:rsidR="00DD1ABE" w:rsidRPr="00C96D83">
      <w:pPr>
        <w:jc w:val="both"/>
        <w:rPr>
          <w:i/>
        </w:rPr>
      </w:pPr>
      <w:r w:rsidRPr="00C96D83">
        <w:rPr>
          <w:i/>
        </w:rPr>
        <w:t>UPUTA O PRAVNOM LIJEKU:</w:t>
      </w:r>
    </w:p>
    <w:p w:rsidRDefault="00DD1ABE" w:rsidP="001A0199" w:rsidR="00C96D83">
      <w:pPr>
        <w:jc w:val="both"/>
      </w:pPr>
      <w:r w:rsidRPr="00C96D83">
        <w:rPr>
          <w:i/>
        </w:rPr>
        <w:t>Protiv ovog zaključka nije dopuštena žalba (čl.11.st.9. SZ).</w:t>
      </w:r>
      <w:r>
        <w:tab/>
      </w:r>
    </w:p>
    <w:p w:rsidRDefault="00C96D83" w:rsidP="001A0199" w:rsidR="00C96D83">
      <w:pPr>
        <w:jc w:val="both"/>
      </w:pPr>
    </w:p>
    <w:p w:rsidRDefault="005B7A49" w:rsidP="00882204" w:rsidR="005B7A49">
      <w:pPr>
        <w:pStyle w:val="Uvuenotijeloteksta"/>
        <w:ind w:left="0"/>
        <w:jc w:val="both"/>
      </w:pPr>
      <w:r>
        <w:t>Za točnost otpravka – ovlašten službenik</w:t>
      </w:r>
    </w:p>
    <w:p w:rsidRDefault="005B7A49" w:rsidP="00882204" w:rsidR="00C465E7">
      <w:pPr>
        <w:pStyle w:val="Uvuenotijeloteksta"/>
        <w:ind w:left="0"/>
        <w:jc w:val="both"/>
      </w:pPr>
      <w:r>
        <w:t xml:space="preserve">                 </w:t>
      </w:r>
      <w:r>
        <w:tab/>
        <w:t>Ana Brlek</w:t>
      </w:r>
    </w:p>
    <w:p w:rsidRDefault="000C4754" w:rsidP="00882204" w:rsidR="000C4754">
      <w:pPr>
        <w:pStyle w:val="Uvuenotijeloteksta"/>
        <w:ind w:left="0"/>
        <w:jc w:val="both"/>
      </w:pPr>
    </w:p>
    <w:p w:rsidRDefault="00882204" w:rsidP="00882204" w:rsidR="00882204">
      <w:pPr>
        <w:pStyle w:val="Uvuenotijeloteksta"/>
        <w:ind w:left="0"/>
        <w:jc w:val="both"/>
      </w:pPr>
    </w:p>
    <w:p w:rsidRDefault="001102E2" w:rsidP="00882204" w:rsidR="001102E2">
      <w:pPr>
        <w:pStyle w:val="Uvuenotijeloteksta"/>
        <w:ind w:left="0"/>
        <w:jc w:val="both"/>
      </w:pPr>
    </w:p>
    <w:p w:rsidRDefault="00D259EB" w:rsidP="00882204" w:rsidR="00D259EB">
      <w:pPr>
        <w:pStyle w:val="Uvuenotijeloteksta"/>
        <w:ind w:left="0"/>
        <w:jc w:val="both"/>
      </w:pPr>
    </w:p>
    <w:p w:rsidRDefault="000C4754" w:rsidP="00762468" w:rsidR="00762468" w:rsidRPr="002048C5">
      <w:pPr>
        <w:jc w:val="both"/>
      </w:pPr>
      <w:r>
        <w:t>DN</w:t>
      </w:r>
      <w:r w:rsidR="00762468">
        <w:t>a</w:t>
      </w:r>
      <w:r w:rsidR="00762468" w:rsidRPr="002048C5">
        <w:t>:</w:t>
      </w:r>
    </w:p>
    <w:p w:rsidRDefault="00795561" w:rsidP="00795561" w:rsidR="00795561" w:rsidRPr="00A4233F">
      <w:pPr>
        <w:numPr>
          <w:ilvl w:val="0"/>
          <w:numId w:val="18"/>
        </w:numPr>
        <w:ind w:hanging="284" w:left="284"/>
        <w:jc w:val="both"/>
      </w:pPr>
      <w:r>
        <w:t xml:space="preserve">Nina Markovinović Belamarić </w:t>
      </w:r>
    </w:p>
    <w:p w:rsidRDefault="00795561" w:rsidP="00795561" w:rsidR="00795561">
      <w:pPr>
        <w:numPr>
          <w:ilvl w:val="0"/>
          <w:numId w:val="18"/>
        </w:numPr>
        <w:ind w:hanging="284" w:left="284"/>
        <w:jc w:val="both"/>
      </w:pPr>
      <w:r w:rsidRPr="00A4233F">
        <w:t xml:space="preserve">Razlučnom vjerovniku, </w:t>
      </w:r>
      <w:r w:rsidRPr="00E13551">
        <w:t xml:space="preserve">NAVA BANKA d.d. u stečaju, </w:t>
      </w:r>
      <w:r>
        <w:t>po stečajnom upravitelju Zdravko Mitak, Kneza Mislava 13</w:t>
      </w:r>
    </w:p>
    <w:p w:rsidRDefault="000C4754" w:rsidP="000C4754" w:rsidR="000C4754">
      <w:pPr>
        <w:pStyle w:val="Odlomakpopisa"/>
        <w:numPr>
          <w:ilvl w:val="0"/>
          <w:numId w:val="18"/>
        </w:numPr>
        <w:ind w:hanging="284" w:left="284"/>
        <w:jc w:val="both"/>
      </w:pPr>
      <w:r>
        <w:t>RH, MF, Porezna uprava</w:t>
      </w:r>
    </w:p>
    <w:p w:rsidRDefault="00795561" w:rsidP="00882204" w:rsidR="00762468">
      <w:pPr>
        <w:pStyle w:val="Odlomakpopisa"/>
        <w:numPr>
          <w:ilvl w:val="0"/>
          <w:numId w:val="18"/>
        </w:numPr>
        <w:ind w:hanging="284" w:left="284"/>
        <w:jc w:val="both"/>
      </w:pPr>
      <w:r>
        <w:t xml:space="preserve">Mrežna stranica </w:t>
      </w:r>
      <w:r w:rsidR="000C4754">
        <w:t>e-</w:t>
      </w:r>
      <w:r w:rsidR="00882204">
        <w:t>O</w:t>
      </w:r>
      <w:r w:rsidR="00762468">
        <w:t>glasna ploča Trgovačkog suda Zagreb</w:t>
      </w:r>
    </w:p>
    <w:p w:rsidRDefault="00762468" w:rsidP="00882204" w:rsidR="00762468">
      <w:pPr>
        <w:pStyle w:val="Odlomakpopisa"/>
        <w:numPr>
          <w:ilvl w:val="0"/>
          <w:numId w:val="18"/>
        </w:numPr>
        <w:ind w:hanging="284" w:left="284"/>
        <w:jc w:val="both"/>
      </w:pPr>
      <w:r>
        <w:t xml:space="preserve">VTS RH i </w:t>
      </w:r>
      <w:r w:rsidR="00882204">
        <w:t>FINA</w:t>
      </w:r>
      <w:r>
        <w:t xml:space="preserve"> te za sredstva javnog informiranja, dostavit će stečajni upravitelj</w:t>
      </w:r>
    </w:p>
    <w:p w:rsidRDefault="00762468" w:rsidP="00762468" w:rsidR="00762468">
      <w:pPr>
        <w:jc w:val="both"/>
      </w:pPr>
    </w:p>
    <w:p w:rsidRDefault="00622282" w:rsidP="001A0199" w:rsidR="00622282" w:rsidRPr="002048C5">
      <w:pPr>
        <w:jc w:val="both"/>
      </w:pPr>
    </w:p>
    <w:sectPr w:rsidSect="006C0974" w:rsidR="00622282" w:rsidRPr="002048C5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EE0" w:rsidR="00E33EE0">
      <w:r>
        <w:separator/>
      </w:r>
    </w:p>
  </w:endnote>
  <w:endnote w:id="0" w:type="continuationSeparator">
    <w:p w:rsidRDefault="00E33EE0" w:rsidR="00E33E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EE0" w:rsidR="00E33EE0">
      <w:r>
        <w:separator/>
      </w:r>
    </w:p>
  </w:footnote>
  <w:footnote w:id="0" w:type="continuationSeparator">
    <w:p w:rsidRDefault="00E33EE0" w:rsidR="00E33E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295672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7A49" w:rsidR="005B7A4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594A77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4825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F11089" w:rsidP="001102E2" w:rsidR="005B7A49" w:rsidRPr="0028257A">
    <w:pPr>
      <w:pStyle w:val="Zaglavlje"/>
      <w:ind w:right="-2"/>
      <w:jc w:val="right"/>
      <w:rPr>
        <w:sz w:val="20"/>
        <w:szCs w:val="20"/>
      </w:rPr>
    </w:pPr>
    <w:r>
      <w:t xml:space="preserve"> </w:t>
    </w:r>
    <w:r w:rsidR="00677DAE">
      <w:t xml:space="preserve">  </w:t>
    </w:r>
    <w:r>
      <w:t xml:space="preserve">   </w:t>
    </w:r>
    <w:r w:rsidR="001102E2">
      <w:t xml:space="preserve">   </w:t>
    </w:r>
    <w:r w:rsidR="00795561">
      <w:t>47. St-234/15-</w:t>
    </w:r>
    <w:r w:rsidR="001102E2">
      <w:rPr>
        <w:sz w:val="20"/>
      </w:rPr>
      <w:t>31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R="007A750B">
    <w:pPr>
      <w:pStyle w:val="Zaglavlje"/>
    </w:pPr>
    <w:r>
      <w:tab/>
    </w:r>
    <w:r>
      <w:tab/>
    </w:r>
  </w:p>
  <w:p w:rsidRDefault="007A750B" w:rsidR="007A750B">
    <w:pPr>
      <w:pStyle w:val="Zaglavlje"/>
    </w:pPr>
  </w:p>
  <w:p w:rsidRDefault="007A750B" w:rsidP="00953077" w:rsidR="007A750B">
    <w:pPr>
      <w:pStyle w:val="Zaglavlje"/>
      <w:rPr>
        <w:sz w:val="20"/>
        <w:szCs w:val="20"/>
      </w:rPr>
    </w:pPr>
    <w:r>
      <w:tab/>
    </w:r>
    <w:r>
      <w:tab/>
    </w:r>
    <w:r w:rsidR="00795561">
      <w:t>47. St-234/15-</w:t>
    </w:r>
    <w:r w:rsidR="001102E2">
      <w:rPr>
        <w:sz w:val="20"/>
      </w:rPr>
      <w:t>31</w:t>
    </w:r>
  </w:p>
  <w:p w:rsidRDefault="007A750B" w:rsidP="00953077" w:rsidR="007A750B">
    <w:pPr>
      <w:pStyle w:val="Zaglavlje"/>
      <w:rPr>
        <w:sz w:val="20"/>
        <w:szCs w:val="20"/>
      </w:rPr>
    </w:pPr>
  </w:p>
  <w:p w:rsidRDefault="007A750B" w:rsidP="00953077" w:rsidR="007A750B">
    <w:pPr>
      <w:pStyle w:val="Zaglavlje"/>
      <w:rPr>
        <w:sz w:val="20"/>
        <w:szCs w:val="20"/>
      </w:rPr>
    </w:pPr>
  </w:p>
  <w:p w:rsidRDefault="007A750B" w:rsidP="00953077" w:rsidR="007A750B">
    <w:pPr>
      <w:pStyle w:val="Zaglavlje"/>
      <w:rPr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0C42FE" w:rsidR="007A750B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7A750B" w:rsidP="000C42FE" w:rsidR="007A750B" w:rsidRPr="00953077">
    <w:pPr>
      <w:pStyle w:val="Zaglavlje"/>
      <w:ind w:left="426"/>
    </w:pPr>
    <w:r w:rsidRPr="00953077">
      <w:t>Trgovački sud u Zagrebu</w:t>
    </w:r>
  </w:p>
  <w:p w:rsidRDefault="007A750B" w:rsidP="000C42FE" w:rsidR="007A750B" w:rsidRPr="00953077">
    <w:pPr>
      <w:pStyle w:val="Zaglavlje"/>
      <w:ind w:left="426"/>
    </w:pPr>
    <w:r w:rsidRPr="00953077"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7053B"/>
    <w:multiLevelType w:val="hybridMultilevel"/>
    <w:tmpl w:val="D59C5498"/>
    <w:lvl w:tplc="5106AD3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2">
    <w:nsid w:val="06CF597B"/>
    <w:multiLevelType w:val="hybridMultilevel"/>
    <w:tmpl w:val="AC7E046A"/>
    <w:lvl w:tplc="25A0B4FC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5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13196624"/>
    <w:multiLevelType w:val="hybridMultilevel"/>
    <w:tmpl w:val="932803D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4360663"/>
    <w:multiLevelType w:val="hybridMultilevel"/>
    <w:tmpl w:val="8904F512"/>
    <w:lvl w:tplc="5A2807E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AA1660"/>
    <w:multiLevelType w:val="hybridMultilevel"/>
    <w:tmpl w:val="733A1D00"/>
    <w:lvl w:tplc="51B61E0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0307EBB"/>
    <w:multiLevelType w:val="hybridMultilevel"/>
    <w:tmpl w:val="3BAA3572"/>
    <w:lvl w:tplc="ADC4CF24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2C4B7BF9"/>
    <w:multiLevelType w:val="hybridMultilevel"/>
    <w:tmpl w:val="B4409920"/>
    <w:lvl w:tplc="FB2C634E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F43352E"/>
    <w:multiLevelType w:val="hybridMultilevel"/>
    <w:tmpl w:val="E95646E6"/>
    <w:lvl w:tplc="4F26D6F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8">
    <w:nsid w:val="4C8853B6"/>
    <w:multiLevelType w:val="hybridMultilevel"/>
    <w:tmpl w:val="BE8815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CA34100"/>
    <w:multiLevelType w:val="hybridMultilevel"/>
    <w:tmpl w:val="1A5EE188"/>
    <w:lvl w:tplc="AE8A799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D033E5A"/>
    <w:multiLevelType w:val="hybridMultilevel"/>
    <w:tmpl w:val="AF721BCA"/>
    <w:lvl w:tplc="45D45C9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5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70891196"/>
    <w:multiLevelType w:val="hybridMultilevel"/>
    <w:tmpl w:val="FD069974"/>
    <w:lvl w:tplc="45F2CA2E" w:ilvl="0">
      <w:start w:val="9777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7106301B"/>
    <w:multiLevelType w:val="hybridMultilevel"/>
    <w:tmpl w:val="CCC41A40"/>
    <w:lvl w:tplc="27B0E3C0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7EEE3230"/>
    <w:multiLevelType w:val="hybridMultilevel"/>
    <w:tmpl w:val="117E612C"/>
    <w:lvl w:tplc="F80C804A" w:ilvl="0">
      <w:start w:val="4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21"/>
  </w:num>
  <w:num w:numId="3">
    <w:abstractNumId w:val="23"/>
  </w:num>
  <w:num w:numId="4">
    <w:abstractNumId w:val="1"/>
  </w:num>
  <w:num w:numId="5">
    <w:abstractNumId w:val="3"/>
  </w:num>
  <w:num w:numId="6">
    <w:abstractNumId w:val="25"/>
  </w:num>
  <w:num w:numId="7">
    <w:abstractNumId w:val="14"/>
  </w:num>
  <w:num w:numId="8">
    <w:abstractNumId w:val="22"/>
  </w:num>
  <w:num w:numId="9">
    <w:abstractNumId w:val="4"/>
  </w:num>
  <w:num w:numId="10">
    <w:abstractNumId w:val="12"/>
  </w:num>
  <w:num w:numId="11">
    <w:abstractNumId w:val="17"/>
  </w:num>
  <w:num w:numId="12">
    <w:abstractNumId w:val="5"/>
  </w:num>
  <w:num w:numId="13">
    <w:abstractNumId w:val="24"/>
  </w:num>
  <w:num w:numId="14">
    <w:abstractNumId w:val="15"/>
  </w:num>
  <w:num w:numId="15">
    <w:abstractNumId w:val="8"/>
  </w:num>
  <w:num w:numId="1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29"/>
  </w:num>
  <w:num w:numId="19">
    <w:abstractNumId w:val="7"/>
  </w:num>
  <w:num w:numId="20">
    <w:abstractNumId w:val="11"/>
  </w:num>
  <w:num w:numId="21">
    <w:abstractNumId w:val="0"/>
  </w:num>
  <w:num w:numId="22">
    <w:abstractNumId w:val="20"/>
  </w:num>
  <w:num w:numId="23">
    <w:abstractNumId w:val="9"/>
  </w:num>
  <w:num w:numId="24">
    <w:abstractNumId w:val="16"/>
  </w:num>
  <w:num w:numId="25">
    <w:abstractNumId w:val="19"/>
  </w:num>
  <w:num w:numId="26">
    <w:abstractNumId w:val="2"/>
  </w:num>
  <w:num w:numId="27">
    <w:abstractNumId w:val="26"/>
  </w:num>
  <w:num w:numId="28">
    <w:abstractNumId w:val="28"/>
  </w:num>
  <w:num w:numId="29">
    <w:abstractNumId w:val="13"/>
  </w:num>
  <w:num w:numId="30">
    <w:abstractNumId w:val="27"/>
  </w:num>
  <w:num w:numId="3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71195"/>
    <w:rsid w:val="0008428F"/>
    <w:rsid w:val="000C3E14"/>
    <w:rsid w:val="000C4754"/>
    <w:rsid w:val="000C747F"/>
    <w:rsid w:val="000E292E"/>
    <w:rsid w:val="0011011A"/>
    <w:rsid w:val="001102E2"/>
    <w:rsid w:val="0013119D"/>
    <w:rsid w:val="00142D20"/>
    <w:rsid w:val="00152575"/>
    <w:rsid w:val="00165B0A"/>
    <w:rsid w:val="0019493C"/>
    <w:rsid w:val="001A0199"/>
    <w:rsid w:val="001C2FB5"/>
    <w:rsid w:val="001C4A03"/>
    <w:rsid w:val="001F004F"/>
    <w:rsid w:val="001F7157"/>
    <w:rsid w:val="002048C5"/>
    <w:rsid w:val="00215919"/>
    <w:rsid w:val="00232160"/>
    <w:rsid w:val="00236C2C"/>
    <w:rsid w:val="00240BD0"/>
    <w:rsid w:val="00282355"/>
    <w:rsid w:val="0028257A"/>
    <w:rsid w:val="00284C28"/>
    <w:rsid w:val="002909E2"/>
    <w:rsid w:val="00295672"/>
    <w:rsid w:val="0029769A"/>
    <w:rsid w:val="002E2883"/>
    <w:rsid w:val="002E3A57"/>
    <w:rsid w:val="00303C1B"/>
    <w:rsid w:val="00313F06"/>
    <w:rsid w:val="0032230E"/>
    <w:rsid w:val="00330373"/>
    <w:rsid w:val="0033785D"/>
    <w:rsid w:val="003542AC"/>
    <w:rsid w:val="00361D36"/>
    <w:rsid w:val="00365F0C"/>
    <w:rsid w:val="00374088"/>
    <w:rsid w:val="00374D53"/>
    <w:rsid w:val="0038420D"/>
    <w:rsid w:val="00391F73"/>
    <w:rsid w:val="00397CFA"/>
    <w:rsid w:val="003B2001"/>
    <w:rsid w:val="003B3028"/>
    <w:rsid w:val="003F2381"/>
    <w:rsid w:val="00411A6B"/>
    <w:rsid w:val="004270F7"/>
    <w:rsid w:val="00432782"/>
    <w:rsid w:val="00444EEC"/>
    <w:rsid w:val="004451EF"/>
    <w:rsid w:val="00487B15"/>
    <w:rsid w:val="00494A48"/>
    <w:rsid w:val="004B0809"/>
    <w:rsid w:val="004B13B6"/>
    <w:rsid w:val="004D6AD2"/>
    <w:rsid w:val="004E3573"/>
    <w:rsid w:val="004F59FE"/>
    <w:rsid w:val="00516D2E"/>
    <w:rsid w:val="00541E38"/>
    <w:rsid w:val="00563720"/>
    <w:rsid w:val="00592CB5"/>
    <w:rsid w:val="00594A77"/>
    <w:rsid w:val="00597E7B"/>
    <w:rsid w:val="005A257A"/>
    <w:rsid w:val="005A5170"/>
    <w:rsid w:val="005B7A49"/>
    <w:rsid w:val="005D397A"/>
    <w:rsid w:val="005D7DF5"/>
    <w:rsid w:val="006164C2"/>
    <w:rsid w:val="00622282"/>
    <w:rsid w:val="00626D75"/>
    <w:rsid w:val="00627006"/>
    <w:rsid w:val="00633709"/>
    <w:rsid w:val="0063497F"/>
    <w:rsid w:val="00644428"/>
    <w:rsid w:val="006677C8"/>
    <w:rsid w:val="00677DAE"/>
    <w:rsid w:val="00685199"/>
    <w:rsid w:val="00696917"/>
    <w:rsid w:val="006A7BF6"/>
    <w:rsid w:val="006A7C82"/>
    <w:rsid w:val="006C0974"/>
    <w:rsid w:val="006C2827"/>
    <w:rsid w:val="006C2D9D"/>
    <w:rsid w:val="006D4DB7"/>
    <w:rsid w:val="007025E0"/>
    <w:rsid w:val="00762468"/>
    <w:rsid w:val="007678A2"/>
    <w:rsid w:val="00784EF5"/>
    <w:rsid w:val="00795561"/>
    <w:rsid w:val="007960BC"/>
    <w:rsid w:val="007A0ABD"/>
    <w:rsid w:val="007A750B"/>
    <w:rsid w:val="007D25D9"/>
    <w:rsid w:val="008122CF"/>
    <w:rsid w:val="0082107F"/>
    <w:rsid w:val="00836C85"/>
    <w:rsid w:val="00841210"/>
    <w:rsid w:val="00874495"/>
    <w:rsid w:val="0088070C"/>
    <w:rsid w:val="00882204"/>
    <w:rsid w:val="00882E6B"/>
    <w:rsid w:val="008841B3"/>
    <w:rsid w:val="00892B54"/>
    <w:rsid w:val="008A387F"/>
    <w:rsid w:val="008B7A19"/>
    <w:rsid w:val="008D514A"/>
    <w:rsid w:val="008F4849"/>
    <w:rsid w:val="0093735D"/>
    <w:rsid w:val="00947AC0"/>
    <w:rsid w:val="009515ED"/>
    <w:rsid w:val="009648EA"/>
    <w:rsid w:val="0098650A"/>
    <w:rsid w:val="009C3B39"/>
    <w:rsid w:val="009E0375"/>
    <w:rsid w:val="009E64C1"/>
    <w:rsid w:val="00A23501"/>
    <w:rsid w:val="00A31CB4"/>
    <w:rsid w:val="00A34825"/>
    <w:rsid w:val="00A406A1"/>
    <w:rsid w:val="00A53CB8"/>
    <w:rsid w:val="00A63AD6"/>
    <w:rsid w:val="00A75EAF"/>
    <w:rsid w:val="00A76FD1"/>
    <w:rsid w:val="00A806E8"/>
    <w:rsid w:val="00A97C08"/>
    <w:rsid w:val="00AA09BB"/>
    <w:rsid w:val="00AA3112"/>
    <w:rsid w:val="00AE28C7"/>
    <w:rsid w:val="00AE2DF2"/>
    <w:rsid w:val="00AE73D5"/>
    <w:rsid w:val="00AF375B"/>
    <w:rsid w:val="00B01320"/>
    <w:rsid w:val="00B134BA"/>
    <w:rsid w:val="00B16F77"/>
    <w:rsid w:val="00B17D67"/>
    <w:rsid w:val="00B254AF"/>
    <w:rsid w:val="00B3642F"/>
    <w:rsid w:val="00B419CB"/>
    <w:rsid w:val="00B50989"/>
    <w:rsid w:val="00B53EDC"/>
    <w:rsid w:val="00B81BEC"/>
    <w:rsid w:val="00BA1900"/>
    <w:rsid w:val="00BA698F"/>
    <w:rsid w:val="00BA6DB0"/>
    <w:rsid w:val="00BA70C8"/>
    <w:rsid w:val="00BE2B05"/>
    <w:rsid w:val="00BE3191"/>
    <w:rsid w:val="00C14DEC"/>
    <w:rsid w:val="00C31D53"/>
    <w:rsid w:val="00C41D74"/>
    <w:rsid w:val="00C4419D"/>
    <w:rsid w:val="00C465E7"/>
    <w:rsid w:val="00C46A70"/>
    <w:rsid w:val="00C62F5D"/>
    <w:rsid w:val="00C7731C"/>
    <w:rsid w:val="00C81737"/>
    <w:rsid w:val="00C85B7E"/>
    <w:rsid w:val="00C949A8"/>
    <w:rsid w:val="00C96D83"/>
    <w:rsid w:val="00CB452B"/>
    <w:rsid w:val="00CC13F8"/>
    <w:rsid w:val="00CC1A08"/>
    <w:rsid w:val="00CE350D"/>
    <w:rsid w:val="00CE4AD0"/>
    <w:rsid w:val="00CF6858"/>
    <w:rsid w:val="00D1501D"/>
    <w:rsid w:val="00D15370"/>
    <w:rsid w:val="00D259EB"/>
    <w:rsid w:val="00D27E4F"/>
    <w:rsid w:val="00D45980"/>
    <w:rsid w:val="00D5779B"/>
    <w:rsid w:val="00D74F5E"/>
    <w:rsid w:val="00D8523B"/>
    <w:rsid w:val="00D92D22"/>
    <w:rsid w:val="00DA1DB6"/>
    <w:rsid w:val="00DB6978"/>
    <w:rsid w:val="00DC3B9E"/>
    <w:rsid w:val="00DD1ABE"/>
    <w:rsid w:val="00DD24F7"/>
    <w:rsid w:val="00DF2724"/>
    <w:rsid w:val="00DF49FF"/>
    <w:rsid w:val="00DF4DE0"/>
    <w:rsid w:val="00DF6799"/>
    <w:rsid w:val="00DF7F87"/>
    <w:rsid w:val="00E0607D"/>
    <w:rsid w:val="00E32F18"/>
    <w:rsid w:val="00E33EE0"/>
    <w:rsid w:val="00E359B0"/>
    <w:rsid w:val="00E403AC"/>
    <w:rsid w:val="00E42B05"/>
    <w:rsid w:val="00E66974"/>
    <w:rsid w:val="00E70287"/>
    <w:rsid w:val="00E73A1B"/>
    <w:rsid w:val="00E92A0B"/>
    <w:rsid w:val="00EA20D4"/>
    <w:rsid w:val="00EC6820"/>
    <w:rsid w:val="00ED5EBE"/>
    <w:rsid w:val="00F11089"/>
    <w:rsid w:val="00F20940"/>
    <w:rsid w:val="00F57473"/>
    <w:rsid w:val="00F63357"/>
    <w:rsid w:val="00F80116"/>
    <w:rsid w:val="00F8220F"/>
    <w:rsid w:val="00F82CEF"/>
    <w:rsid w:val="00F86E5D"/>
    <w:rsid w:val="00F92F05"/>
    <w:rsid w:val="00FC10F8"/>
    <w:rsid w:val="00FE1257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E70287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A750B"/>
    <w:rPr>
      <w:sz w:val="24"/>
      <w:szCs w:val="24"/>
    </w:rPr>
  </w:style>
  <w:style w:styleId="Reetkatablice" w:type="table">
    <w:name w:val="Table Grid"/>
    <w:basedOn w:val="Obinatablica"/>
    <w:uiPriority w:val="59"/>
    <w:rsid w:val="00D259EB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ijelotekstaChar" w:type="character">
    <w:name w:val="Tijelo teksta Char"/>
    <w:basedOn w:val="Zadanifontodlomka"/>
    <w:link w:val="Tijeloteksta"/>
    <w:rsid w:val="0032230E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78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785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785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785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785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E70287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A750B"/>
    <w:rPr>
      <w:sz w:val="24"/>
      <w:szCs w:val="24"/>
    </w:rPr>
  </w:style>
  <w:style w:styleId="Reetkatablice" w:type="table">
    <w:name w:val="Table Grid"/>
    <w:basedOn w:val="Obinatablica"/>
    <w:uiPriority w:val="59"/>
    <w:rsid w:val="00D259EB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ijelotekstaChar" w:type="character">
    <w:name w:val="Tijelo teksta Char"/>
    <w:basedOn w:val="Zadanifontodlomka"/>
    <w:link w:val="Tijeloteksta"/>
    <w:rsid w:val="0032230E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78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785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785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785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785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1. javna dražba</izvorni_sadrzaj>
    <derivirana_varijabla naziv="DomainObject.Primjedba_1">1. javna dražba</derivirana_varijabla>
  </DomainObject.Primjedba>
  <DomainObject.Oznaka>
    <izvorni_sadrzaj>St-234/2015-31</izvorni_sadrzaj>
    <derivirana_varijabla naziv="DomainObject.Oznaka_1">St-234/2015-31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</izvorni_sadrzaj>
    <derivirana_varijabla naziv="DomainObject.Predmet.Broj_1">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2015.</izvorni_sadrzaj>
    <derivirana_varijabla naziv="DomainObject.Predmet.DatumOsnivanja_1">24.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St-234/2015</izvorni_sadrzaj>
    <derivirana_varijabla naziv="DomainObject.Predmet.OznakaBroj_1">St-234/2015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TIP TOURS - PUTNIČKA AGENCIJA d.o.o. za turizam i trgovinu u stečaju</izvorni_sadrzaj>
    <derivirana_varijabla naziv="DomainObject.Predmet.ProtustrankaFormated_1">  TIP TOURS - PUTNIČKA AGENCIJA d.o.o. za turizam i trgovinu u stečaju</derivirana_varijabla>
  </DomainObject.Predmet.ProtustrankaFormated>
  <DomainObject.Predmet.ProtustrankaFormatedOIB>
    <izvorni_sadrzaj>  TIP TOURS - PUTNIČKA AGENCIJA d.o.o. za turizam i trgovinu u stečaju, OIB 83011422157</izvorni_sadrzaj>
    <derivirana_varijabla naziv="DomainObject.Predmet.ProtustrankaFormatedOIB_1">  TIP TOURS - PUTNIČKA AGENCIJA d.o.o. za turizam i trgovinu u stečaju, OIB 83011422157</derivirana_varijabla>
  </DomainObject.Predmet.ProtustrankaFormatedOIB>
  <DomainObject.Predmet.ProtustrankaFormatedWithAdress>
    <izvorni_sadrzaj> TIP TOURS - PUTNIČKA AGENCIJA d.o.o. za turizam i trgovinu u stečaju, Nova Ves 69, 10000 Zagreb</izvorni_sadrzaj>
    <derivirana_varijabla naziv="DomainObject.Predmet.ProtustrankaFormatedWithAdress_1"> TIP TOURS - PUTNIČKA AGENCIJA d.o.o. za turizam i trgovinu u stečaju, Nova Ves 69, 10000 Zagreb</derivirana_varijabla>
  </DomainObject.Predmet.ProtustrankaFormatedWithAdress>
  <DomainObject.Predmet.ProtustrankaFormatedWithAdressOIB>
    <izvorni_sadrzaj> TIP TOURS - PUTNIČKA AGENCIJA d.o.o. za turizam i trgovinu u stečaju, OIB 83011422157, Nova Ves 69, 10000 Zagreb</izvorni_sadrzaj>
    <derivirana_varijabla naziv="DomainObject.Predmet.ProtustrankaFormatedWithAdressOIB_1"> TIP TOURS - PUTNIČKA AGENCIJA d.o.o. za turizam i trgovinu u stečaju, OIB 83011422157, Nova Ves 69, 10000 Zagreb</derivirana_varijabla>
  </DomainObject.Predmet.ProtustrankaFormatedWithAdressOIB>
  <DomainObject.Predmet.ProtustrankaWithAdress>
    <izvorni_sadrzaj>TIP TOURS - PUTNIČKA AGENCIJA d.o.o. za turizam i trgovinu u stečaju Nova Ves 69, 10000 Zagreb</izvorni_sadrzaj>
    <derivirana_varijabla naziv="DomainObject.Predmet.ProtustrankaWithAdress_1">TIP TOURS - PUTNIČKA AGENCIJA d.o.o. za turizam i trgovinu u stečaju Nova Ves 69, 10000 Zagreb</derivirana_varijabla>
  </DomainObject.Predmet.ProtustrankaWithAdress>
  <DomainObject.Predmet.ProtustrankaWithAdressOIB>
    <izvorni_sadrzaj>TIP TOURS - PUTNIČKA AGENCIJA d.o.o. za turizam i trgovinu u stečaju, OIB 83011422157, Nova Ves 69, 10000 Zagreb</izvorni_sadrzaj>
    <derivirana_varijabla naziv="DomainObject.Predmet.ProtustrankaWithAdressOIB_1">TIP TOURS - PUTNIČKA AGENCIJA d.o.o. za turizam i trgovinu u stečaju, OIB 83011422157, Nova Ves 69, 10000 Zagreb</derivirana_varijabla>
  </DomainObject.Predmet.ProtustrankaWithAdressOIB>
  <DomainObject.Predmet.ProtustrankaNazivFormated>
    <izvorni_sadrzaj>TIP TOURS - PUTNIČKA AGENCIJA d.o.o. za turizam i trgovinu u stečaju</izvorni_sadrzaj>
    <derivirana_varijabla naziv="DomainObject.Predmet.ProtustrankaNazivFormated_1">TIP TOURS - PUTNIČKA AGENCIJA d.o.o. za turizam i trgovinu u stečaju</derivirana_varijabla>
  </DomainObject.Predmet.ProtustrankaNazivFormated>
  <DomainObject.Predmet.ProtustrankaNazivFormatedOIB>
    <izvorni_sadrzaj>TIP TOURS - PUTNIČKA AGENCIJA d.o.o. za turizam i trgovinu u stečaju, OIB 83011422157</izvorni_sadrzaj>
    <derivirana_varijabla naziv="DomainObject.Predmet.ProtustrankaNazivFormatedOIB_1">TIP TOURS - PUTNIČKA AGENCIJA d.o.o. za turizam i trgovinu u stečaju, OIB 83011422157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TIP TOURS - PUTNIČKA AGENCIJA d.o.o.</izvorni_sadrzaj>
    <derivirana_varijabla naziv="DomainObject.Predmet.StrankaFormated_1">  TIP TOURS - PUTNIČKA AGENCIJA d.o.o.</derivirana_varijabla>
  </DomainObject.Predmet.StrankaFormated>
  <DomainObject.Predmet.StrankaFormatedOIB>
    <izvorni_sadrzaj>  TIP TOURS - PUTNIČKA AGENCIJA d.o.o., OIB 83011422157</izvorni_sadrzaj>
    <derivirana_varijabla naziv="DomainObject.Predmet.StrankaFormatedOIB_1">  TIP TOURS - PUTNIČKA AGENCIJA d.o.o., OIB 83011422157</derivirana_varijabla>
  </DomainObject.Predmet.StrankaFormatedOIB>
  <DomainObject.Predmet.StrankaFormatedWithAdress>
    <izvorni_sadrzaj> TIP TOURS - PUTNIČKA AGENCIJA d.o.o., Nova Ves 69, 10000 Zagreb</izvorni_sadrzaj>
    <derivirana_varijabla naziv="DomainObject.Predmet.StrankaFormatedWithAdress_1"> TIP TOURS - PUTNIČKA AGENCIJA d.o.o., Nova Ves 69, 10000 Zagreb</derivirana_varijabla>
  </DomainObject.Predmet.StrankaFormatedWithAdress>
  <DomainObject.Predmet.StrankaFormatedWithAdressOIB>
    <izvorni_sadrzaj> TIP TOURS - PUTNIČKA AGENCIJA d.o.o., OIB 83011422157, Nova Ves 69, 10000 Zagreb</izvorni_sadrzaj>
    <derivirana_varijabla naziv="DomainObject.Predmet.StrankaFormatedWithAdressOIB_1"> TIP TOURS - PUTNIČKA AGENCIJA d.o.o., OIB 83011422157, Nova Ves 69, 10000 Zagreb</derivirana_varijabla>
  </DomainObject.Predmet.StrankaFormatedWithAdressOIB>
  <DomainObject.Predmet.StrankaWithAdress>
    <izvorni_sadrzaj>TIP TOURS - PUTNIČKA AGENCIJA d.o.o. Nova Ves 69,10000 Zagreb</izvorni_sadrzaj>
    <derivirana_varijabla naziv="DomainObject.Predmet.StrankaWithAdress_1">TIP TOURS - PUTNIČKA AGENCIJA d.o.o. Nova Ves 69,10000 Zagreb</derivirana_varijabla>
  </DomainObject.Predmet.StrankaWithAdress>
  <DomainObject.Predmet.StrankaWithAdressOIB>
    <izvorni_sadrzaj>TIP TOURS - PUTNIČKA AGENCIJA d.o.o., OIB 83011422157, Nova Ves 69,10000 Zagreb</izvorni_sadrzaj>
    <derivirana_varijabla naziv="DomainObject.Predmet.StrankaWithAdressOIB_1">TIP TOURS - PUTNIČKA AGENCIJA d.o.o., OIB 83011422157, Nova Ves 69,10000 Zagreb</derivirana_varijabla>
  </DomainObject.Predmet.StrankaWithAdressOIB>
  <DomainObject.Predmet.StrankaNazivFormated>
    <izvorni_sadrzaj>TIP TOURS - PUTNIČKA AGENCIJA d.o.o.</izvorni_sadrzaj>
    <derivirana_varijabla naziv="DomainObject.Predmet.StrankaNazivFormated_1">TIP TOURS - PUTNIČKA AGENCIJA d.o.o.</derivirana_varijabla>
  </DomainObject.Predmet.StrankaNazivFormated>
  <DomainObject.Predmet.StrankaNazivFormatedOIB>
    <izvorni_sadrzaj>TIP TOURS - PUTNIČKA AGENCIJA d.o.o., OIB 83011422157</izvorni_sadrzaj>
    <derivirana_varijabla naziv="DomainObject.Predmet.StrankaNazivFormatedOIB_1">TIP TOURS - PUTNIČKA AGENCIJA d.o.o., OIB 83011422157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TIP TOURS - PUTNIČKA AGENCIJA d.o.o.</item>
    </izvorni_sadrzaj>
    <derivirana_varijabla naziv="DomainObject.Predmet.StrankaListFormated_1">
      <item>TIP TOURS - PUTNIČKA AGENCIJA d.o.o.</item>
    </derivirana_varijabla>
  </DomainObject.Predmet.StrankaListFormated>
  <DomainObject.Predmet.StrankaListFormatedOIB>
    <izvorni_sadrzaj>
      <item>TIP TOURS - PUTNIČKA AGENCIJA d.o.o., OIB 83011422157</item>
    </izvorni_sadrzaj>
    <derivirana_varijabla naziv="DomainObject.Predmet.StrankaListFormatedOIB_1">
      <item>TIP TOURS - PUTNIČKA AGENCIJA d.o.o., OIB 83011422157</item>
    </derivirana_varijabla>
  </DomainObject.Predmet.StrankaListFormatedOIB>
  <DomainObject.Predmet.StrankaListFormatedWithAdress>
    <izvorni_sadrzaj>
      <item>TIP TOURS - PUTNIČKA AGENCIJA d.o.o., Nova Ves 69, 10000 Zagreb</item>
    </izvorni_sadrzaj>
    <derivirana_varijabla naziv="DomainObject.Predmet.StrankaListFormatedWithAdress_1">
      <item>TIP TOURS - PUTNIČKA AGENCIJA d.o.o., Nova Ves 69, 10000 Zagreb</item>
    </derivirana_varijabla>
  </DomainObject.Predmet.StrankaListFormatedWithAdress>
  <DomainObject.Predmet.StrankaListFormatedWithAdressOIB>
    <izvorni_sadrzaj>
      <item>TIP TOURS - PUTNIČKA AGENCIJA d.o.o., OIB 83011422157, Nova Ves 69, 10000 Zagreb</item>
    </izvorni_sadrzaj>
    <derivirana_varijabla naziv="DomainObject.Predmet.StrankaListFormatedWithAdressOIB_1">
      <item>TIP TOURS - PUTNIČKA AGENCIJA d.o.o., OIB 83011422157, Nova Ves 69, 10000 Zagreb</item>
    </derivirana_varijabla>
  </DomainObject.Predmet.StrankaListFormatedWithAdressOIB>
  <DomainObject.Predmet.StrankaListNazivFormated>
    <izvorni_sadrzaj>
      <item>TIP TOURS - PUTNIČKA AGENCIJA d.o.o.</item>
    </izvorni_sadrzaj>
    <derivirana_varijabla naziv="DomainObject.Predmet.StrankaListNazivFormated_1">
      <item>TIP TOURS - PUTNIČKA AGENCIJA d.o.o.</item>
    </derivirana_varijabla>
  </DomainObject.Predmet.StrankaListNazivFormated>
  <DomainObject.Predmet.StrankaListNazivFormatedOIB>
    <izvorni_sadrzaj>
      <item>TIP TOURS - PUTNIČKA AGENCIJA d.o.o., OIB 83011422157</item>
    </izvorni_sadrzaj>
    <derivirana_varijabla naziv="DomainObject.Predmet.StrankaListNazivFormatedOIB_1">
      <item>TIP TOURS - PUTNIČKA AGENCIJA d.o.o., OIB 83011422157</item>
    </derivirana_varijabla>
  </DomainObject.Predmet.StrankaListNazivFormatedOIB>
  <DomainObject.Predmet.ProtuStrankaListFormated>
    <izvorni_sadrzaj>
      <item>TIP TOURS - PUTNIČKA AGENCIJA d.o.o. za turizam i trgovinu u stečaju</item>
    </izvorni_sadrzaj>
    <derivirana_varijabla naziv="DomainObject.Predmet.ProtuStrankaListFormated_1">
      <item>TIP TOURS - PUTNIČKA AGENCIJA d.o.o. za turizam i trgovinu u stečaju</item>
    </derivirana_varijabla>
  </DomainObject.Predmet.ProtuStrankaListFormated>
  <DomainObject.Predmet.ProtuStrankaListFormatedOIB>
    <izvorni_sadrzaj>
      <item>TIP TOURS - PUTNIČKA AGENCIJA d.o.o. za turizam i trgovinu u stečaju, OIB 83011422157</item>
    </izvorni_sadrzaj>
    <derivirana_varijabla naziv="DomainObject.Predmet.ProtuStrankaListFormatedOIB_1">
      <item>TIP TOURS - PUTNIČKA AGENCIJA d.o.o. za turizam i trgovinu u stečaju, OIB 83011422157</item>
    </derivirana_varijabla>
  </DomainObject.Predmet.ProtuStrankaListFormatedOIB>
  <DomainObject.Predmet.ProtuStrankaListFormatedWithAdress>
    <izvorni_sadrzaj>
      <item>TIP TOURS - PUTNIČKA AGENCIJA d.o.o. za turizam i trgovinu u stečaju, Nova Ves 69, 10000 Zagreb</item>
    </izvorni_sadrzaj>
    <derivirana_varijabla naziv="DomainObject.Predmet.ProtuStrankaListFormatedWithAdress_1">
      <item>TIP TOURS - PUTNIČKA AGENCIJA d.o.o. za turizam i trgovinu u stečaju, Nova Ves 69, 10000 Zagreb</item>
    </derivirana_varijabla>
  </DomainObject.Predmet.ProtuStrankaListFormatedWithAdress>
  <DomainObject.Predmet.ProtuStrankaListFormatedWithAdressOIB>
    <izvorni_sadrzaj>
      <item>TIP TOURS - PUTNIČKA AGENCIJA d.o.o. za turizam i trgovinu u stečaju, OIB 83011422157, Nova Ves 69, 10000 Zagreb</item>
    </izvorni_sadrzaj>
    <derivirana_varijabla naziv="DomainObject.Predmet.ProtuStrankaListFormatedWithAdressOIB_1">
      <item>TIP TOURS - PUTNIČKA AGENCIJA d.o.o. za turizam i trgovinu u stečaju, OIB 83011422157, Nova Ves 69, 10000 Zagreb</item>
    </derivirana_varijabla>
  </DomainObject.Predmet.ProtuStrankaListFormatedWithAdressOIB>
  <DomainObject.Predmet.ProtuStrankaListNazivFormated>
    <izvorni_sadrzaj>
      <item>TIP TOURS - PUTNIČKA AGENCIJA d.o.o. za turizam i trgovinu u stečaju</item>
    </izvorni_sadrzaj>
    <derivirana_varijabla naziv="DomainObject.Predmet.ProtuStrankaListNazivFormated_1">
      <item>TIP TOURS - PUTNIČKA AGENCIJA d.o.o. za turizam i trgovinu u stečaju</item>
    </derivirana_varijabla>
  </DomainObject.Predmet.ProtuStrankaListNazivFormated>
  <DomainObject.Predmet.ProtuStrankaListNazivFormatedOIB>
    <izvorni_sadrzaj>
      <item>TIP TOURS - PUTNIČKA AGENCIJA d.o.o. za turizam i trgovinu u stečaju, OIB 83011422157</item>
    </izvorni_sadrzaj>
    <derivirana_varijabla naziv="DomainObject.Predmet.ProtuStrankaListNazivFormatedOIB_1">
      <item>TIP TOURS - PUTNIČKA AGENCIJA d.o.o. za turizam i trgovinu u stečaju, OIB 83011422157</item>
    </derivirana_varijabla>
  </DomainObject.Predmet.ProtuStrankaListNazivFormatedOIB>
  <DomainObject.Predmet.OstaliListFormated>
    <izvorni_sadrzaj>
      <item>Damir Galetović</item>
      <item>Sanja Ferenčak</item>
      <item>Nina Markovinović Belamarić</item>
      <item>Za razlučnog vjerovnik NAVA BANKA d.d. u stečaju Zdravko Mitak - st. upravitelj</item>
    </izvorni_sadrzaj>
    <derivirana_varijabla naziv="DomainObject.Predmet.OstaliListFormated_1">
      <item>Damir Galetović</item>
      <item>Sanja Ferenčak</item>
      <item>Nina Markovinović Belamarić</item>
      <item>Za razlučnog vjerovnik NAVA BANKA d.d. u stečaju Zdravko Mitak - st. upravitelj</item>
    </derivirana_varijabla>
  </DomainObject.Predmet.OstaliListFormated>
  <DomainObject.Predmet.OstaliListFormatedOIB>
    <izvorni_sadrzaj>
      <item>Damir Galetović</item>
      <item>Sanja Ferenčak, OIB 54018850303</item>
      <item>Nina Markovinović Belamarić, OIB 49920167790</item>
      <item>Za razlučnog vjerovnik NAVA BANKA d.d. u stečaju Zdravko Mitak - st. upravitelj</item>
    </izvorni_sadrzaj>
    <derivirana_varijabla naziv="DomainObject.Predmet.OstaliListFormatedOIB_1">
      <item>Damir Galetović</item>
      <item>Sanja Ferenčak, OIB 54018850303</item>
      <item>Nina Markovinović Belamarić, OIB 49920167790</item>
      <item>Za razlučnog vjerovnik NAVA BANKA d.d. u stečaju Zdravko Mitak - st. upravitelj</item>
    </derivirana_varijabla>
  </DomainObject.Predmet.OstaliListFormatedOIB>
  <DomainObject.Predmet.OstaliListFormatedWithAdress>
    <izvorni_sadrzaj>
      <item>Damir Galetović, Palmotićeva 3, 10000 Zagreb</item>
      <item>Sanja Ferenčak, 3. Bukovački Ogranak 4, 10000 Zagreb</item>
      <item>Nina Markovinović Belamarić, Kralja Držislava 10, 10000 Zagreb</item>
      <item>Za razlučnog vjerovnik NAVA BANKA d.d. u stečaju Zdravko Mitak - st. upravitelj, Kneza Mislava 13, 10000 Zagreb</item>
    </izvorni_sadrzaj>
    <derivirana_varijabla naziv="DomainObject.Predmet.OstaliListFormatedWithAdress_1">
      <item>Damir Galetović, Palmotićeva 3, 10000 Zagreb</item>
      <item>Sanja Ferenčak, 3. Bukovački Ogranak 4, 10000 Zagreb</item>
      <item>Nina Markovinović Belamarić, Kralja Držislava 10, 10000 Zagreb</item>
      <item>Za razlučnog vjerovnik NAVA BANKA d.d. u stečaju Zdravko Mitak - st. upravitelj, Kneza Mislava 13, 10000 Zagreb</item>
    </derivirana_varijabla>
  </DomainObject.Predmet.OstaliListFormatedWithAdress>
  <DomainObject.Predmet.OstaliListFormatedWithAdressOIB>
    <izvorni_sadrzaj>
      <item>Damir Galetović, Palmotićeva 3, 10000 Zagreb</item>
      <item>Sanja Ferenčak, OIB 54018850303, 3. Bukovački Ogranak 4, 10000 Zagreb</item>
      <item>Nina Markovinović Belamarić, OIB 49920167790, Kralja Držislava 10, 10000 Zagreb</item>
      <item>Za razlučnog vjerovnik NAVA BANKA d.d. u stečaju Zdravko Mitak - st. upravitelj, Kneza Mislava 13, 10000 Zagreb</item>
    </izvorni_sadrzaj>
    <derivirana_varijabla naziv="DomainObject.Predmet.OstaliListFormatedWithAdressOIB_1">
      <item>Damir Galetović, Palmotićeva 3, 10000 Zagreb</item>
      <item>Sanja Ferenčak, OIB 54018850303, 3. Bukovački Ogranak 4, 10000 Zagreb</item>
      <item>Nina Markovinović Belamarić, OIB 49920167790, Kralja Držislava 10, 10000 Zagreb</item>
      <item>Za razlučnog vjerovnik NAVA BANKA d.d. u stečaju Zdravko Mitak - st. upravitelj, Kneza Mislava 13, 10000 Zagreb</item>
    </derivirana_varijabla>
  </DomainObject.Predmet.OstaliListFormatedWithAdressOIB>
  <DomainObject.Predmet.OstaliListNazivFormated>
    <izvorni_sadrzaj>
      <item>Damir Galetović</item>
      <item>Sanja Ferenčak</item>
      <item>Nina Markovinović Belamarić</item>
      <item>Za razlučnog vjerovnik NAVA BANKA d.d. u stečaju Zdravko Mitak - st. upravitelj</item>
    </izvorni_sadrzaj>
    <derivirana_varijabla naziv="DomainObject.Predmet.OstaliListNazivFormated_1">
      <item>Damir Galetović</item>
      <item>Sanja Ferenčak</item>
      <item>Nina Markovinović Belamarić</item>
      <item>Za razlučnog vjerovnik NAVA BANKA d.d. u stečaju Zdravko Mitak - st. upravitelj</item>
    </derivirana_varijabla>
  </DomainObject.Predmet.OstaliListNazivFormated>
  <DomainObject.Predmet.OstaliListNazivFormatedOIB>
    <izvorni_sadrzaj>
      <item>Damir Galetović</item>
      <item>Sanja Ferenčak, OIB 54018850303</item>
      <item>Nina Markovinović Belamarić, OIB 49920167790</item>
      <item>Za razlučnog vjerovnik NAVA BANKA d.d. u stečaju Zdravko Mitak - st. upravitelj</item>
    </izvorni_sadrzaj>
    <derivirana_varijabla naziv="DomainObject.Predmet.OstaliListNazivFormatedOIB_1">
      <item>Damir Galetović</item>
      <item>Sanja Ferenčak, OIB 54018850303</item>
      <item>Nina Markovinović Belamarić, OIB 49920167790</item>
      <item>Za razlučnog vjerovnik NAVA BANKA d.d. u stečaju Zdravko Mitak - st. upravitelj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>St-234/2015-31</izvorni_sadrzaj>
    <derivirana_varijabla naziv="DomainObject.PoslovniBrojDokumenta_1">St-234/2015-31</derivirana_varijabla>
  </DomainObject.PoslovniBrojDokumenta>
  <DomainObject.Predmet.StrankaIDrugi>
    <izvorni_sadrzaj>TIP TOURS - PUTNIČKA AGENCIJA d.o.o.</izvorni_sadrzaj>
    <derivirana_varijabla naziv="DomainObject.Predmet.StrankaIDrugi_1">TIP TOURS - PUTNIČKA AGENCIJA d.o.o.</derivirana_varijabla>
  </DomainObject.Predmet.StrankaIDrugi>
  <DomainObject.Predmet.ProtustrankaIDrugi>
    <izvorni_sadrzaj>TIP TOURS - PUTNIČKA AGENCIJA d.o.o. za turizam i trgovinu u stečaju</izvorni_sadrzaj>
    <derivirana_varijabla naziv="DomainObject.Predmet.ProtustrankaIDrugi_1">TIP TOURS - PUTNIČKA AGENCIJA d.o.o. za turizam i trgovinu u stečaju</derivirana_varijabla>
  </DomainObject.Predmet.ProtustrankaIDrugi>
  <DomainObject.Predmet.StrankaIDrugiAdressOIB>
    <izvorni_sadrzaj>TIP TOURS - PUTNIČKA AGENCIJA d.o.o., OIB 83011422157, Nova Ves 69, 10000 Zagreb</izvorni_sadrzaj>
    <derivirana_varijabla naziv="DomainObject.Predmet.StrankaIDrugiAdressOIB_1">TIP TOURS - PUTNIČKA AGENCIJA d.o.o., OIB 83011422157, Nova Ves 69, 10000 Zagreb</derivirana_varijabla>
  </DomainObject.Predmet.StrankaIDrugiAdressOIB>
  <DomainObject.Predmet.ProtustrankaIDrugiAdressOIB>
    <izvorni_sadrzaj>TIP TOURS - PUTNIČKA AGENCIJA d.o.o. za turizam i trgovinu u stečaju, OIB 83011422157, Nova Ves 69, 10000 Zagreb</izvorni_sadrzaj>
    <derivirana_varijabla naziv="DomainObject.Predmet.ProtustrankaIDrugiAdressOIB_1">TIP TOURS - PUTNIČKA AGENCIJA d.o.o. za turizam i trgovinu u stečaju, OIB 83011422157, Nova Ves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TIP TOURS - PUTNIČKA AGENCIJA d.o.o.</item>
      <item>TIP TOURS - PUTNIČKA AGENCIJA d.o.o. za turizam i trgovinu u stečaju</item>
      <item>Damir Galetović</item>
      <item>Sanja Ferenčak</item>
      <item>Nina Markovinović Belamarić</item>
      <item>Za razlučnog vjerovnik NAVA BANKA d.d. u stečaju Zdravko Mitak - st. upravitelj</item>
    </izvorni_sadrzaj>
    <derivirana_varijabla naziv="DomainObject.Predmet.SudioniciListNaziv_1">
      <item>TIP TOURS - PUTNIČKA AGENCIJA d.o.o.</item>
      <item>TIP TOURS - PUTNIČKA AGENCIJA d.o.o. za turizam i trgovinu u stečaju</item>
      <item>Damir Galetović</item>
      <item>Sanja Ferenčak</item>
      <item>Nina Markovinović Belamarić</item>
      <item>Za razlučnog vjerovnik NAVA BANKA d.d. u stečaju Zdravko Mitak - st. upravitelj</item>
    </derivirana_varijabla>
  </DomainObject.Predmet.SudioniciListNaziv>
  <DomainObject.Predmet.SudioniciListAdressOIB>
    <izvorni_sadrzaj>
      <item>TIP TOURS - PUTNIČKA AGENCIJA d.o.o., OIB 83011422157, Nova Ves 69,10000 Zagreb</item>
      <item>TIP TOURS - PUTNIČKA AGENCIJA d.o.o. za turizam i trgovinu u stečaju, OIB 83011422157, Nova Ves 69,10000 Zagreb</item>
      <item>Damir Galetović, Palmotićeva 3,10000 Zagreb</item>
      <item>Sanja Ferenčak, OIB 54018850303, 3. Bukovački Ogranak 4,10000 Zagreb</item>
      <item>Nina Markovinović Belamarić, OIB 49920167790, Kralja Držislava 10,10000 Zagreb</item>
      <item>Za razlučnog vjerovnik NAVA BANKA d.d. u stečaju Zdravko Mitak - st. upravitelj, Kneza Mislava 13,10000 Zagreb</item>
    </izvorni_sadrzaj>
    <derivirana_varijabla naziv="DomainObject.Predmet.SudioniciListAdressOIB_1">
      <item>TIP TOURS - PUTNIČKA AGENCIJA d.o.o., OIB 83011422157, Nova Ves 69,10000 Zagreb</item>
      <item>TIP TOURS - PUTNIČKA AGENCIJA d.o.o. za turizam i trgovinu u stečaju, OIB 83011422157, Nova Ves 69,10000 Zagreb</item>
      <item>Damir Galetović, Palmotićeva 3,10000 Zagreb</item>
      <item>Sanja Ferenčak, OIB 54018850303, 3. Bukovački Ogranak 4,10000 Zagreb</item>
      <item>Nina Markovinović Belamarić, OIB 49920167790, Kralja Držislava 10,10000 Zagreb</item>
      <item>Za razlučnog vjerovnik NAVA BANKA d.d. u stečaju Zdravko Mitak - st. upravitelj, Kneza Mislava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83011422157</item>
      <item>, OIB 83011422157</item>
      <item>, OIB null</item>
      <item>, OIB 54018850303</item>
      <item>, OIB 49920167790</item>
      <item>, OIB null</item>
    </izvorni_sadrzaj>
    <derivirana_varijabla naziv="DomainObject.Predmet.SudioniciListNazivOIB_1">
      <item>, OIB 83011422157</item>
      <item>, OIB 83011422157</item>
      <item>, OIB null</item>
      <item>, OIB 54018850303</item>
      <item>, OIB 49920167790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1141</properties:Words>
  <properties:Characters>6154</properties:Characters>
  <properties:Lines>147</properties:Lines>
  <properties:Paragraphs>46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2016-02-17T10:19:00Z</dcterms:created>
  <dc:creator>BISERKA CALIC</dc:creator>
  <cp:lastModifiedBy>Ana Brlek</cp:lastModifiedBy>
  <cp:lastPrinted>2016-02-22T13:21:00Z</cp:lastPrinted>
  <dcterms:modified xmlns:xsi="http://www.w3.org/2001/XMLSchema-instance" xsi:type="dcterms:W3CDTF">2016-02-22T13:22:00Z</dcterms:modified>
  <cp:revision>8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St-234/2015-31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