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d5a9" w14:paraId="d77d5a9" w:rsidRDefault="00847CB4" w:rsidP="00847CB4" w:rsidR="00847CB4">
      <w:pPr>
        <w:jc w:val="right"/>
        <w15:collapsed w:val="false"/>
      </w:pPr>
      <w:r>
        <w:t>Broj: 6 St-</w:t>
      </w:r>
      <w:r w:rsidR="00222FFA">
        <w:t>112</w:t>
      </w:r>
      <w:r w:rsidR="001D1282">
        <w:t>5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1D1282">
        <w:rPr>
          <w:b/>
        </w:rPr>
        <w:t>SVETLANA j.d.o.o. Batina, Trg slobode 5, OIB: 13964033731, MBS: 030192855</w:t>
      </w:r>
      <w:r>
        <w:t xml:space="preserve">, dana 28. rujna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>, Batina, Dunavska 67, OIB: 54763392972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D1282">
        <w:rPr>
          <w:b/>
        </w:rPr>
        <w:t>1125</w:t>
      </w:r>
      <w:r>
        <w:rPr>
          <w:b/>
        </w:rPr>
        <w:t>-18</w:t>
      </w:r>
      <w:r>
        <w:t xml:space="preserve"> koji se vodi kod Hrvatske poštanske banke d.d. za stečajnog dužnika </w:t>
      </w:r>
      <w:r w:rsidR="001D1282">
        <w:rPr>
          <w:b/>
        </w:rPr>
        <w:t>SVETLANA j.d.o.o. Batina, Trg slobode 5, OIB: 13964033731, MBS: 030192855</w:t>
      </w:r>
      <w:r w:rsidR="001D1282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 xml:space="preserve">, Batina, Dunavska 67, OIB: 54763392972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>, Batina, Dunavska 67, OIB: 54763392972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 xml:space="preserve">, Batina, Dunavska 67, OIB: 54763392972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222FFA" w:rsidR="00222FFA">
      <w:pPr>
        <w:jc w:val="right"/>
      </w:pPr>
      <w:r>
        <w:t>Broj: 6 St-112</w:t>
      </w:r>
      <w:r w:rsidR="001D1282">
        <w:t>5</w:t>
      </w:r>
      <w:r>
        <w:t>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>, Batina, Dunavska 67, OIB: 54763392972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>U Osijeku 28. rujna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847CB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1D1282">
        <w:t>Svetlana</w:t>
      </w:r>
      <w:proofErr w:type="spellEnd"/>
      <w:r w:rsidR="001D1282">
        <w:t xml:space="preserve"> </w:t>
      </w:r>
      <w:proofErr w:type="spellStart"/>
      <w:r w:rsidR="001D1282">
        <w:t>Šipoš</w:t>
      </w:r>
      <w:proofErr w:type="spellEnd"/>
      <w:r w:rsidR="001D1282">
        <w:t>, Batina, Dunavska 67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K-28.10.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1A8" w:rsidR="00DC21A8">
      <w:r>
        <w:separator/>
      </w:r>
    </w:p>
  </w:endnote>
  <w:endnote w:id="0" w:type="continuationSeparator">
    <w:p w:rsidRDefault="00DC21A8" w:rsidR="00DC2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1A8" w:rsidR="00DC21A8">
      <w:r>
        <w:separator/>
      </w:r>
    </w:p>
  </w:footnote>
  <w:footnote w:id="0" w:type="continuationSeparator">
    <w:p w:rsidRDefault="00DC21A8" w:rsidR="00DC2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632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B741D"/>
    <w:rsid w:val="004E5065"/>
    <w:rsid w:val="00500BBD"/>
    <w:rsid w:val="0055624C"/>
    <w:rsid w:val="0057241A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21A8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9632B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6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6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6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6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SVETLANA j.d.o.o. za ugostiteljstvo i usluge</izvorni_sadrzaj>
    <derivirana_varijabla naziv="DomainObject.Predmet.ProtustrankaFormated_1">  SVETLANA j.d.o.o. za ugostiteljstvo i usluge</derivirana_varijabla>
  </DomainObject.Predmet.ProtustrankaFormated>
  <DomainObject.Predmet.ProtustrankaFormatedOIB>
    <izvorni_sadrzaj>  SVETLANA j.d.o.o. za ugostiteljstvo i usluge, OIB 13964033731</izvorni_sadrzaj>
    <derivirana_varijabla naziv="DomainObject.Predmet.ProtustrankaFormatedOIB_1">  SVETLANA j.d.o.o. za ugostiteljstvo i usluge, OIB 13964033731</derivirana_varijabla>
  </DomainObject.Predmet.ProtustrankaFormatedOIB>
  <DomainObject.Predmet.ProtustrankaFormatedWithAdress>
    <izvorni_sadrzaj> SVETLANA j.d.o.o. za ugostiteljstvo i usluge, Trg slobode 5, 31306 Batina</izvorni_sadrzaj>
    <derivirana_varijabla naziv="DomainObject.Predmet.ProtustrankaFormatedWithAdress_1"> SVETLANA j.d.o.o. za ugostiteljstvo i usluge, Trg slobode 5, 31306 Batina</derivirana_varijabla>
  </DomainObject.Predmet.ProtustrankaFormatedWithAdress>
  <DomainObject.Predmet.ProtustrankaFormatedWithAdressOIB>
    <izvorni_sadrzaj> SVETLANA j.d.o.o. za ugostiteljstvo i usluge, OIB 13964033731, Trg slobode 5, 31306 Batina</izvorni_sadrzaj>
    <derivirana_varijabla naziv="DomainObject.Predmet.ProtustrankaFormatedWithAdressOIB_1"> SVETLANA j.d.o.o. za ugostiteljstvo i usluge, OIB 13964033731, Trg slobode 5, 31306 Batina</derivirana_varijabla>
  </DomainObject.Predmet.ProtustrankaFormatedWithAdressOIB>
  <DomainObject.Predmet.ProtustrankaWithAdress>
    <izvorni_sadrzaj>SVETLANA j.d.o.o. za ugostiteljstvo i usluge Trg slobode 5, 31306 Batina</izvorni_sadrzaj>
    <derivirana_varijabla naziv="DomainObject.Predmet.ProtustrankaWithAdress_1">SVETLANA j.d.o.o. za ugostiteljstvo i usluge Trg slobode 5, 31306 Batina</derivirana_varijabla>
  </DomainObject.Predmet.ProtustrankaWithAdress>
  <DomainObject.Predmet.ProtustrankaWithAdressOIB>
    <izvorni_sadrzaj>SVETLANA j.d.o.o. za ugostiteljstvo i usluge, OIB 13964033731, Trg slobode 5, 31306 Batina</izvorni_sadrzaj>
    <derivirana_varijabla naziv="DomainObject.Predmet.ProtustrankaWithAdressOIB_1">SVETLANA j.d.o.o. za ugostiteljstvo i usluge, OIB 13964033731, Trg slobode 5, 31306 Batina</derivirana_varijabla>
  </DomainObject.Predmet.ProtustrankaWithAdressOIB>
  <DomainObject.Predmet.ProtustrankaNazivFormated>
    <izvorni_sadrzaj>SVETLANA j.d.o.o. za ugostiteljstvo i usluge</izvorni_sadrzaj>
    <derivirana_varijabla naziv="DomainObject.Predmet.ProtustrankaNazivFormated_1">SVETLANA j.d.o.o. za ugostiteljstvo i usluge</derivirana_varijabla>
  </DomainObject.Predmet.ProtustrankaNazivFormated>
  <DomainObject.Predmet.ProtustrankaNazivFormatedOIB>
    <izvorni_sadrzaj>SVETLANA j.d.o.o. za ugostiteljstvo i usluge, OIB 13964033731</izvorni_sadrzaj>
    <derivirana_varijabla naziv="DomainObject.Predmet.ProtustrankaNazivFormatedOIB_1">SVETLANA j.d.o.o. za ugostiteljstvo i usluge, OIB 13964033731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SVETLANA j.d.o.o. za ugostiteljstvo i usluge</item>
    </izvorni_sadrzaj>
    <derivirana_varijabla naziv="DomainObject.Predmet.ProtuStrankaListFormated_1">
      <item>SVETLANA j.d.o.o. za ugostiteljstvo i usluge</item>
    </derivirana_varijabla>
  </DomainObject.Predmet.ProtuStrankaListFormated>
  <DomainObject.Predmet.ProtuStrankaListFormatedOIB>
    <izvorni_sadrzaj>
      <item>SVETLANA j.d.o.o. za ugostiteljstvo i usluge, OIB 13964033731</item>
    </izvorni_sadrzaj>
    <derivirana_varijabla naziv="DomainObject.Predmet.ProtuStrankaListFormatedOIB_1">
      <item>SVETLANA j.d.o.o. za ugostiteljstvo i usluge, OIB 13964033731</item>
    </derivirana_varijabla>
  </DomainObject.Predmet.ProtuStrankaListFormatedOIB>
  <DomainObject.Predmet.ProtuStrankaListFormatedWithAdress>
    <izvorni_sadrzaj>
      <item>SVETLANA j.d.o.o. za ugostiteljstvo i usluge, Trg slobode 5, 31306 Batina</item>
    </izvorni_sadrzaj>
    <derivirana_varijabla naziv="DomainObject.Predmet.ProtuStrankaListFormatedWithAdress_1">
      <item>SVETLANA j.d.o.o. za ugostiteljstvo i usluge, Trg slobode 5, 31306 Batina</item>
    </derivirana_varijabla>
  </DomainObject.Predmet.ProtuStrankaListFormatedWithAdress>
  <DomainObject.Predmet.ProtuStrankaListFormatedWithAdressOIB>
    <izvorni_sadrzaj>
      <item>SVETLANA j.d.o.o. za ugostiteljstvo i usluge, OIB 13964033731, Trg slobode 5, 31306 Batina</item>
    </izvorni_sadrzaj>
    <derivirana_varijabla naziv="DomainObject.Predmet.ProtuStrankaListFormatedWithAdressOIB_1">
      <item>SVETLANA j.d.o.o. za ugostiteljstvo i usluge, OIB 13964033731, Trg slobode 5, 31306 Batina</item>
    </derivirana_varijabla>
  </DomainObject.Predmet.ProtuStrankaListFormatedWithAdressOIB>
  <DomainObject.Predmet.ProtuStrankaListNazivFormated>
    <izvorni_sadrzaj>
      <item>SVETLANA j.d.o.o. za ugostiteljstvo i usluge</item>
    </izvorni_sadrzaj>
    <derivirana_varijabla naziv="DomainObject.Predmet.ProtuStrankaListNazivFormated_1">
      <item>SVETLANA j.d.o.o. za ugostiteljstvo i usluge</item>
    </derivirana_varijabla>
  </DomainObject.Predmet.ProtuStrankaListNazivFormated>
  <DomainObject.Predmet.ProtuStrankaListNazivFormatedOIB>
    <izvorni_sadrzaj>
      <item>SVETLANA j.d.o.o. za ugostiteljstvo i usluge, OIB 13964033731</item>
    </izvorni_sadrzaj>
    <derivirana_varijabla naziv="DomainObject.Predmet.ProtuStrankaListNazivFormatedOIB_1">
      <item>SVETLANA j.d.o.o. za ugostiteljstvo i usluge, OIB 13964033731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SVETLANA j.d.o.o. za ugostiteljstvo i usluge</izvorni_sadrzaj>
    <derivirana_varijabla naziv="DomainObject.Predmet.ProtustrankaIDrugi_1">SVETLANA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SVETLANA j.d.o.o. za ugostiteljstvo i usluge, OIB 13964033731, Trg slobode 5, 31306 Batina</izvorni_sadrzaj>
    <derivirana_varijabla naziv="DomainObject.Predmet.ProtustrankaIDrugiAdressOIB_1">SVETLANA j.d.o.o. za ugostiteljstvo i usluge, OIB 13964033731, Trg slobode 5,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SVETLANA j.d.o.o. za ugostiteljstvo i usluge</item>
    </izvorni_sadrzaj>
    <derivirana_varijabla naziv="DomainObject.Predmet.SudioniciListNaziv_1">
      <item>FINA RC OSIJEK</item>
      <item>SVETLANA j.d.o.o. za ugostiteljstvo i usluge</item>
    </derivirana_varijabla>
  </DomainObject.Predmet.SudioniciListNaziv>
  <DomainObject.Predmet.SudioniciListAdressOIB>
    <izvorni_sadrzaj>
      <item>FINA RC OSIJEK, OIB 85821130368</item>
      <item>SVETLANA j.d.o.o. za ugostiteljstvo i usluge, OIB 13964033731, Trg slobode 5,31306 Batina</item>
    </izvorni_sadrzaj>
    <derivirana_varijabla naziv="DomainObject.Predmet.SudioniciListAdressOIB_1">
      <item>FINA RC OSIJEK, OIB 85821130368</item>
      <item>SVETLANA j.d.o.o. za ugostiteljstvo i usluge, OIB 13964033731, Trg slobode 5,31306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13964033731</item>
    </izvorni_sadrzaj>
    <derivirana_varijabla naziv="DomainObject.Predmet.SudioniciListNazivOIB_1">
      <item>, OIB 85821130368</item>
      <item>, OIB 13964033731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E8FDC-A0CC-4897-A067-2AC289219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2372</properties:Characters>
  <properties:Lines>126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2018-09-28T07:39:00Z</cp:lastPrinted>
  <dcterms:modified xmlns:xsi="http://www.w3.org/2001/XMLSchema-instance" xsi:type="dcterms:W3CDTF">2018-09-28T07:40:00Z</dcterms:modified>
  <cp:revision>37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