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7447f" w14:paraId="c07447f" w:rsidRDefault="00000298" w:rsidP="00C62681" w:rsidR="00000298" w:rsidRPr="00230768">
      <w:pPr>
        <w15:collapsed w:val="false"/>
        <w:rPr>
          <w:b/>
        </w:rPr>
      </w:pPr>
      <w:bookmarkStart w:name="_GoBack" w:id="0"/>
      <w:bookmarkEnd w:id="0"/>
      <w:r w:rsidRPr="00230768">
        <w:rPr>
          <w:b/>
        </w:rPr>
        <w:t xml:space="preserve">               </w:t>
      </w:r>
      <w:hyperlink r:id="rId7" w:history="true">
        <w:r w:rsidR="00767F24">
          <w:rPr>
            <w:noProof/>
            <w:color w:val="0000FF"/>
          </w:rPr>
          <w:fldChar w:fldCharType="begin"/>
        </w:r>
        <w:r w:rsidR="00767F24">
          <w:rPr>
            <w:noProof/>
            <w:color w:val="0000FF"/>
          </w:rPr>
          <w:instrText xml:space="preserve"> INCLUDEPICTURE  "http://tbn0.google.com/images?q=tbn:8lIypWC5bJjP1M:http://www.hnv.org.yu/images/grb-rh.jpg" \* MERGEFORMATINET </w:instrText>
        </w:r>
        <w:r w:rsidR="00767F24">
          <w:rPr>
            <w:noProof/>
            <w:color w:val="0000FF"/>
          </w:rPr>
          <w:fldChar w:fldCharType="separate"/>
        </w:r>
        <w:r w:rsidR="002F1215">
          <w:rPr>
            <w:noProof/>
            <w:color w:val="0000FF"/>
          </w:rPr>
          <w:fldChar w:fldCharType="begin"/>
        </w:r>
        <w:r w:rsidR="002F1215">
          <w:rPr>
            <w:noProof/>
            <w:color w:val="0000FF"/>
          </w:rPr>
          <w:instrText xml:space="preserve"> INCLUDEPICTURE  "http://tbn0.google.com/images?q=tbn:8lIypWC5bJjP1M:http://www.hnv.org.yu/images/grb-rh.jpg" \* MERGEFORMATINET </w:instrText>
        </w:r>
        <w:r w:rsidR="002F1215">
          <w:rPr>
            <w:noProof/>
            <w:color w:val="0000FF"/>
          </w:rPr>
          <w:fldChar w:fldCharType="separate"/>
        </w:r>
        <w:r w:rsidR="00F654B1">
          <w:rPr>
            <w:noProof/>
            <w:color w:val="0000FF"/>
          </w:rPr>
          <w:fldChar w:fldCharType="begin"/>
        </w:r>
        <w:r w:rsidR="00F654B1">
          <w:rPr>
            <w:noProof/>
            <w:color w:val="0000FF"/>
          </w:rPr>
          <w:instrText xml:space="preserve"> </w:instrText>
        </w:r>
        <w:r w:rsidR="00F654B1">
          <w:rPr>
            <w:noProof/>
            <w:color w:val="0000FF"/>
          </w:rPr>
          <w:instrText>I</w:instrText>
        </w:r>
        <w:r w:rsidR="00F654B1">
          <w:rPr>
            <w:noProof/>
            <w:color w:val="0000FF"/>
          </w:rPr>
          <w:instrText>NCLUDEPICTURE  "http://tbn0.google.com/images?q=tbn:8lIypWC5bJjP1M:http://www.hnv.org.yu/images/grb-rh.jpg" \* MERGEFORMATINET</w:instrText>
        </w:r>
        <w:r w:rsidR="00F654B1">
          <w:rPr>
            <w:noProof/>
            <w:color w:val="0000FF"/>
          </w:rPr>
          <w:instrText xml:space="preserve"> </w:instrText>
        </w:r>
        <w:r w:rsidR="00F654B1">
          <w:rPr>
            <w:noProof/>
            <w:color w:val="0000FF"/>
          </w:rPr>
          <w:fldChar w:fldCharType="separate"/>
        </w:r>
        <w:r w:rsidR="00F654B1">
          <w:rPr>
            <w:noProof/>
            <w:color w:val="0000FF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2.6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ype="#_x0000_t75">
              <v:fill o:detectmouseclick="t"/>
              <v:imagedata r:href="rId9" r:id="rId8"/>
            </v:shape>
          </w:pict>
        </w:r>
        <w:r w:rsidR="00F654B1">
          <w:rPr>
            <w:noProof/>
            <w:color w:val="0000FF"/>
          </w:rPr>
          <w:fldChar w:fldCharType="end"/>
        </w:r>
        <w:r w:rsidR="002F1215">
          <w:rPr>
            <w:noProof/>
            <w:color w:val="0000FF"/>
          </w:rPr>
          <w:fldChar w:fldCharType="end"/>
        </w:r>
        <w:r w:rsidR="00767F24">
          <w:rPr>
            <w:noProof/>
            <w:color w:val="0000FF"/>
          </w:rPr>
          <w:fldChar w:fldCharType="end"/>
        </w:r>
      </w:hyperlink>
    </w:p>
    <w:p w:rsidRDefault="00000298" w:rsidP="00AB197E" w:rsidR="00000298" w:rsidRPr="00230768">
      <w:pPr>
        <w:jc w:val="both"/>
        <w:rPr>
          <w:b/>
        </w:rPr>
      </w:pPr>
    </w:p>
    <w:p w:rsidRDefault="00000298" w:rsidP="00AB197E" w:rsidR="00000298" w:rsidRPr="00230768">
      <w:pPr>
        <w:jc w:val="both"/>
        <w:rPr>
          <w:b/>
        </w:rPr>
      </w:pPr>
      <w:r w:rsidRPr="00230768">
        <w:rPr>
          <w:b/>
        </w:rPr>
        <w:t>REPUBLIKA HRVATSKA</w:t>
      </w:r>
    </w:p>
    <w:p w:rsidRDefault="00000298" w:rsidP="00C62681" w:rsidR="00000298" w:rsidRPr="00230768">
      <w:pPr>
        <w:rPr>
          <w:b/>
        </w:rPr>
      </w:pPr>
      <w:r w:rsidRPr="00230768">
        <w:rPr>
          <w:b/>
        </w:rPr>
        <w:t>TRGOVAČKI SUD U SPLITU</w:t>
      </w:r>
    </w:p>
    <w:p w:rsidRDefault="00000298" w:rsidP="00C62681" w:rsidR="00000298" w:rsidRPr="00230768">
      <w:pPr>
        <w:rPr>
          <w:b/>
        </w:rPr>
      </w:pPr>
      <w:r w:rsidRPr="00230768">
        <w:rPr>
          <w:b/>
        </w:rPr>
        <w:t>STALNA SLUŽBA U DUBROVNIKU</w:t>
      </w:r>
    </w:p>
    <w:p w:rsidRDefault="00000298" w:rsidP="00C62681" w:rsidR="00000298" w:rsidRPr="00230768">
      <w:pPr>
        <w:rPr>
          <w:b/>
        </w:rPr>
      </w:pPr>
      <w:r w:rsidRPr="00230768">
        <w:rPr>
          <w:b/>
        </w:rPr>
        <w:t>Dubrovnik, dr. Ante Starčevića 23</w:t>
      </w:r>
    </w:p>
    <w:p w:rsidRDefault="00000298" w:rsidP="00230768" w:rsidR="00000298" w:rsidRPr="00230768">
      <w:pPr>
        <w:jc w:val="right"/>
        <w:rPr>
          <w:b/>
        </w:rPr>
      </w:pPr>
      <w:proofErr w:type="spellStart"/>
      <w:r w:rsidRPr="00230768">
        <w:rPr>
          <w:b/>
        </w:rPr>
        <w:t>Posl</w:t>
      </w:r>
      <w:proofErr w:type="spellEnd"/>
      <w:r w:rsidRPr="00230768">
        <w:rPr>
          <w:b/>
        </w:rPr>
        <w:t>. br. 18 St-</w:t>
      </w:r>
      <w:r>
        <w:rPr>
          <w:b/>
        </w:rPr>
        <w:t>174</w:t>
      </w:r>
      <w:r w:rsidRPr="00230768">
        <w:rPr>
          <w:b/>
        </w:rPr>
        <w:t>/16</w:t>
      </w:r>
    </w:p>
    <w:p w:rsidRDefault="00000298" w:rsidP="00C62681" w:rsidR="00000298" w:rsidRPr="00230768">
      <w:pPr>
        <w:rPr>
          <w:b/>
        </w:rPr>
      </w:pPr>
    </w:p>
    <w:p w:rsidRDefault="00000298" w:rsidP="00C62681" w:rsidR="00000298" w:rsidRPr="00230768">
      <w:pPr>
        <w:jc w:val="center"/>
        <w:rPr>
          <w:b/>
        </w:rPr>
      </w:pPr>
      <w:r>
        <w:rPr>
          <w:b/>
        </w:rPr>
        <w:t>Z A K LJ U Č A K</w:t>
      </w:r>
    </w:p>
    <w:p w:rsidRDefault="00000298" w:rsidP="00C62681" w:rsidR="00000298" w:rsidRPr="00230768"/>
    <w:p w:rsidRDefault="00000298" w:rsidP="007B2C2E" w:rsidR="00000298" w:rsidRPr="00230768">
      <w:pPr>
        <w:jc w:val="both"/>
      </w:pPr>
      <w:r w:rsidRPr="00230768">
        <w:t xml:space="preserve">Trgovački sud u Splitu, po sucu tog suda Katarini Franković, kao sucu pojedincu u stečajnom postupku nad dužnikom </w:t>
      </w:r>
      <w:r w:rsidRPr="001B6B54">
        <w:t xml:space="preserve">PULIĆ d.o.o. za trgovinu, ugostiteljstvo i usluge "u stečaju", </w:t>
      </w:r>
      <w:proofErr w:type="spellStart"/>
      <w:r w:rsidRPr="001B6B54">
        <w:t>Močići</w:t>
      </w:r>
      <w:proofErr w:type="spellEnd"/>
      <w:r w:rsidRPr="001B6B54">
        <w:t>, Dobrota 18, MBS: 090018823, OIB: 40684962960</w:t>
      </w:r>
      <w:r w:rsidRPr="00230768">
        <w:t xml:space="preserve">, dana </w:t>
      </w:r>
      <w:r>
        <w:t>03</w:t>
      </w:r>
      <w:r w:rsidRPr="00230768">
        <w:t xml:space="preserve">. </w:t>
      </w:r>
      <w:r>
        <w:t>listopada</w:t>
      </w:r>
      <w:r w:rsidRPr="00230768">
        <w:t xml:space="preserve"> 2016. godine</w:t>
      </w:r>
    </w:p>
    <w:p w:rsidRDefault="00000298" w:rsidP="00C62681" w:rsidR="00000298" w:rsidRPr="00230768"/>
    <w:p w:rsidRDefault="00000298" w:rsidP="00C62681" w:rsidR="00000298" w:rsidRPr="00230768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</w:t>
      </w:r>
      <w:r w:rsidRPr="00230768">
        <w:rPr>
          <w:b/>
        </w:rPr>
        <w:t xml:space="preserve">    j e</w:t>
      </w:r>
    </w:p>
    <w:p w:rsidRDefault="00000298" w:rsidP="00C62681" w:rsidR="00000298" w:rsidRPr="00230768">
      <w:r w:rsidRPr="00230768">
        <w:t xml:space="preserve"> </w:t>
      </w:r>
    </w:p>
    <w:p w:rsidRDefault="00000298" w:rsidP="008C47BE" w:rsidR="00000298" w:rsidRPr="00B85A1D">
      <w:pPr>
        <w:pStyle w:val="Odlomakpopisa"/>
        <w:numPr>
          <w:ilvl w:val="0"/>
          <w:numId w:val="4"/>
        </w:numPr>
        <w:jc w:val="both"/>
        <w:rPr>
          <w:szCs w:val="24"/>
        </w:rPr>
      </w:pPr>
      <w:r w:rsidRPr="00230768">
        <w:t>Ročište za</w:t>
      </w:r>
      <w:r>
        <w:t xml:space="preserve"> </w:t>
      </w:r>
      <w:r>
        <w:rPr>
          <w:szCs w:val="24"/>
        </w:rPr>
        <w:t>se saslušanje ranijeg zakonskog zastupnika</w:t>
      </w:r>
      <w:r w:rsidRPr="00B85A1D">
        <w:rPr>
          <w:szCs w:val="24"/>
        </w:rPr>
        <w:t xml:space="preserve"> članu uprave </w:t>
      </w:r>
      <w:r>
        <w:rPr>
          <w:szCs w:val="24"/>
        </w:rPr>
        <w:t xml:space="preserve">stečajnog </w:t>
      </w:r>
      <w:r w:rsidRPr="00B85A1D">
        <w:rPr>
          <w:szCs w:val="24"/>
        </w:rPr>
        <w:t xml:space="preserve">dužnika NIKO PULIĆ, </w:t>
      </w:r>
      <w:proofErr w:type="spellStart"/>
      <w:r w:rsidRPr="00B85A1D">
        <w:rPr>
          <w:szCs w:val="24"/>
        </w:rPr>
        <w:t>Močići</w:t>
      </w:r>
      <w:proofErr w:type="spellEnd"/>
      <w:r>
        <w:rPr>
          <w:szCs w:val="24"/>
        </w:rPr>
        <w:t>, Dobrota 18, OIB: 90132681268, koje je bilo određeno za 03. listopada 2016. god. određuje se za</w:t>
      </w:r>
    </w:p>
    <w:p w:rsidRDefault="00000298" w:rsidP="008C47BE" w:rsidR="00000298" w:rsidRPr="001B6B54">
      <w:pPr>
        <w:rPr>
          <w:b/>
          <w:u w:val="single"/>
        </w:rPr>
      </w:pPr>
    </w:p>
    <w:p w:rsidRDefault="00000298" w:rsidP="008C47BE" w:rsidR="00000298">
      <w:pPr>
        <w:jc w:val="center"/>
        <w:rPr>
          <w:b/>
          <w:u w:val="single"/>
        </w:rPr>
      </w:pPr>
      <w:r>
        <w:rPr>
          <w:b/>
          <w:u w:val="single"/>
        </w:rPr>
        <w:t>dan</w:t>
      </w:r>
      <w:r w:rsidRPr="001B6B54">
        <w:rPr>
          <w:b/>
          <w:u w:val="single"/>
        </w:rPr>
        <w:t xml:space="preserve"> </w:t>
      </w:r>
      <w:r>
        <w:rPr>
          <w:b/>
          <w:u w:val="single"/>
        </w:rPr>
        <w:t>21. studenog</w:t>
      </w:r>
      <w:r w:rsidRPr="001B6B54">
        <w:rPr>
          <w:b/>
          <w:u w:val="single"/>
        </w:rPr>
        <w:t xml:space="preserve"> 201</w:t>
      </w:r>
      <w:r>
        <w:rPr>
          <w:b/>
          <w:u w:val="single"/>
        </w:rPr>
        <w:t>6</w:t>
      </w:r>
      <w:r w:rsidRPr="001B6B54">
        <w:rPr>
          <w:b/>
          <w:u w:val="single"/>
        </w:rPr>
        <w:t xml:space="preserve">. godine u </w:t>
      </w:r>
      <w:r>
        <w:rPr>
          <w:b/>
          <w:u w:val="single"/>
        </w:rPr>
        <w:t>11</w:t>
      </w:r>
      <w:r w:rsidRPr="001B6B54">
        <w:rPr>
          <w:b/>
          <w:u w:val="single"/>
        </w:rPr>
        <w:t>,</w:t>
      </w:r>
      <w:r>
        <w:rPr>
          <w:b/>
          <w:u w:val="single"/>
        </w:rPr>
        <w:t>30</w:t>
      </w:r>
      <w:r w:rsidRPr="001B6B54">
        <w:rPr>
          <w:b/>
          <w:u w:val="single"/>
        </w:rPr>
        <w:t xml:space="preserve"> sati</w:t>
      </w:r>
    </w:p>
    <w:p w:rsidRDefault="00000298" w:rsidP="008C47BE" w:rsidR="00000298">
      <w:pPr>
        <w:jc w:val="center"/>
        <w:rPr>
          <w:b/>
          <w:u w:val="single"/>
        </w:rPr>
      </w:pPr>
    </w:p>
    <w:p w:rsidRDefault="00000298" w:rsidP="008C47BE" w:rsidR="00000298" w:rsidRPr="001B6B54">
      <w:pPr>
        <w:ind w:left="720"/>
        <w:jc w:val="both"/>
      </w:pPr>
      <w:r>
        <w:t xml:space="preserve">u zgradi naslovnog suda na adresi Dubrovnik, Dr. A. Starčevića 23, sudnica br. 1 / I kat na kojem će se prikupiti obavijesti o imovini stečajnog dužnika i donijeti </w:t>
      </w:r>
      <w:r w:rsidRPr="00B85A1D">
        <w:t xml:space="preserve">cjelokupnu poslovnu dokumentaciju dužnika, ključeve, prometne knjižice i knjižice vozila </w:t>
      </w:r>
      <w:r>
        <w:t xml:space="preserve">stečajnog </w:t>
      </w:r>
      <w:r w:rsidRPr="00B85A1D">
        <w:t xml:space="preserve">dužnika (motora, automobila i </w:t>
      </w:r>
      <w:proofErr w:type="spellStart"/>
      <w:r w:rsidRPr="00B85A1D">
        <w:t>dr</w:t>
      </w:r>
      <w:proofErr w:type="spellEnd"/>
      <w:r w:rsidRPr="00B85A1D">
        <w:t>),</w:t>
      </w:r>
      <w:r>
        <w:t xml:space="preserve"> te </w:t>
      </w:r>
      <w:r w:rsidRPr="00B85A1D">
        <w:t>ključeve svih prostor</w:t>
      </w:r>
      <w:r>
        <w:t>a u vlasništvu i posjedu dužnika.</w:t>
      </w:r>
    </w:p>
    <w:p w:rsidRDefault="00000298" w:rsidP="008C47BE" w:rsidR="00000298" w:rsidRPr="001B6B54">
      <w:pPr>
        <w:jc w:val="both"/>
      </w:pPr>
    </w:p>
    <w:p w:rsidRDefault="00000298" w:rsidP="008C47BE" w:rsidR="00000298" w:rsidRPr="00A92926">
      <w:pPr>
        <w:ind w:hanging="720" w:left="720"/>
        <w:jc w:val="both"/>
      </w:pPr>
      <w:r w:rsidRPr="001B6B54">
        <w:rPr>
          <w:b/>
        </w:rPr>
        <w:t>II.</w:t>
      </w:r>
      <w:r w:rsidRPr="001B6B54">
        <w:tab/>
      </w:r>
      <w:r w:rsidRPr="00A92926">
        <w:t xml:space="preserve">Upozorava se </w:t>
      </w:r>
      <w:r>
        <w:t xml:space="preserve">raniji </w:t>
      </w:r>
      <w:r w:rsidRPr="00A92926">
        <w:t>zakonski zastupnik dužnika</w:t>
      </w:r>
      <w:r>
        <w:t xml:space="preserve"> NIKO PULIĆ</w:t>
      </w:r>
      <w:r w:rsidRPr="00A92926">
        <w:t xml:space="preserve"> da odgovara vjerovnicima osobno za naknadu štete koju im prouzroči uskratom davanja ili davanjem netočnih ili nepotpunih podataka, obavijesti i izvješća.</w:t>
      </w:r>
    </w:p>
    <w:p w:rsidRDefault="00000298" w:rsidP="008C47BE" w:rsidR="00000298" w:rsidRPr="001B6B54">
      <w:pPr>
        <w:ind w:left="720"/>
        <w:jc w:val="both"/>
      </w:pPr>
      <w:r>
        <w:t>Raniji z</w:t>
      </w:r>
      <w:r w:rsidRPr="00A92926">
        <w:t>akonski zastupnik dužnika dužan je sudu dati sve potrebne obavijesti u svako doba i ako ne ispuni svoju dužnost sud može zakonskog zastupnika dužnika novčano kazniti i odrediti prisilno dovođenje, ako se ne odazove saslušanju.</w:t>
      </w:r>
    </w:p>
    <w:p w:rsidRDefault="00000298" w:rsidP="007B2C2E" w:rsidR="00000298" w:rsidRPr="00230768">
      <w:pPr>
        <w:ind w:firstLine="696" w:left="12"/>
        <w:jc w:val="both"/>
      </w:pPr>
    </w:p>
    <w:p w:rsidRDefault="00000298" w:rsidP="00C62681" w:rsidR="00000298" w:rsidRPr="00230768"/>
    <w:p w:rsidRDefault="00000298" w:rsidP="00733B0A" w:rsidR="00000298" w:rsidRPr="00230768">
      <w:pPr>
        <w:jc w:val="center"/>
        <w:rPr>
          <w:b/>
        </w:rPr>
      </w:pPr>
      <w:r w:rsidRPr="00230768">
        <w:rPr>
          <w:b/>
        </w:rPr>
        <w:t>Obrazloženje</w:t>
      </w:r>
    </w:p>
    <w:p w:rsidRDefault="00000298" w:rsidP="00733B0A" w:rsidR="00000298" w:rsidRPr="00230768">
      <w:pPr>
        <w:jc w:val="center"/>
        <w:rPr>
          <w:b/>
        </w:rPr>
      </w:pPr>
    </w:p>
    <w:p w:rsidRDefault="00000298" w:rsidP="00733B0A" w:rsidR="00000298">
      <w:pPr>
        <w:jc w:val="both"/>
      </w:pPr>
      <w:r>
        <w:t xml:space="preserve">Na ročište određeno za dan 03. listopada 2016. god. nije pristupio raniji ZZ dužnika Niko Pulić, te je s toga sud odredio novo ročište. </w:t>
      </w:r>
    </w:p>
    <w:p w:rsidRDefault="00000298" w:rsidP="00733B0A" w:rsidR="00000298">
      <w:pPr>
        <w:jc w:val="both"/>
      </w:pPr>
    </w:p>
    <w:p w:rsidRDefault="00000298" w:rsidP="00733B0A" w:rsidR="00000298" w:rsidRPr="00230768">
      <w:pPr>
        <w:jc w:val="both"/>
      </w:pPr>
    </w:p>
    <w:p w:rsidRDefault="00000298" w:rsidP="00D557F4" w:rsidR="00000298" w:rsidRPr="00230768">
      <w:pPr>
        <w:jc w:val="center"/>
        <w:rPr>
          <w:b/>
        </w:rPr>
      </w:pPr>
      <w:r w:rsidRPr="00230768">
        <w:rPr>
          <w:b/>
        </w:rPr>
        <w:t xml:space="preserve">U Dubrovniku, dana </w:t>
      </w:r>
      <w:r>
        <w:rPr>
          <w:b/>
        </w:rPr>
        <w:t>03</w:t>
      </w:r>
      <w:r w:rsidRPr="00230768">
        <w:rPr>
          <w:b/>
        </w:rPr>
        <w:t xml:space="preserve">. </w:t>
      </w:r>
      <w:r>
        <w:rPr>
          <w:b/>
        </w:rPr>
        <w:t>listopada</w:t>
      </w:r>
      <w:r w:rsidRPr="00230768">
        <w:rPr>
          <w:b/>
        </w:rPr>
        <w:t xml:space="preserve"> 2016. godine</w:t>
      </w:r>
    </w:p>
    <w:p w:rsidRDefault="00000298" w:rsidP="00733B0A" w:rsidR="00000298" w:rsidRPr="00230768">
      <w:pPr>
        <w:jc w:val="center"/>
        <w:rPr>
          <w:b/>
        </w:rPr>
      </w:pPr>
    </w:p>
    <w:p w:rsidRDefault="00000298" w:rsidP="00733B0A" w:rsidR="00000298" w:rsidRPr="00230768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30768">
        <w:rPr>
          <w:b/>
        </w:rPr>
        <w:t>Sudac:</w:t>
      </w:r>
    </w:p>
    <w:p w:rsidRDefault="00000298" w:rsidP="00733B0A" w:rsidR="00000298" w:rsidRPr="00230768">
      <w:pPr>
        <w:jc w:val="center"/>
        <w:rPr>
          <w:b/>
        </w:rPr>
      </w:pPr>
    </w:p>
    <w:p w:rsidRDefault="00000298" w:rsidP="00D557F4" w:rsidR="00000298" w:rsidRPr="00230768">
      <w:pPr>
        <w:rPr>
          <w:b/>
        </w:rPr>
      </w:pPr>
      <w:r w:rsidRPr="00230768">
        <w:rPr>
          <w:b/>
        </w:rPr>
        <w:tab/>
      </w:r>
      <w:r w:rsidRPr="00230768">
        <w:rPr>
          <w:b/>
        </w:rPr>
        <w:tab/>
      </w:r>
      <w:r w:rsidRPr="00230768">
        <w:rPr>
          <w:b/>
        </w:rPr>
        <w:tab/>
      </w:r>
      <w:r w:rsidRPr="00230768">
        <w:rPr>
          <w:b/>
        </w:rPr>
        <w:tab/>
      </w:r>
      <w:r w:rsidRPr="00230768">
        <w:rPr>
          <w:b/>
        </w:rPr>
        <w:tab/>
      </w:r>
      <w:r w:rsidRPr="00230768">
        <w:rPr>
          <w:b/>
        </w:rPr>
        <w:tab/>
      </w:r>
      <w:r w:rsidRPr="00230768">
        <w:rPr>
          <w:b/>
        </w:rPr>
        <w:tab/>
      </w:r>
      <w:r w:rsidRPr="00230768">
        <w:rPr>
          <w:b/>
        </w:rPr>
        <w:tab/>
      </w:r>
      <w:r w:rsidRPr="00230768">
        <w:rPr>
          <w:b/>
        </w:rPr>
        <w:tab/>
        <w:t>Katarina Franković</w:t>
      </w:r>
      <w:r w:rsidR="00767F24">
        <w:rPr>
          <w:b/>
        </w:rPr>
        <w:t>, v.r.</w:t>
      </w:r>
    </w:p>
    <w:p w:rsidRDefault="00000298" w:rsidP="00D557F4" w:rsidR="00000298" w:rsidRPr="00230768">
      <w:pPr>
        <w:jc w:val="both"/>
        <w:rPr>
          <w:b/>
        </w:rPr>
      </w:pPr>
      <w:r w:rsidRPr="00230768">
        <w:rPr>
          <w:b/>
        </w:rPr>
        <w:lastRenderedPageBreak/>
        <w:t>UPUTA O PRAVNOM LIJEKU:</w:t>
      </w:r>
    </w:p>
    <w:p w:rsidRDefault="00000298" w:rsidP="00D557F4" w:rsidR="00000298" w:rsidRPr="00230768">
      <w:r w:rsidRPr="00230768">
        <w:t xml:space="preserve">Protiv ovog rješenja nije dopušteno izjaviti žalbu. </w:t>
      </w:r>
    </w:p>
    <w:p w:rsidRDefault="00000298" w:rsidP="00733B0A" w:rsidR="00000298" w:rsidRPr="00230768">
      <w:pPr>
        <w:jc w:val="center"/>
        <w:rPr>
          <w:b/>
        </w:rPr>
      </w:pPr>
    </w:p>
    <w:p w:rsidRDefault="00000298" w:rsidP="00D557F4" w:rsidR="00000298" w:rsidRPr="00230768">
      <w:pPr>
        <w:rPr>
          <w:b/>
        </w:rPr>
      </w:pPr>
      <w:r w:rsidRPr="00230768">
        <w:rPr>
          <w:b/>
        </w:rPr>
        <w:t>DN-a:</w:t>
      </w:r>
    </w:p>
    <w:p w:rsidRDefault="00000298" w:rsidP="00D557F4" w:rsidR="00000298">
      <w:r w:rsidRPr="00230768">
        <w:t>-</w:t>
      </w:r>
      <w:r w:rsidRPr="00230768">
        <w:tab/>
        <w:t>mrežna stranica e-Oglasna ploča sudova</w:t>
      </w:r>
    </w:p>
    <w:p w:rsidRDefault="002F1215" w:rsidP="00D557F4" w:rsidR="002F1215">
      <w:r>
        <w:t>-          raniji zakonski zastupnik Niko Pulić</w:t>
      </w:r>
    </w:p>
    <w:p w:rsidRDefault="002F1215" w:rsidP="00D557F4" w:rsidR="002F1215" w:rsidRPr="00230768">
      <w:r>
        <w:t>-          stečajni upravitelj</w:t>
      </w:r>
    </w:p>
    <w:sectPr w:rsidSect="00F96B3F" w:rsidR="002F1215" w:rsidRPr="0023076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1D17B9"/>
    <w:multiLevelType w:val="hybridMultilevel"/>
    <w:tmpl w:val="3BD4C080"/>
    <w:lvl w:tplc="C472BDF0" w:ilvl="0">
      <w:start w:val="1"/>
      <w:numFmt w:val="upperRoman"/>
      <w:lvlText w:val="%1."/>
      <w:lvlJc w:val="left"/>
      <w:pPr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C62681"/>
    <w:rsid w:val="00000298"/>
    <w:rsid w:val="000662E4"/>
    <w:rsid w:val="000A0FF1"/>
    <w:rsid w:val="000C42DC"/>
    <w:rsid w:val="000D7DE0"/>
    <w:rsid w:val="00176463"/>
    <w:rsid w:val="00190243"/>
    <w:rsid w:val="001B6B54"/>
    <w:rsid w:val="001E147A"/>
    <w:rsid w:val="00227212"/>
    <w:rsid w:val="00230768"/>
    <w:rsid w:val="002500C5"/>
    <w:rsid w:val="00283E7E"/>
    <w:rsid w:val="002D59FB"/>
    <w:rsid w:val="002E3C71"/>
    <w:rsid w:val="002F1215"/>
    <w:rsid w:val="00383FE5"/>
    <w:rsid w:val="00441B7D"/>
    <w:rsid w:val="004711AF"/>
    <w:rsid w:val="00492BD5"/>
    <w:rsid w:val="004C1019"/>
    <w:rsid w:val="004F0CE4"/>
    <w:rsid w:val="00551442"/>
    <w:rsid w:val="00551E16"/>
    <w:rsid w:val="005B2D65"/>
    <w:rsid w:val="00625E7D"/>
    <w:rsid w:val="0064669F"/>
    <w:rsid w:val="0066117C"/>
    <w:rsid w:val="00672ABB"/>
    <w:rsid w:val="006B056F"/>
    <w:rsid w:val="00733B0A"/>
    <w:rsid w:val="0073567E"/>
    <w:rsid w:val="00767F24"/>
    <w:rsid w:val="007976D6"/>
    <w:rsid w:val="007B2C2E"/>
    <w:rsid w:val="007F6235"/>
    <w:rsid w:val="008438FB"/>
    <w:rsid w:val="008A3A88"/>
    <w:rsid w:val="008C47BE"/>
    <w:rsid w:val="009302AC"/>
    <w:rsid w:val="00955ACE"/>
    <w:rsid w:val="00965CC7"/>
    <w:rsid w:val="0096678B"/>
    <w:rsid w:val="009710AD"/>
    <w:rsid w:val="009F16F3"/>
    <w:rsid w:val="00A03326"/>
    <w:rsid w:val="00A9155F"/>
    <w:rsid w:val="00A92926"/>
    <w:rsid w:val="00A92FB6"/>
    <w:rsid w:val="00AB197E"/>
    <w:rsid w:val="00AB7C1F"/>
    <w:rsid w:val="00AF3614"/>
    <w:rsid w:val="00B056F1"/>
    <w:rsid w:val="00B70565"/>
    <w:rsid w:val="00B85A1D"/>
    <w:rsid w:val="00B91E4D"/>
    <w:rsid w:val="00C1628D"/>
    <w:rsid w:val="00C62681"/>
    <w:rsid w:val="00CE3D62"/>
    <w:rsid w:val="00D15E35"/>
    <w:rsid w:val="00D30F28"/>
    <w:rsid w:val="00D557F4"/>
    <w:rsid w:val="00DC460C"/>
    <w:rsid w:val="00E1076B"/>
    <w:rsid w:val="00E22A64"/>
    <w:rsid w:val="00EC47FF"/>
    <w:rsid w:val="00EF0F2E"/>
    <w:rsid w:val="00F06D4D"/>
    <w:rsid w:val="00F61983"/>
    <w:rsid w:val="00F654B1"/>
    <w:rsid w:val="00F74822"/>
    <w:rsid w:val="00F96B3F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6B3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283E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211D"/>
    <w:rPr>
      <w:sz w:val="0"/>
      <w:szCs w:val="0"/>
    </w:rPr>
  </w:style>
  <w:style w:styleId="Odlomakpopisa" w:type="paragraph">
    <w:name w:val="List Paragraph"/>
    <w:basedOn w:val="Normal"/>
    <w:uiPriority w:val="99"/>
    <w:qFormat/>
    <w:rsid w:val="008C47BE"/>
    <w:pPr>
      <w:ind w:left="720"/>
      <w:contextualSpacing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F654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4B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4B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4B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4B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St-174/2016-30</izvorni_sadrzaj>
    <derivirana_varijabla naziv="DomainObject.Oznaka_1">St-174/2016-30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St-587/15</izvorni_sadrzaj>
    <derivirana_varijabla naziv="DomainObject.Predmet.Opis_1">Nastavak postupka nakon obustave
skrać. steč. postupka St-587/15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PULIĆ d.o.o. za trgovinu, ugostiteljstvo i usluge</izvorni_sadrzaj>
    <derivirana_varijabla naziv="DomainObject.Predmet.ProtustrankaFormated_1">  PULIĆ d.o.o. za trgovinu, ugostiteljstvo i usluge</derivirana_varijabla>
  </DomainObject.Predmet.ProtustrankaFormated>
  <DomainObject.Predmet.ProtustrankaFormatedOIB>
    <izvorni_sadrzaj>  PULIĆ d.o.o. za trgovinu, ugostiteljstvo i usluge, OIB 40684962960</izvorni_sadrzaj>
    <derivirana_varijabla naziv="DomainObject.Predmet.ProtustrankaFormatedOIB_1">  PULIĆ d.o.o. za trgovinu, ugostiteljstvo i usluge, OIB 40684962960</derivirana_varijabla>
  </DomainObject.Predmet.ProtustrankaFormatedOIB>
  <DomainObject.Predmet.ProtustrankaFormatedWithAdress>
    <izvorni_sadrzaj> PULIĆ d.o.o. za trgovinu, ugostiteljstvo i usluge, Dobrota 18, 20215 Močići</izvorni_sadrzaj>
    <derivirana_varijabla naziv="DomainObject.Predmet.ProtustrankaFormatedWithAdress_1"> PULIĆ d.o.o. za trgovinu, ugostiteljstvo i usluge, Dobrota 18, 20215 Močići</derivirana_varijabla>
  </DomainObject.Predmet.ProtustrankaFormatedWithAdress>
  <DomainObject.Predmet.ProtustrankaFormatedWithAdressOIB>
    <izvorni_sadrzaj> PULIĆ d.o.o. za trgovinu, ugostiteljstvo i usluge, OIB 40684962960, Dobrota 18, 20215 Močići</izvorni_sadrzaj>
    <derivirana_varijabla naziv="DomainObject.Predmet.ProtustrankaFormatedWithAdressOIB_1"> PULIĆ d.o.o. za trgovinu, ugostiteljstvo i usluge, OIB 40684962960, Dobrota 18, 20215 Močići</derivirana_varijabla>
  </DomainObject.Predmet.ProtustrankaFormatedWithAdressOIB>
  <DomainObject.Predmet.ProtustrankaWithAdress>
    <izvorni_sadrzaj>PULIĆ d.o.o. za trgovinu, ugostiteljstvo i usluge Dobrota 18, 20215 Močići</izvorni_sadrzaj>
    <derivirana_varijabla naziv="DomainObject.Predmet.ProtustrankaWithAdress_1">PULIĆ d.o.o. za trgovinu, ugostiteljstvo i usluge Dobrota 18, 20215 Močići</derivirana_varijabla>
  </DomainObject.Predmet.ProtustrankaWithAdress>
  <DomainObject.Predmet.ProtustrankaWithAdressOIB>
    <izvorni_sadrzaj>PULIĆ d.o.o. za trgovinu, ugostiteljstvo i usluge, OIB 40684962960, Dobrota 18, 20215 Močići</izvorni_sadrzaj>
    <derivirana_varijabla naziv="DomainObject.Predmet.ProtustrankaWithAdressOIB_1">PULIĆ d.o.o. za trgovinu, ugostiteljstvo i usluge, OIB 40684962960, Dobrota 18, 20215 Močići</derivirana_varijabla>
  </DomainObject.Predmet.ProtustrankaWithAdressOIB>
  <DomainObject.Predmet.ProtustrankaNazivFormated>
    <izvorni_sadrzaj>PULIĆ d.o.o. za trgovinu, ugostiteljstvo i usluge</izvorni_sadrzaj>
    <derivirana_varijabla naziv="DomainObject.Predmet.ProtustrankaNazivFormated_1">PULIĆ d.o.o. za trgovinu, ugostiteljstvo i usluge</derivirana_varijabla>
  </DomainObject.Predmet.ProtustrankaNazivFormated>
  <DomainObject.Predmet.ProtustrankaNazivFormatedOIB>
    <izvorni_sadrzaj>PULIĆ d.o.o. za trgovinu, ugostiteljstvo i usluge, OIB 40684962960</izvorni_sadrzaj>
    <derivirana_varijabla naziv="DomainObject.Predmet.ProtustrankaNazivFormatedOIB_1">PULIĆ d.o.o. za trgovinu, ugostiteljstvo i usluge, OIB 40684962960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PULIĆ d.o.o. za trgovinu, ugostiteljstvo i usluge</item>
    </izvorni_sadrzaj>
    <derivirana_varijabla naziv="DomainObject.Predmet.ProtuStrankaListFormated_1">
      <item>PULIĆ d.o.o. za trgovinu, ugostiteljstvo i usluge</item>
    </derivirana_varijabla>
  </DomainObject.Predmet.ProtuStrankaListFormated>
  <DomainObject.Predmet.ProtuStrankaListFormatedOIB>
    <izvorni_sadrzaj>
      <item>PULIĆ d.o.o. za trgovinu, ugostiteljstvo i usluge, OIB 40684962960</item>
    </izvorni_sadrzaj>
    <derivirana_varijabla naziv="DomainObject.Predmet.ProtuStrankaListFormatedOIB_1">
      <item>PULIĆ d.o.o. za trgovinu, ugostiteljstvo i usluge, OIB 40684962960</item>
    </derivirana_varijabla>
  </DomainObject.Predmet.ProtuStrankaListFormatedOIB>
  <DomainObject.Predmet.ProtuStrankaListFormatedWithAdress>
    <izvorni_sadrzaj>
      <item>PULIĆ d.o.o. za trgovinu, ugostiteljstvo i usluge, Dobrota 18, 20215 Močići</item>
    </izvorni_sadrzaj>
    <derivirana_varijabla naziv="DomainObject.Predmet.ProtuStrankaListFormatedWithAdress_1">
      <item>PULIĆ d.o.o. za trgovinu, ugostiteljstvo i usluge, Dobrota 18, 20215 Močići</item>
    </derivirana_varijabla>
  </DomainObject.Predmet.ProtuStrankaListFormatedWithAdress>
  <DomainObject.Predmet.ProtuStrankaListFormatedWithAdressOIB>
    <izvorni_sadrzaj>
      <item>PULIĆ d.o.o. za trgovinu, ugostiteljstvo i usluge, OIB 40684962960, Dobrota 18, 20215 Močići</item>
    </izvorni_sadrzaj>
    <derivirana_varijabla naziv="DomainObject.Predmet.ProtuStrankaListFormatedWithAdressOIB_1">
      <item>PULIĆ d.o.o. za trgovinu, ugostiteljstvo i usluge, OIB 40684962960, Dobrota 18, 20215 Močići</item>
    </derivirana_varijabla>
  </DomainObject.Predmet.ProtuStrankaListFormatedWithAdressOIB>
  <DomainObject.Predmet.ProtuStrankaListNazivFormated>
    <izvorni_sadrzaj>
      <item>PULIĆ d.o.o. za trgovinu, ugostiteljstvo i usluge</item>
    </izvorni_sadrzaj>
    <derivirana_varijabla naziv="DomainObject.Predmet.ProtuStrankaListNazivFormated_1">
      <item>PULIĆ d.o.o. za trgovinu, ugostiteljstvo i usluge</item>
    </derivirana_varijabla>
  </DomainObject.Predmet.ProtuStrankaListNazivFormated>
  <DomainObject.Predmet.ProtuStrankaListNazivFormatedOIB>
    <izvorni_sadrzaj>
      <item>PULIĆ d.o.o. za trgovinu, ugostiteljstvo i usluge, OIB 40684962960</item>
    </izvorni_sadrzaj>
    <derivirana_varijabla naziv="DomainObject.Predmet.ProtuStrankaListNazivFormatedOIB_1">
      <item>PULIĆ d.o.o. za trgovinu, ugostiteljstvo i usluge, OIB 40684962960</item>
    </derivirana_varijabla>
  </DomainObject.Predmet.ProtuStrankaListNazivFormatedOIB>
  <DomainObject.Predmet.OstaliListFormated>
    <izvorni_sadrzaj>
      <item>Miljan Ljubičić, stečajni upravitelj</item>
      <item>Republika Hrvatska</item>
      <item>Tomislav Šiško</item>
    </izvorni_sadrzaj>
    <derivirana_varijabla naziv="DomainObject.Predmet.OstaliListFormated_1">
      <item>Miljan Ljubičić, stečajni upravitelj</item>
      <item>Republika Hrvatska</item>
      <item>Tomislav Šiško</item>
    </derivirana_varijabla>
  </DomainObject.Predmet.OstaliListFormated>
  <DomainObject.Predmet.OstaliListFormatedOIB>
    <izvorni_sadrzaj>
      <item>Miljan Ljubičić, stečajni upravitelj</item>
      <item>Republika Hrvatska, OIB 40684962960</item>
      <item>Tomislav Šiško</item>
    </izvorni_sadrzaj>
    <derivirana_varijabla naziv="DomainObject.Predmet.OstaliListFormatedOIB_1">
      <item>Miljan Ljubičić, stečajni upravitelj</item>
      <item>Republika Hrvatska, OIB 40684962960</item>
      <item>Tomislav Šiško</item>
    </derivirana_varijabla>
  </DomainObject.Predmet.OstaliListFormatedOIB>
  <DomainObject.Predmet.OstaliListFormatedWithAdress>
    <izvorni_sadrzaj>
      <item>Miljan Ljubičić, stečajni upravitelj</item>
      <item>Republika Hrvatska</item>
      <item>Tomislav Šiško</item>
    </izvorni_sadrzaj>
    <derivirana_varijabla naziv="DomainObject.Predmet.OstaliListFormatedWithAdress_1">
      <item>Miljan Ljubičić, stečajni upravitelj</item>
      <item>Republika Hrvatska</item>
      <item>Tomislav Šiško</item>
    </derivirana_varijabla>
  </DomainObject.Predmet.OstaliListFormatedWithAdress>
  <DomainObject.Predmet.OstaliListFormatedWithAdressOIB>
    <izvorni_sadrzaj>
      <item>Miljan Ljubičić, stečajni upravitelj</item>
      <item>Republika Hrvatska, OIB 40684962960</item>
      <item>Tomislav Šiško</item>
    </izvorni_sadrzaj>
    <derivirana_varijabla naziv="DomainObject.Predmet.OstaliListFormatedWithAdressOIB_1">
      <item>Miljan Ljubičić, stečajni upravitelj</item>
      <item>Republika Hrvatska, OIB 40684962960</item>
      <item>Tomislav Šiško</item>
    </derivirana_varijabla>
  </DomainObject.Predmet.OstaliListFormatedWithAdressOIB>
  <DomainObject.Predmet.OstaliListNazivFormated>
    <izvorni_sadrzaj>
      <item>Miljan Ljubičić, stečajni upravitelj</item>
      <item>Republika Hrvatska</item>
      <item>Tomislav Šiško</item>
    </izvorni_sadrzaj>
    <derivirana_varijabla naziv="DomainObject.Predmet.OstaliListNazivFormated_1">
      <item>Miljan Ljubičić, stečajni upravitelj</item>
      <item>Republika Hrvatska</item>
      <item>Tomislav Šiško</item>
    </derivirana_varijabla>
  </DomainObject.Predmet.OstaliListNazivFormated>
  <DomainObject.Predmet.OstaliListNazivFormatedOIB>
    <izvorni_sadrzaj>
      <item>Miljan Ljubičić, stečajni upravitelj</item>
      <item>Republika Hrvatska, OIB 40684962960</item>
      <item>Tomislav Šiško</item>
    </izvorni_sadrzaj>
    <derivirana_varijabla naziv="DomainObject.Predmet.OstaliListNazivFormatedOIB_1">
      <item>Miljan Ljubičić, stečajni upravitelj</item>
      <item>Republika Hrvatska, OIB 40684962960</item>
      <item>Tomislav Šiško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St-174/2016-30</izvorni_sadrzaj>
    <derivirana_varijabla naziv="DomainObject.PoslovniBrojDokumenta_1">St-174/2016-30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PULIĆ d.o.o. za trgovinu, ugostiteljstvo i usluge</izvorni_sadrzaj>
    <derivirana_varijabla naziv="DomainObject.Predmet.ProtustrankaIDrugi_1">PULIĆ d.o.o. za trgovinu,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PULIĆ d.o.o. za trgovinu, ugostiteljstvo i usluge, OIB 40684962960, Dobrota 18, 20215 Močići</izvorni_sadrzaj>
    <derivirana_varijabla naziv="DomainObject.Predmet.ProtustrankaIDrugiAdressOIB_1">PULIĆ d.o.o. za trgovinu, ugostiteljstvo i usluge, OIB 40684962960, Dobrota 18,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PULIĆ d.o.o. za trgovinu, ugostiteljstvo i usluge</item>
      <item>FINA,RC SPLIT,Podružnica Dubrovnik</item>
      <item>Miljan Ljubičić, stečajni upravitelj</item>
      <item>Republika Hrvatska</item>
      <item>Tomislav Šiško</item>
    </izvorni_sadrzaj>
    <derivirana_varijabla naziv="DomainObject.Predmet.SudioniciListNaziv_1">
      <item>PULIĆ d.o.o. za trgovinu, ugostiteljstvo i usluge</item>
      <item>FINA,RC SPLIT,Podružnica Dubrovnik</item>
      <item>Miljan Ljubičić, stečajni upravitelj</item>
      <item>Republika Hrvatska</item>
      <item>Tomislav Šiško</item>
    </derivirana_varijabla>
  </DomainObject.Predmet.SudioniciListNaziv>
  <DomainObject.Predmet.SudioniciListAdressOIB>
    <izvorni_sadrzaj>
      <item>PULIĆ d.o.o. za trgovinu, ugostiteljstvo i usluge, OIB 40684962960, Dobrota 18,20215 Močići</item>
      <item>FINA,RC SPLIT,Podružnica Dubrovnik, OIB 85821130368, Vukovarska 2,20000 Dubrovnik</item>
      <item>Miljan Ljubičić, stečajni upravitelj</item>
      <item>Republika Hrvatska, OIB 40684962960</item>
      <item>Tomislav Šiško</item>
    </izvorni_sadrzaj>
    <derivirana_varijabla naziv="DomainObject.Predmet.SudioniciListAdressOIB_1">
      <item>PULIĆ d.o.o. za trgovinu, ugostiteljstvo i usluge, OIB 40684962960, Dobrota 18,20215 Močići</item>
      <item>FINA,RC SPLIT,Podružnica Dubrovnik, OIB 85821130368, Vukovarska 2,20000 Dubrovnik</item>
      <item>Miljan Ljubičić, stečajni upravitelj</item>
      <item>Republika Hrvatska, OIB 40684962960</item>
      <item>Tomislav Šiško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40684962960</item>
      <item>, OIB 85821130368</item>
      <item>, OIB null</item>
      <item>, OIB 40684962960</item>
      <item>, OIB null</item>
    </izvorni_sadrzaj>
    <derivirana_varijabla naziv="DomainObject.Predmet.SudioniciListNazivOIB_1">
      <item>, OIB 40684962960</item>
      <item>, OIB 85821130368</item>
      <item>, OIB null</item>
      <item>, OIB 40684962960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299</properties:Words>
  <properties:Characters>1594</properties:Characters>
  <properties:Lines>54</properties:Lines>
  <properties:Paragraphs>25</properties:Paragraphs>
  <properties:TotalTime>10</properties:TotalTime>
  <properties:ScaleCrop>false</properties:ScaleCrop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2016-10-03T08:28:00Z</dcterms:created>
  <dc:creator>kfrankovic</dc:creator>
  <dc:description/>
  <cp:keywords/>
  <cp:lastModifiedBy>Andrijana Leto</cp:lastModifiedBy>
  <cp:lastPrinted>2016-10-03T08:55:00Z</cp:lastPrinted>
  <dcterms:modified xmlns:xsi="http://www.w3.org/2001/XMLSchema-instance" xsi:type="dcterms:W3CDTF">2016-10-03T11:10:00Z</dcterms:modified>
  <cp:revision>6</cp:revision>
  <dc:subject/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St-174/2016-30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