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02bd" w14:paraId="9c802b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D84B35">
        <w:rPr>
          <w:rFonts w:cs="Times New Roman" w:hAnsi="Times New Roman" w:ascii="Times New Roman"/>
          <w:b w:val="false"/>
          <w:szCs w:val="24"/>
        </w:rPr>
        <w:t>2136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3E39E0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C642D8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proofErr w:type="spellStart"/>
      <w:r w:rsidR="00D84B35">
        <w:rPr>
          <w:rFonts w:hAnsi="Times New Roman" w:ascii="Times New Roman"/>
        </w:rPr>
        <w:t>APEX</w:t>
      </w:r>
      <w:proofErr w:type="spellEnd"/>
      <w:r w:rsidR="00D84B35">
        <w:rPr>
          <w:rFonts w:hAnsi="Times New Roman" w:ascii="Times New Roman"/>
        </w:rPr>
        <w:t xml:space="preserve"> PRODUKT d.o.o. Zagreb</w:t>
      </w:r>
      <w:r w:rsidR="00844F25">
        <w:rPr>
          <w:rFonts w:hAnsi="Times New Roman" w:ascii="Times New Roman"/>
        </w:rPr>
        <w:t>,</w:t>
      </w:r>
      <w:r w:rsidR="00D84B35">
        <w:rPr>
          <w:rFonts w:hAnsi="Times New Roman" w:ascii="Times New Roman"/>
        </w:rPr>
        <w:t xml:space="preserve"> Vlaška </w:t>
      </w:r>
      <w:proofErr w:type="spellStart"/>
      <w:r w:rsidR="00D84B35">
        <w:rPr>
          <w:rFonts w:hAnsi="Times New Roman" w:ascii="Times New Roman"/>
        </w:rPr>
        <w:t>99</w:t>
      </w:r>
      <w:proofErr w:type="spellEnd"/>
      <w:r w:rsidR="00D84B35">
        <w:rPr>
          <w:rFonts w:hAnsi="Times New Roman" w:ascii="Times New Roman"/>
        </w:rPr>
        <w:t xml:space="preserve"> a,</w:t>
      </w:r>
      <w:r w:rsidR="00E5345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D84B35">
        <w:rPr>
          <w:rFonts w:hAnsi="Times New Roman" w:ascii="Times New Roman"/>
        </w:rPr>
        <w:t>716933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D84B35">
        <w:rPr>
          <w:rFonts w:hAnsi="Times New Roman" w:ascii="Times New Roman"/>
        </w:rPr>
        <w:t>09227375073</w:t>
      </w:r>
      <w:proofErr w:type="spellEnd"/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78383F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10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D431D5">
        <w:rPr>
          <w:rFonts w:hAnsi="Times New Roman" w:ascii="Times New Roman"/>
          <w:szCs w:val="24"/>
        </w:rPr>
        <w:t>0</w:t>
      </w:r>
      <w:r w:rsidR="00B25A2F">
        <w:rPr>
          <w:rFonts w:hAnsi="Times New Roman" w:ascii="Times New Roman"/>
          <w:szCs w:val="24"/>
        </w:rPr>
        <w:t>5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8F2609" w:rsidR="008F2609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8F2609">
        <w:rPr>
          <w:rFonts w:hAnsi="Times New Roman" w:ascii="Times New Roman"/>
          <w:szCs w:val="24"/>
        </w:rPr>
        <w:t>Nada Kraljić, v.r.</w:t>
      </w:r>
    </w:p>
    <w:p w:rsidRDefault="008F2609" w:rsidP="008F2609" w:rsidR="008F2609">
      <w:pPr>
        <w:rPr>
          <w:rFonts w:hAnsi="Times New Roman" w:ascii="Times New Roman"/>
          <w:szCs w:val="24"/>
        </w:rPr>
      </w:pPr>
    </w:p>
    <w:p w:rsidRDefault="008F2609" w:rsidP="008F2609" w:rsidR="008F2609">
      <w:pPr>
        <w:rPr>
          <w:rFonts w:hAnsi="Times New Roman" w:ascii="Times New Roman"/>
          <w:szCs w:val="24"/>
        </w:rPr>
      </w:pPr>
    </w:p>
    <w:p w:rsidRDefault="008F2609" w:rsidP="008F2609" w:rsidR="008F2609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8F2609" w:rsidP="008F2609" w:rsidR="008F2609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8F2609" w:rsidP="008F2609" w:rsidR="008F2609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8F2609" w:rsidP="008F2609" w:rsidR="008F2609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8F2609" w:rsidP="008F2609" w:rsidR="008F2609" w:rsidRPr="00C175AC">
      <w:pPr>
        <w:ind w:left="720"/>
        <w:rPr>
          <w:rFonts w:hAnsi="Times New Roman" w:ascii="Times New Roman"/>
          <w:szCs w:val="24"/>
        </w:rPr>
      </w:pP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05CC"/>
    <w:rsid w:val="002935F2"/>
    <w:rsid w:val="002B2BEF"/>
    <w:rsid w:val="003023DD"/>
    <w:rsid w:val="0033363A"/>
    <w:rsid w:val="00343CA8"/>
    <w:rsid w:val="003674CA"/>
    <w:rsid w:val="00377FAF"/>
    <w:rsid w:val="003800DC"/>
    <w:rsid w:val="003A4262"/>
    <w:rsid w:val="003E39E0"/>
    <w:rsid w:val="00415502"/>
    <w:rsid w:val="00474C8C"/>
    <w:rsid w:val="005D6419"/>
    <w:rsid w:val="00683EE0"/>
    <w:rsid w:val="006B4C1F"/>
    <w:rsid w:val="00734F3D"/>
    <w:rsid w:val="007576C2"/>
    <w:rsid w:val="00772DCA"/>
    <w:rsid w:val="0078383F"/>
    <w:rsid w:val="007D2808"/>
    <w:rsid w:val="00844F25"/>
    <w:rsid w:val="00864CDD"/>
    <w:rsid w:val="008913E3"/>
    <w:rsid w:val="008D2AF4"/>
    <w:rsid w:val="008E411D"/>
    <w:rsid w:val="008F2609"/>
    <w:rsid w:val="00911F83"/>
    <w:rsid w:val="00916BA9"/>
    <w:rsid w:val="00955C29"/>
    <w:rsid w:val="009964E7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25A2F"/>
    <w:rsid w:val="00B55FB9"/>
    <w:rsid w:val="00B90329"/>
    <w:rsid w:val="00BC2003"/>
    <w:rsid w:val="00BD5E83"/>
    <w:rsid w:val="00C175AC"/>
    <w:rsid w:val="00C642D8"/>
    <w:rsid w:val="00CC3DB5"/>
    <w:rsid w:val="00CF234D"/>
    <w:rsid w:val="00D431D5"/>
    <w:rsid w:val="00D57A46"/>
    <w:rsid w:val="00D84B35"/>
    <w:rsid w:val="00D85E00"/>
    <w:rsid w:val="00DF0E72"/>
    <w:rsid w:val="00E53453"/>
    <w:rsid w:val="00E53A71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0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0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31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St-2136/2016-9</izvorni_sadrzaj>
    <derivirana_varijabla naziv="DomainObject.Oznaka_1">St-2136/2016-9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St-2136/2016</izvorni_sadrzaj>
    <derivirana_varijabla naziv="DomainObject.Predmet.OznakaBroj_1">St-2136/2016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PRODUKT d.o.o.</izvorni_sadrzaj>
    <derivirana_varijabla naziv="DomainObject.Predmet.ProtustrankaFormated_1">  APEX PRODUKT d.o.o.</derivirana_varijabla>
  </DomainObject.Predmet.ProtustrankaFormated>
  <DomainObject.Predmet.ProtustrankaFormatedOIB>
    <izvorni_sadrzaj>  APEX PRODUKT d.o.o., OIB 09227375073</izvorni_sadrzaj>
    <derivirana_varijabla naziv="DomainObject.Predmet.ProtustrankaFormatedOIB_1">  APEX PRODUKT d.o.o., OIB 09227375073</derivirana_varijabla>
  </DomainObject.Predmet.ProtustrankaFormatedOIB>
  <DomainObject.Predmet.ProtustrankaFormatedWithAdress>
    <izvorni_sadrzaj> APEX PRODUKT d.o.o., Vlaška 99/A, 10000 Zagreb</izvorni_sadrzaj>
    <derivirana_varijabla naziv="DomainObject.Predmet.ProtustrankaFormatedWithAdress_1"> APEX PRODUKT d.o.o., Vlaška 99/A, 10000 Zagreb</derivirana_varijabla>
  </DomainObject.Predmet.ProtustrankaFormatedWithAdress>
  <DomainObject.Predmet.ProtustrankaFormatedWithAdressOIB>
    <izvorni_sadrzaj> APEX PRODUKT d.o.o., OIB 09227375073, Vlaška 99/A, 10000 Zagreb</izvorni_sadrzaj>
    <derivirana_varijabla naziv="DomainObject.Predmet.ProtustrankaFormatedWithAdressOIB_1"> APEX PRODUKT d.o.o., OIB 09227375073, Vlaška 99/A, 10000 Zagreb</derivirana_varijabla>
  </DomainObject.Predmet.ProtustrankaFormatedWithAdressOIB>
  <DomainObject.Predmet.ProtustrankaWithAdress>
    <izvorni_sadrzaj>APEX PRODUKT d.o.o. Vlaška 99/A, 10000 Zagreb</izvorni_sadrzaj>
    <derivirana_varijabla naziv="DomainObject.Predmet.ProtustrankaWithAdress_1">APEX PRODUKT d.o.o. Vlaška 99/A, 10000 Zagreb</derivirana_varijabla>
  </DomainObject.Predmet.ProtustrankaWithAdress>
  <DomainObject.Predmet.ProtustrankaWithAdressOIB>
    <izvorni_sadrzaj>APEX PRODUKT d.o.o., OIB 09227375073, Vlaška 99/A, 10000 Zagreb</izvorni_sadrzaj>
    <derivirana_varijabla naziv="DomainObject.Predmet.ProtustrankaWithAdressOIB_1">APEX PRODUKT d.o.o., OIB 09227375073, Vlaška 99/A, 10000 Zagreb</derivirana_varijabla>
  </DomainObject.Predmet.ProtustrankaWithAdressOIB>
  <DomainObject.Predmet.ProtustrankaNazivFormated>
    <izvorni_sadrzaj>APEX PRODUKT d.o.o.</izvorni_sadrzaj>
    <derivirana_varijabla naziv="DomainObject.Predmet.ProtustrankaNazivFormated_1">APEX PRODUKT d.o.o.</derivirana_varijabla>
  </DomainObject.Predmet.ProtustrankaNazivFormated>
  <DomainObject.Predmet.ProtustrankaNazivFormatedOIB>
    <izvorni_sadrzaj>APEX PRODUKT d.o.o., OIB 09227375073</izvorni_sadrzaj>
    <derivirana_varijabla naziv="DomainObject.Predmet.ProtustrankaNazivFormatedOIB_1">APEX PRODUKT d.o.o., OIB 09227375073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APEX PRODUKT d.o.o.</item>
    </izvorni_sadrzaj>
    <derivirana_varijabla naziv="DomainObject.Predmet.ProtuStrankaListFormated_1">
      <item>APEX PRODUKT d.o.o.</item>
    </derivirana_varijabla>
  </DomainObject.Predmet.ProtuStrankaListFormated>
  <DomainObject.Predmet.ProtuStrankaListFormatedOIB>
    <izvorni_sadrzaj>
      <item>APEX PRODUKT d.o.o., OIB 09227375073</item>
    </izvorni_sadrzaj>
    <derivirana_varijabla naziv="DomainObject.Predmet.ProtuStrankaListFormatedOIB_1">
      <item>APEX PRODUKT d.o.o., OIB 09227375073</item>
    </derivirana_varijabla>
  </DomainObject.Predmet.ProtuStrankaListFormatedOIB>
  <DomainObject.Predmet.ProtuStrankaListFormatedWithAdress>
    <izvorni_sadrzaj>
      <item>APEX PRODUKT d.o.o., Vlaška 99/A, 10000 Zagreb</item>
    </izvorni_sadrzaj>
    <derivirana_varijabla naziv="DomainObject.Predmet.ProtuStrankaListFormatedWithAdress_1">
      <item>APEX PRODUKT d.o.o., Vlaška 99/A, 10000 Zagreb</item>
    </derivirana_varijabla>
  </DomainObject.Predmet.ProtuStrankaListFormatedWithAdress>
  <DomainObject.Predmet.ProtuStrankaListFormatedWithAdressOIB>
    <izvorni_sadrzaj>
      <item>APEX PRODUKT d.o.o., OIB 09227375073, Vlaška 99/A, 10000 Zagreb</item>
    </izvorni_sadrzaj>
    <derivirana_varijabla naziv="DomainObject.Predmet.ProtuStrankaListFormatedWithAdressOIB_1">
      <item>APEX PRODUKT d.o.o., OIB 09227375073, Vlaška 99/A, 10000 Zagreb</item>
    </derivirana_varijabla>
  </DomainObject.Predmet.ProtuStrankaListFormatedWithAdressOIB>
  <DomainObject.Predmet.ProtuStrankaListNazivFormated>
    <izvorni_sadrzaj>
      <item>APEX PRODUKT d.o.o.</item>
    </izvorni_sadrzaj>
    <derivirana_varijabla naziv="DomainObject.Predmet.ProtuStrankaListNazivFormated_1">
      <item>APEX PRODUKT d.o.o.</item>
    </derivirana_varijabla>
  </DomainObject.Predmet.ProtuStrankaListNazivFormated>
  <DomainObject.Predmet.ProtuStrankaListNazivFormatedOIB>
    <izvorni_sadrzaj>
      <item>APEX PRODUKT d.o.o., OIB 09227375073</item>
    </izvorni_sadrzaj>
    <derivirana_varijabla naziv="DomainObject.Predmet.ProtuStrankaListNazivFormatedOIB_1">
      <item>APEX PRODUKT d.o.o., OIB 09227375073</item>
    </derivirana_varijabla>
  </DomainObject.Predmet.ProtuStrankaListNazivFormatedOIB>
  <DomainObject.Predmet.OstaliListFormated>
    <izvorni_sadrzaj>
      <item>Željko Jaman</item>
    </izvorni_sadrzaj>
    <derivirana_varijabla naziv="DomainObject.Predmet.OstaliListFormated_1">
      <item>Željko Jaman</item>
    </derivirana_varijabla>
  </DomainObject.Predmet.OstaliListFormated>
  <DomainObject.Predmet.OstaliListFormatedOIB>
    <izvorni_sadrzaj>
      <item>Željko Jaman, OIB 64186110824</item>
    </izvorni_sadrzaj>
    <derivirana_varijabla naziv="DomainObject.Predmet.OstaliListFormatedOIB_1">
      <item>Željko Jaman, OIB 64186110824</item>
    </derivirana_varijabla>
  </DomainObject.Predmet.OstaliListFormatedOIB>
  <DomainObject.Predmet.OstaliListFormatedWithAdress>
    <izvorni_sadrzaj>
      <item>Željko Jaman, Hercegovačka 65, 10000 Zagreb</item>
    </izvorni_sadrzaj>
    <derivirana_varijabla naziv="DomainObject.Predmet.OstaliListFormatedWithAdress_1">
      <item>Željko Jaman, Hercegovačka 65, 10000 Zagreb</item>
    </derivirana_varijabla>
  </DomainObject.Predmet.OstaliListFormatedWithAdress>
  <DomainObject.Predmet.OstaliListFormatedWithAdressOIB>
    <izvorni_sadrzaj>
      <item>Željko Jaman, OIB 64186110824, Hercegovačka 65, 10000 Zagreb</item>
    </izvorni_sadrzaj>
    <derivirana_varijabla naziv="DomainObject.Predmet.OstaliListFormatedWithAdressOIB_1">
      <item>Željko Jaman, OIB 64186110824, Hercegovačka 65, 10000 Zagreb</item>
    </derivirana_varijabla>
  </DomainObject.Predmet.OstaliListFormatedWithAdressOIB>
  <DomainObject.Predmet.OstaliListNazivFormated>
    <izvorni_sadrzaj>
      <item>Željko Jaman</item>
    </izvorni_sadrzaj>
    <derivirana_varijabla naziv="DomainObject.Predmet.OstaliListNazivFormated_1">
      <item>Željko Jaman</item>
    </derivirana_varijabla>
  </DomainObject.Predmet.OstaliListNazivFormated>
  <DomainObject.Predmet.OstaliListNazivFormatedOIB>
    <izvorni_sadrzaj>
      <item>Željko Jaman, OIB 64186110824</item>
    </izvorni_sadrzaj>
    <derivirana_varijabla naziv="DomainObject.Predmet.OstaliListNazivFormatedOIB_1">
      <item>Željko Jaman, OIB 64186110824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St-2136/2016-9</izvorni_sadrzaj>
    <derivirana_varijabla naziv="DomainObject.PoslovniBrojDokumenta_1">St-2136/2016-9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APEX PRODUKT d.o.o.</izvorni_sadrzaj>
    <derivirana_varijabla naziv="DomainObject.Predmet.ProtustrankaIDrugi_1">APEX PRODUKT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APEX PRODUKT d.o.o., OIB 09227375073, Vlaška 99/A, 10000 Zagreb</izvorni_sadrzaj>
    <derivirana_varijabla naziv="DomainObject.Predmet.ProtustrankaIDrugiAdressOIB_1">APEX PRODUKT d.o.o., OIB 09227375073, Vlaška 99/A,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PRODUKT d.o.o.</item>
      <item>Željko Jaman</item>
      <item>VJEROVNICI</item>
    </izvorni_sadrzaj>
    <derivirana_varijabla naziv="DomainObject.Predmet.SudioniciListNaziv_1">
      <item>FINA Regionalni centar Zagreb</item>
      <item>APEX PRODUKT d.o.o.</item>
      <item>Željko Jaman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APEX PRODUKT d.o.o., OIB 09227375073, Vlaška 99/A,10000 Zagreb</item>
      <item>Željko Jaman, OIB 64186110824, Hercegovačka 65,10000 Zagreb</item>
      <item>VJEROVNICI</item>
    </izvorni_sadrzaj>
    <derivirana_varijabla naziv="DomainObject.Predmet.SudioniciListAdressOIB_1">
      <item>FINA Regionalni centar Zagreb, OIB 85821130368, Trg svibanjskih žrtava 1995. br.1,10000 Zagreb</item>
      <item>APEX PRODUKT d.o.o., OIB 09227375073, Vlaška 99/A,10000 Zagreb</item>
      <item>Željko Jaman, OIB 64186110824, Hercegovačka 65,10000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09227375073</item>
      <item>, OIB 64186110824</item>
      <item>, OIB null</item>
    </izvorni_sadrzaj>
    <derivirana_varijabla naziv="DomainObject.Predmet.SudioniciListNazivOIB_1">
      <item>, OIB 85821130368</item>
      <item>, OIB 09227375073</item>
      <item>, OIB 64186110824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713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2016-11-09T10:31:00Z</dcterms:created>
  <dc:creator>vmihalincic</dc:creator>
  <cp:lastModifiedBy>dvorana100</cp:lastModifiedBy>
  <cp:lastPrinted>2016-11-04T13:04:00Z</cp:lastPrinted>
  <dcterms:modified xmlns:xsi="http://www.w3.org/2001/XMLSchema-instance" xsi:type="dcterms:W3CDTF">2016-11-16T13:56:00Z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St-2136/2016-9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