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59c3" w14:paraId="83859c3" w:rsidRDefault="00AE649C" w:rsidP="00FA5B5E" w:rsidR="00AE649C" w:rsidRPr="00B76F3C">
      <w:pPr>
        <w:pStyle w:val="Naslov3"/>
        <w15:collapsed w:val="false"/>
      </w:pPr>
    </w:p>
    <w:p w:rsidRDefault="00C06409" w:rsidP="00C06409" w:rsidR="00C06409" w:rsidRPr="00C0640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               5 St-73/2015-5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C06409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C06409">
        <w:rPr>
          <w:rFonts w:cs="Times New Roman" w:eastAsia="Times New Roman"/>
          <w:lang w:eastAsia="hr-HR" w:val="en-GB"/>
        </w:rPr>
        <w:t>E  R</w:t>
      </w:r>
      <w:proofErr w:type="gramEnd"/>
      <w:r w:rsidRPr="00C06409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C06409">
        <w:rPr>
          <w:rFonts w:cs="Times New Roman" w:eastAsia="Times New Roman"/>
          <w:lang w:eastAsia="hr-HR" w:val="en-GB"/>
        </w:rPr>
        <w:t>R J E Š E N J E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C06409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C06409">
        <w:rPr>
          <w:rFonts w:cs="Times New Roman" w:eastAsia="Times New Roman"/>
          <w:lang w:eastAsia="hr-HR" w:val="en-GB"/>
        </w:rPr>
        <w:t>po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stečajnom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sucu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Mariji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C06409">
        <w:rPr>
          <w:rFonts w:cs="Times New Roman" w:eastAsia="Times New Roman"/>
          <w:lang w:eastAsia="hr-HR" w:val="en-GB"/>
        </w:rPr>
        <w:t>skraćenom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stečajnom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postupku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C06409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dužnikom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r w:rsidRPr="00C06409">
        <w:rPr>
          <w:rFonts w:cs="Times New Roman" w:eastAsia="Times New Roman"/>
          <w:szCs w:val="20"/>
          <w:lang w:eastAsia="hr-HR"/>
        </w:rPr>
        <w:t xml:space="preserve">AGROCOOPERATIVA poljoprivredna zadruga za proizvodnju, trgovinu i posredovanje u trgovini, Slatina, Vladimira Nazora 73, MBS: 010060569, OIB: 13044303095, </w:t>
      </w:r>
      <w:proofErr w:type="spellStart"/>
      <w:r w:rsidRPr="00C06409">
        <w:rPr>
          <w:rFonts w:cs="Times New Roman" w:eastAsia="Times New Roman"/>
          <w:lang w:eastAsia="hr-HR" w:val="en-GB"/>
        </w:rPr>
        <w:t>dana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17. </w:t>
      </w:r>
      <w:proofErr w:type="spellStart"/>
      <w:proofErr w:type="gramStart"/>
      <w:r w:rsidRPr="00C06409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C06409">
        <w:rPr>
          <w:rFonts w:cs="Times New Roman" w:eastAsia="Times New Roman"/>
          <w:lang w:eastAsia="hr-HR" w:val="en-GB"/>
        </w:rPr>
        <w:t xml:space="preserve"> 2015. 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C06409">
        <w:rPr>
          <w:rFonts w:cs="Times New Roman" w:eastAsia="Times New Roman"/>
          <w:lang w:eastAsia="hr-HR" w:val="en-GB"/>
        </w:rPr>
        <w:t>r</w:t>
      </w:r>
      <w:proofErr w:type="gram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i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C06409">
        <w:rPr>
          <w:rFonts w:cs="Times New Roman" w:eastAsia="Times New Roman"/>
          <w:lang w:eastAsia="hr-HR" w:val="en-GB"/>
        </w:rPr>
        <w:t>i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o   j e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6409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C06409">
        <w:rPr>
          <w:rFonts w:cs="Times New Roman" w:eastAsia="Times New Roman"/>
          <w:lang w:eastAsia="hr-HR" w:val="en-GB"/>
        </w:rPr>
        <w:t>Otvara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C06409">
        <w:rPr>
          <w:rFonts w:cs="Times New Roman" w:eastAsia="Times New Roman"/>
          <w:lang w:eastAsia="hr-HR" w:val="en-GB"/>
        </w:rPr>
        <w:t>stečajni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postupak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C06409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dužnikom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r w:rsidRPr="00C06409">
        <w:rPr>
          <w:rFonts w:cs="Times New Roman" w:eastAsia="Times New Roman"/>
          <w:szCs w:val="20"/>
          <w:lang w:eastAsia="hr-HR"/>
        </w:rPr>
        <w:t>AGROCOOPERATIVA poljoprivredna zadruga za proizvodnju, trgovinu i posredovanje u trgovini, Slatina, Vladimira Nazora 73, MBS: 010060569, OIB: 13044303095.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C06409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C06409">
        <w:rPr>
          <w:rFonts w:cs="Times New Roman" w:eastAsia="Times New Roman"/>
          <w:lang w:eastAsia="hr-HR" w:val="en-GB"/>
        </w:rPr>
        <w:t>Za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stečajnog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upravitelja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imenuje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se MARIJAN DRLJANOVČAN, dipl. </w:t>
      </w:r>
      <w:proofErr w:type="spellStart"/>
      <w:r w:rsidRPr="00C06409">
        <w:rPr>
          <w:rFonts w:cs="Times New Roman" w:eastAsia="Times New Roman"/>
          <w:lang w:eastAsia="hr-HR" w:val="en-GB"/>
        </w:rPr>
        <w:t>ing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C06409">
        <w:rPr>
          <w:rFonts w:cs="Times New Roman" w:eastAsia="Times New Roman"/>
          <w:lang w:eastAsia="hr-HR" w:val="en-GB"/>
        </w:rPr>
        <w:t>poljoprivrede</w:t>
      </w:r>
      <w:proofErr w:type="spellEnd"/>
      <w:proofErr w:type="gramEnd"/>
      <w:r w:rsidRPr="00C06409">
        <w:rPr>
          <w:rFonts w:cs="Times New Roman" w:eastAsia="Times New Roman"/>
          <w:lang w:eastAsia="hr-HR" w:val="en-GB"/>
        </w:rPr>
        <w:t xml:space="preserve"> - </w:t>
      </w:r>
      <w:proofErr w:type="spellStart"/>
      <w:r w:rsidRPr="00C06409">
        <w:rPr>
          <w:rFonts w:cs="Times New Roman" w:eastAsia="Times New Roman"/>
          <w:lang w:eastAsia="hr-HR" w:val="en-GB"/>
        </w:rPr>
        <w:t>ekonomist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iz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Miholjanca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C06409">
        <w:rPr>
          <w:rFonts w:cs="Times New Roman" w:eastAsia="Times New Roman"/>
          <w:lang w:eastAsia="hr-HR" w:val="en-GB"/>
        </w:rPr>
        <w:t>Antuna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Mihanovića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131, OIB: 49708160625.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6409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C06409">
        <w:rPr>
          <w:rFonts w:cs="Times New Roman" w:eastAsia="Times New Roman"/>
          <w:lang w:eastAsia="hr-HR" w:val="en-GB"/>
        </w:rPr>
        <w:t>Zaključuje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C06409">
        <w:rPr>
          <w:rFonts w:cs="Times New Roman" w:eastAsia="Times New Roman"/>
          <w:lang w:eastAsia="hr-HR" w:val="en-GB"/>
        </w:rPr>
        <w:t>stečajni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postupak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C06409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dužnikom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r w:rsidRPr="00C06409">
        <w:rPr>
          <w:rFonts w:cs="Times New Roman" w:eastAsia="Times New Roman"/>
          <w:szCs w:val="20"/>
          <w:lang w:eastAsia="hr-HR"/>
        </w:rPr>
        <w:t>AGROCOOPERATIVA poljoprivredna zadruga za proizvodnju, trgovinu i posredovanje u trgovini, Slatina, Vladimira Nazora 73, MBS: 010060569, OIB: 13044303095.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C06409">
        <w:rPr>
          <w:rFonts w:cs="Times New Roman" w:eastAsia="Times New Roman"/>
          <w:lang w:eastAsia="hr-HR" w:val="en-GB"/>
        </w:rPr>
        <w:t xml:space="preserve"> </w:t>
      </w:r>
    </w:p>
    <w:p w:rsidRDefault="00C06409" w:rsidP="00C06409" w:rsidR="00C06409" w:rsidRPr="00C0640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Calibri"/>
        </w:rPr>
        <w:t xml:space="preserve">IV. </w:t>
      </w:r>
      <w:r w:rsidRPr="00C06409">
        <w:rPr>
          <w:rFonts w:cs="Times New Roman" w:eastAsia="Times New Roman"/>
          <w:lang w:eastAsia="hr-HR"/>
        </w:rPr>
        <w:t>Stečajni postupak je otvoren i zaključen s danom 17. prosinca 2015. u 14,30 sati, kada je ovo rješenje objavljeno na e-oglasnoj ploči ovoga suda</w:t>
      </w:r>
    </w:p>
    <w:p w:rsidRDefault="00C06409" w:rsidP="00C06409" w:rsidR="00C06409" w:rsidRPr="00C06409">
      <w:pPr>
        <w:spacing w:after="0"/>
        <w:ind w:firstLine="851"/>
        <w:jc w:val="both"/>
        <w:rPr>
          <w:rFonts w:cs="Times New Roman" w:eastAsia="Calibri"/>
        </w:rPr>
      </w:pPr>
    </w:p>
    <w:p w:rsidRDefault="00C06409" w:rsidP="00C06409" w:rsidR="00C06409" w:rsidRPr="00C06409">
      <w:pPr>
        <w:spacing w:after="0"/>
        <w:ind w:firstLine="851"/>
        <w:jc w:val="both"/>
        <w:rPr>
          <w:rFonts w:cs="Times New Roman" w:eastAsia="Calibri"/>
        </w:rPr>
      </w:pPr>
      <w:r w:rsidRPr="00C06409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C06409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C06409">
        <w:rPr>
          <w:rFonts w:cs="Times New Roman" w:eastAsia="Times New Roman"/>
          <w:lang w:eastAsia="hr-HR" w:val="en-GB"/>
        </w:rPr>
        <w:t>Nakon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pravomoćnosti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ovoga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rješenja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stečajni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dužnik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C06409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C06409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C06409">
        <w:rPr>
          <w:rFonts w:cs="Times New Roman" w:eastAsia="Times New Roman"/>
          <w:lang w:eastAsia="hr-HR" w:val="en-GB"/>
        </w:rPr>
        <w:t>brisati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iz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sudskog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registra</w:t>
      </w:r>
      <w:proofErr w:type="spellEnd"/>
      <w:r w:rsidRPr="00C06409">
        <w:rPr>
          <w:rFonts w:cs="Times New Roman" w:eastAsia="Times New Roman"/>
          <w:lang w:eastAsia="hr-HR" w:val="en-GB"/>
        </w:rPr>
        <w:t>.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C06409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C06409">
        <w:rPr>
          <w:rFonts w:cs="Times New Roman" w:eastAsia="Times New Roman"/>
          <w:lang w:eastAsia="hr-HR" w:val="en-GB"/>
        </w:rPr>
        <w:t xml:space="preserve">AGROCOOPERATIVA </w:t>
      </w:r>
      <w:proofErr w:type="spellStart"/>
      <w:r w:rsidRPr="00C06409">
        <w:rPr>
          <w:rFonts w:cs="Times New Roman" w:eastAsia="Times New Roman"/>
          <w:lang w:eastAsia="hr-HR" w:val="en-GB"/>
        </w:rPr>
        <w:t>poljoprivredna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zadruga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za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proizvodnju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C06409">
        <w:rPr>
          <w:rFonts w:cs="Times New Roman" w:eastAsia="Times New Roman"/>
          <w:lang w:eastAsia="hr-HR" w:val="en-GB"/>
        </w:rPr>
        <w:t>trgovinu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i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C06409">
        <w:rPr>
          <w:rFonts w:cs="Times New Roman" w:eastAsia="Times New Roman"/>
          <w:lang w:eastAsia="hr-HR" w:val="en-GB"/>
        </w:rPr>
        <w:t>posredovanje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C06409">
        <w:rPr>
          <w:rFonts w:cs="Times New Roman" w:eastAsia="Times New Roman"/>
          <w:lang w:eastAsia="hr-HR" w:val="en-GB"/>
        </w:rPr>
        <w:t>trgovini</w:t>
      </w:r>
      <w:proofErr w:type="spellEnd"/>
      <w:r w:rsidRPr="00C06409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C06409">
        <w:rPr>
          <w:rFonts w:cs="Times New Roman" w:eastAsia="Times New Roman"/>
          <w:lang w:eastAsia="hr-HR" w:val="en-GB"/>
        </w:rPr>
        <w:t>Slatina</w:t>
      </w:r>
      <w:proofErr w:type="spellEnd"/>
      <w:r w:rsidRPr="00C06409">
        <w:rPr>
          <w:rFonts w:cs="Times New Roman" w:eastAsia="Times New Roman"/>
          <w:lang w:eastAsia="hr-HR"/>
        </w:rPr>
        <w:t xml:space="preserve">, sud je temeljem odredbe čl.430., 431. i 434. Stečajnog zakona (Narodne novine br. 71/15) oglasom </w:t>
      </w:r>
      <w:proofErr w:type="spellStart"/>
      <w:r w:rsidRPr="00C06409">
        <w:rPr>
          <w:rFonts w:cs="Times New Roman" w:eastAsia="Times New Roman"/>
          <w:lang w:eastAsia="hr-HR"/>
        </w:rPr>
        <w:t>posl</w:t>
      </w:r>
      <w:proofErr w:type="spellEnd"/>
      <w:r w:rsidRPr="00C06409">
        <w:rPr>
          <w:rFonts w:cs="Times New Roman" w:eastAsia="Times New Roman"/>
          <w:lang w:eastAsia="hr-HR"/>
        </w:rPr>
        <w:t xml:space="preserve">. broj St-73/2015-2, koji je objavljen na mrežnoj stranici e-oglasna ploča Trgovačkog suda u Bjelovaru dana 19. listopada 2015., pozvao osobu ovlaštenu za zastupanje dužnika da u roku od 15 dana od objave oglasa na mrežnoj stranici e-oglasne </w:t>
      </w:r>
      <w:r w:rsidRPr="00C06409">
        <w:rPr>
          <w:rFonts w:cs="Times New Roman" w:eastAsia="Times New Roman"/>
          <w:lang w:eastAsia="hr-HR"/>
        </w:rPr>
        <w:lastRenderedPageBreak/>
        <w:t>ploče  podnese sudu javnobilježnički ovjerovljen popis imovine i obveza na propisanom obrascu.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C06409">
        <w:rPr>
          <w:rFonts w:cs="Times New Roman" w:eastAsia="Times New Roman"/>
          <w:lang w:eastAsia="hr-HR"/>
        </w:rPr>
        <w:t>toč.I</w:t>
      </w:r>
      <w:proofErr w:type="spellEnd"/>
      <w:r w:rsidRPr="00C06409">
        <w:rPr>
          <w:rFonts w:cs="Times New Roman" w:eastAsia="Times New Roman"/>
          <w:lang w:eastAsia="hr-HR"/>
        </w:rPr>
        <w:t>., II., III. i IV. izreke.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409" w:rsidP="00C06409" w:rsidR="00C06409" w:rsidRPr="00C06409">
      <w:pPr>
        <w:spacing w:after="0"/>
        <w:ind w:firstLine="851"/>
        <w:jc w:val="both"/>
        <w:rPr>
          <w:rFonts w:cs="Times New Roman" w:eastAsia="Calibri"/>
        </w:rPr>
      </w:pPr>
      <w:r w:rsidRPr="00C06409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06409" w:rsidP="00C06409" w:rsidR="00C06409" w:rsidRPr="00C06409">
      <w:pPr>
        <w:spacing w:after="0"/>
        <w:ind w:firstLine="851"/>
        <w:jc w:val="both"/>
        <w:rPr>
          <w:rFonts w:cs="Times New Roman" w:eastAsia="Calibri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C06409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C06409">
        <w:rPr>
          <w:rFonts w:cs="Times New Roman" w:eastAsia="Times New Roman"/>
          <w:lang w:eastAsia="hr-HR" w:val="en-GB"/>
        </w:rPr>
        <w:t>Bjelovaru</w:t>
      </w:r>
      <w:proofErr w:type="spellEnd"/>
      <w:r w:rsidRPr="00C06409">
        <w:rPr>
          <w:rFonts w:cs="Times New Roman" w:eastAsia="Times New Roman"/>
          <w:lang w:eastAsia="hr-HR" w:val="en-GB"/>
        </w:rPr>
        <w:t>, 17.</w:t>
      </w:r>
      <w:proofErr w:type="gramEnd"/>
      <w:r w:rsidRPr="00C06409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C06409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C06409">
        <w:rPr>
          <w:rFonts w:cs="Times New Roman" w:eastAsia="Times New Roman"/>
          <w:lang w:eastAsia="hr-HR" w:val="en-GB"/>
        </w:rPr>
        <w:t xml:space="preserve"> 2015.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C06409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C06409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C06409">
        <w:rPr>
          <w:rFonts w:cs="Times New Roman" w:eastAsia="Times New Roman"/>
          <w:lang w:eastAsia="hr-HR" w:val="en-GB"/>
        </w:rPr>
        <w:t xml:space="preserve">  MARIJA PETRINA KUBICA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C06409">
        <w:rPr>
          <w:rFonts w:cs="Times New Roman" w:eastAsia="Times New Roman"/>
          <w:lang w:eastAsia="hr-HR" w:val="en-GB"/>
        </w:rPr>
        <w:t xml:space="preserve">                                                                </w:t>
      </w:r>
      <w:r w:rsidRPr="00C06409">
        <w:rPr>
          <w:rFonts w:cs="Times New Roman" w:eastAsia="Times New Roman"/>
          <w:lang w:eastAsia="hr-HR" w:val="en-GB"/>
        </w:rPr>
        <w:tab/>
      </w:r>
      <w:r w:rsidRPr="00C06409">
        <w:rPr>
          <w:rFonts w:cs="Times New Roman" w:eastAsia="Times New Roman"/>
          <w:lang w:eastAsia="hr-HR" w:val="en-GB"/>
        </w:rPr>
        <w:tab/>
        <w:t xml:space="preserve">          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primjerka u roku od 8 dana od dana objave rješenja na e-oglasnoj ploči suda, na Visoki trgovački sud RH u Zagrebu, a putem ovoga suda. 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 </w:t>
      </w:r>
      <w:proofErr w:type="spellStart"/>
      <w:r w:rsidRPr="00C06409">
        <w:rPr>
          <w:rFonts w:cs="Times New Roman" w:eastAsia="Times New Roman"/>
          <w:lang w:eastAsia="hr-HR"/>
        </w:rPr>
        <w:t>Rj</w:t>
      </w:r>
      <w:proofErr w:type="spellEnd"/>
      <w:r w:rsidRPr="00C06409">
        <w:rPr>
          <w:rFonts w:cs="Times New Roman" w:eastAsia="Times New Roman"/>
          <w:lang w:eastAsia="hr-HR"/>
        </w:rPr>
        <w:t>.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>1. DNA:predlagatelju FINI, Podružnica Bjelovar  – putem e-oglasne ploče suda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 xml:space="preserve">2. </w:t>
      </w:r>
      <w:proofErr w:type="spellStart"/>
      <w:r w:rsidRPr="00C06409">
        <w:rPr>
          <w:rFonts w:cs="Times New Roman" w:eastAsia="Times New Roman"/>
          <w:lang w:eastAsia="hr-HR"/>
        </w:rPr>
        <w:t>Sc</w:t>
      </w:r>
      <w:proofErr w:type="spellEnd"/>
      <w:r w:rsidRPr="00C06409">
        <w:rPr>
          <w:rFonts w:cs="Times New Roman" w:eastAsia="Times New Roman"/>
          <w:lang w:eastAsia="hr-HR"/>
        </w:rPr>
        <w:t xml:space="preserve"> pravomoćnost</w:t>
      </w:r>
    </w:p>
    <w:p w:rsidRDefault="00C06409" w:rsidP="00C06409" w:rsidR="00C06409" w:rsidRPr="00C064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409">
        <w:rPr>
          <w:rFonts w:cs="Times New Roman" w:eastAsia="Times New Roman"/>
          <w:lang w:eastAsia="hr-HR"/>
        </w:rPr>
        <w:t>Bj.17.12.2015.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409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45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St-73/2015-5</izvorni_sadrzaj>
    <derivirana_varijabla naziv="DomainObject.Oznaka_1">St-73/2015-5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AGROCOOPERATIVA poljoprivredna zadruga za proizvodnju, trgovinu i posredovanje u trgovini, Slatina zastupanog po punomoćniku Đuro Klement; AGROCOOPERATIVA poljoprivredna zadruga za proizvodnju, trgovinu i posredovanje u trgovini, Slatina</izvorni_sadrzaj>
    <derivirana_varijabla naziv="DomainObject.Predmet.ProtustrankaFormated_1">  AGROCOOPERATIVA poljoprivredna zadruga za proizvodnju, trgovinu i posredovanje u trgovini, Slatina zastupanog po punomoćniku Đuro Klement; AGROCOOPERATIVA poljoprivredna zadruga za proizvodnju, trgovinu i posredovanje u trgovini, Slatina</derivirana_varijabla>
  </DomainObject.Predmet.ProtustrankaFormated>
  <DomainObject.Predmet.ProtustrankaFormatedOIB>
    <izvorni_sadrzaj>  AGROCOOPERATIVA poljoprivredna zadruga za proizvodnju, trgovinu i posredovanje u trgovini, Slatina, OIB 13044303095 zastupanog po punomoćniku Đuro Klement; AGROCOOPERATIVA poljoprivredna zadruga za proizvodnju, trgovinu i posredovanje u trgovini, Slatina, OIB 13044303095</izvorni_sadrzaj>
    <derivirana_varijabla naziv="DomainObject.Predmet.ProtustrankaFormatedOIB_1">  AGROCOOPERATIVA poljoprivredna zadruga za proizvodnju, trgovinu i posredovanje u trgovini, Slatina, OIB 13044303095 zastupanog po punomoćniku Đuro Klement; AGROCOOPERATIVA poljoprivredna zadruga za proizvodnju, trgovinu i posredovanje u trgovini, Slatina, OIB 13044303095</derivirana_varijabla>
  </DomainObject.Predmet.ProtustrankaFormatedOIB>
  <DomainObject.Predmet.ProtustrankaFormatedWithAdress>
    <izvorni_sadrzaj> AGROCOOPERATIVA poljoprivredna zadruga za proizvodnju, trgovinu i posredovanje u trgovini, Slatina, Vladimira Nazora 73, 33520 Slatina zastupanog po punomoćniku Đuro Klement; AGROCOOPERATIVA poljoprivredna zadruga za proizvodnju, trgovinu i posredovanje u trgovini, Slatina, Vladimira Nazora 73, 33520 Slatina</izvorni_sadrzaj>
    <derivirana_varijabla naziv="DomainObject.Predmet.ProtustrankaFormatedWithAdress_1"> AGROCOOPERATIVA poljoprivredna zadruga za proizvodnju, trgovinu i posredovanje u trgovini, Slatina, Vladimira Nazora 73, 33520 Slatina zastupanog po punomoćniku Đuro Klement; AGROCOOPERATIVA poljoprivredna zadruga za proizvodnju, trgovinu i posredovanje u trgovini, Slatina, Vladimira Nazora 73, 33520 Slatina</derivirana_varijabla>
  </DomainObject.Predmet.ProtustrankaFormatedWithAdress>
  <DomainObject.Predmet.ProtustrankaFormatedWithAdressOIB>
    <izvorni_sadrzaj> AGROCOOPERATIVA poljoprivredna zadruga za proizvodnju, trgovinu i posredovanje u trgovini, Slatina, OIB 13044303095, Vladimira Nazora 73, 33520 Slatina zastupanog po punomoćniku Đuro Klement; AGROCOOPERATIVA poljoprivredna zadruga za proizvodnju, trgovinu i posredovanje u trgovini, Slatina, OIB 13044303095, Vladimira Nazora 73, 33520 Slatina</izvorni_sadrzaj>
    <derivirana_varijabla naziv="DomainObject.Predmet.ProtustrankaFormatedWithAdressOIB_1"> AGROCOOPERATIVA poljoprivredna zadruga za proizvodnju, trgovinu i posredovanje u trgovini, Slatina, OIB 13044303095, Vladimira Nazora 73, 33520 Slatina zastupanog po punomoćniku Đuro Klement; AGROCOOPERATIVA poljoprivredna zadruga za proizvodnju, trgovinu i posredovanje u trgovini, Slatina, OIB 13044303095, Vladimira Nazora 73, 33520 Slatina</derivirana_varijabla>
  </DomainObject.Predmet.ProtustrankaFormatedWithAdressOIB>
  <DomainObject.Predmet.ProtustrankaWithAdress>
    <izvorni_sadrzaj>AGROCOOPERATIVA poljoprivredna zadruga za proizvodnju, trgovinu i posredovanje u trgovini, Slatina Vladimira Nazora 73, 33520 Slatina, AGROCOOPERATIVA poljoprivredna zadruga za proizvodnju, trgovinu i posredovanje u trgovini, Slatina Vladimira Nazora 73, 33520 Slatina</izvorni_sadrzaj>
    <derivirana_varijabla naziv="DomainObject.Predmet.ProtustrankaWithAdress_1">AGROCOOPERATIVA poljoprivredna zadruga za proizvodnju, trgovinu i posredovanje u trgovini, Slatina Vladimira Nazora 73, 33520 Slatina, AGROCOOPERATIVA poljoprivredna zadruga za proizvodnju, trgovinu i posredovanje u trgovini, Slatina Vladimira Nazora 73, 33520 Slatina</derivirana_varijabla>
  </DomainObject.Predmet.ProtustrankaWithAdress>
  <DomainObject.Predmet.ProtustrankaWithAdressOIB>
    <izvorni_sadrzaj>AGROCOOPERATIVA poljoprivredna zadruga za proizvodnju, trgovinu i posredovanje u trgovini, Slatina, OIB 13044303095, Vladimira Nazora 73, 33520 Slatina, AGROCOOPERATIVA poljoprivredna zadruga za proizvodnju, trgovinu i posredovanje u trgovini, Slatina, OIB 13044303095, Vladimira Nazora 73, 33520 Slatina</izvorni_sadrzaj>
    <derivirana_varijabla naziv="DomainObject.Predmet.ProtustrankaWithAdressOIB_1">AGROCOOPERATIVA poljoprivredna zadruga za proizvodnju, trgovinu i posredovanje u trgovini, Slatina, OIB 13044303095, Vladimira Nazora 73, 33520 Slatina, AGROCOOPERATIVA poljoprivredna zadruga za proizvodnju, trgovinu i posredovanje u trgovini, Slatina, OIB 13044303095, Vladimira Nazora 73, 33520 Slatina</derivirana_varijabla>
  </DomainObject.Predmet.ProtustrankaWithAdressOIB>
  <DomainObject.Predmet.ProtustrankaNazivFormated>
    <izvorni_sadrzaj>AGROCOOPERATIVA poljoprivredna zadruga za proizvodnju, trgovinu i posredovanje u trgovini, Slatina,AGROCOOPERATIVA poljoprivredna zadruga za proizvodnju, trgovinu i posredovanje u trgovini, Slatina</izvorni_sadrzaj>
    <derivirana_varijabla naziv="DomainObject.Predmet.ProtustrankaNazivFormated_1">AGROCOOPERATIVA poljoprivredna zadruga za proizvodnju, trgovinu i posredovanje u trgovini, Slatina,AGROCOOPERATIVA poljoprivredna zadruga za proizvodnju, trgovinu i posredovanje u trgovini, Slatina</derivirana_varijabla>
  </DomainObject.Predmet.ProtustrankaNazivFormated>
  <DomainObject.Predmet.ProtustrankaNazivFormatedOIB>
    <izvorni_sadrzaj>AGROCOOPERATIVA poljoprivredna zadruga za proizvodnju, trgovinu i posredovanje u trgovini, Slatina, OIB 13044303095,AGROCOOPERATIVA poljoprivredna zadruga za proizvodnju, trgovinu i posredovanje u trgovini, Slatina, OIB 13044303095</izvorni_sadrzaj>
    <derivirana_varijabla naziv="DomainObject.Predmet.ProtustrankaNazivFormatedOIB_1">AGROCOOPERATIVA poljoprivredna zadruga za proizvodnju, trgovinu i posredovanje u trgovini, Slatina, OIB 13044303095,AGROCOOPERATIVA poljoprivredna zadruga za proizvodnju, trgovinu i posredovanje u trgovini, Slatina, OIB 13044303095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AGROCOOPERATIVA poljoprivredna zadruga za proizvodnju, trgovinu i posredovanje u trgovini, Slatina zastupanog po punomoćniku Đuro Klement</item>
      <item>AGROCOOPERATIVA poljoprivredna zadruga za proizvodnju, trgovinu i posredovanje u trgovini, Slatina</item>
    </izvorni_sadrzaj>
    <derivirana_varijabla naziv="DomainObject.Predmet.ProtuStrankaListFormated_1">
      <item>AGROCOOPERATIVA poljoprivredna zadruga za proizvodnju, trgovinu i posredovanje u trgovini, Slatina zastupanog po punomoćniku Đuro Klement</item>
      <item>AGROCOOPERATIVA poljoprivredna zadruga za proizvodnju, trgovinu i posredovanje u trgovini, Slatina</item>
    </derivirana_varijabla>
  </DomainObject.Predmet.ProtuStrankaListFormated>
  <DomainObject.Predmet.ProtuStrankaListFormatedOIB>
    <izvorni_sadrzaj>
      <item>AGROCOOPERATIVA poljoprivredna zadruga za proizvodnju, trgovinu i posredovanje u trgovini, Slatina, OIB 13044303095 zastupanog po punomoćniku Đuro Klement</item>
      <item>AGROCOOPERATIVA poljoprivredna zadruga za proizvodnju, trgovinu i posredovanje u trgovini, Slatina, OIB 13044303095</item>
    </izvorni_sadrzaj>
    <derivirana_varijabla naziv="DomainObject.Predmet.ProtuStrankaListFormatedOIB_1">
      <item>AGROCOOPERATIVA poljoprivredna zadruga za proizvodnju, trgovinu i posredovanje u trgovini, Slatina, OIB 13044303095 zastupanog po punomoćniku Đuro Klement</item>
      <item>AGROCOOPERATIVA poljoprivredna zadruga za proizvodnju, trgovinu i posredovanje u trgovini, Slatina, OIB 13044303095</item>
    </derivirana_varijabla>
  </DomainObject.Predmet.ProtuStrankaListFormatedOIB>
  <DomainObject.Predmet.ProtuStrankaListFormatedWithAdress>
    <izvorni_sadrzaj>
      <item>AGROCOOPERATIVA poljoprivredna zadruga za proizvodnju, trgovinu i posredovanje u trgovini, Slatina, Vladimira Nazora 73, 33520 Slatina zastupanog po punomoćniku Đuro Klement</item>
      <item>AGROCOOPERATIVA poljoprivredna zadruga za proizvodnju, trgovinu i posredovanje u trgovini, Slatina, Vladimira Nazora 73, 33520 Slatina</item>
    </izvorni_sadrzaj>
    <derivirana_varijabla naziv="DomainObject.Predmet.ProtuStrankaListFormatedWithAdress_1">
      <item>AGROCOOPERATIVA poljoprivredna zadruga za proizvodnju, trgovinu i posredovanje u trgovini, Slatina, Vladimira Nazora 73, 33520 Slatina zastupanog po punomoćniku Đuro Klement</item>
      <item>AGROCOOPERATIVA poljoprivredna zadruga za proizvodnju, trgovinu i posredovanje u trgovini, Slatina, Vladimira Nazora 73, 33520 Slatina</item>
    </derivirana_varijabla>
  </DomainObject.Predmet.ProtuStrankaListFormatedWithAdress>
  <DomainObject.Predmet.ProtuStrankaListFormatedWithAdressOIB>
    <izvorni_sadrzaj>
      <item>AGROCOOPERATIVA poljoprivredna zadruga za proizvodnju, trgovinu i posredovanje u trgovini, Slatina, OIB 13044303095, Vladimira Nazora 73, 33520 Slatina zastupanog po punomoćniku Đuro Klement</item>
      <item>AGROCOOPERATIVA poljoprivredna zadruga za proizvodnju, trgovinu i posredovanje u trgovini, Slatina, OIB 13044303095, Vladimira Nazora 73, 33520 Slatina</item>
    </izvorni_sadrzaj>
    <derivirana_varijabla naziv="DomainObject.Predmet.ProtuStrankaListFormatedWithAdressOIB_1">
      <item>AGROCOOPERATIVA poljoprivredna zadruga za proizvodnju, trgovinu i posredovanje u trgovini, Slatina, OIB 13044303095, Vladimira Nazora 73, 33520 Slatina zastupanog po punomoćniku Đuro Klement</item>
      <item>AGROCOOPERATIVA poljoprivredna zadruga za proizvodnju, trgovinu i posredovanje u trgovini, Slatina, OIB 13044303095, Vladimira Nazora 73, 33520 Slatina</item>
    </derivirana_varijabla>
  </DomainObject.Predmet.ProtuStrankaListFormatedWithAdressOIB>
  <DomainObject.Predmet.ProtuStrankaListNazivFormated>
    <izvorni_sadrzaj>
      <item>AGROCOOPERATIVA poljoprivredna zadruga za proizvodnju, trgovinu i posredovanje u trgovini, Slatina</item>
      <item>AGROCOOPERATIVA poljoprivredna zadruga za proizvodnju, trgovinu i posredovanje u trgovini, Slatina</item>
    </izvorni_sadrzaj>
    <derivirana_varijabla naziv="DomainObject.Predmet.ProtuStrankaListNazivFormated_1">
      <item>AGROCOOPERATIVA poljoprivredna zadruga za proizvodnju, trgovinu i posredovanje u trgovini, Slatina</item>
      <item>AGROCOOPERATIVA poljoprivredna zadruga za proizvodnju, trgovinu i posredovanje u trgovini, Slatina</item>
    </derivirana_varijabla>
  </DomainObject.Predmet.ProtuStrankaListNazivFormated>
  <DomainObject.Predmet.ProtuStrankaListNazivFormatedOIB>
    <izvorni_sadrzaj>
      <item>AGROCOOPERATIVA poljoprivredna zadruga za proizvodnju, trgovinu i posredovanje u trgovini, Slatina, OIB 13044303095</item>
      <item>AGROCOOPERATIVA poljoprivredna zadruga za proizvodnju, trgovinu i posredovanje u trgovini, Slatina, OIB 13044303095</item>
    </izvorni_sadrzaj>
    <derivirana_varijabla naziv="DomainObject.Predmet.ProtuStrankaListNazivFormatedOIB_1">
      <item>AGROCOOPERATIVA poljoprivredna zadruga za proizvodnju, trgovinu i posredovanje u trgovini, Slatina, OIB 13044303095</item>
      <item>AGROCOOPERATIVA poljoprivredna zadruga za proizvodnju, trgovinu i posredovanje u trgovini, Slatina, OIB 13044303095</item>
    </derivirana_varijabla>
  </DomainObject.Predmet.ProtuStrankaListNazivFormatedOIB>
  <DomainObject.Predmet.OstaliListFormated>
    <izvorni_sadrzaj>
      <item>Đuro Klement punomoćnik sudionika u postupku AGROCOOPERATIVA poljoprivredna zadruga za proizvodnju, trgovinu i posredovanje u trgovini, Slatina</item>
    </izvorni_sadrzaj>
    <derivirana_varijabla naziv="DomainObject.Predmet.OstaliListFormated_1">
      <item>Đuro Klement punomoćnik sudionika u postupku AGROCOOPERATIVA poljoprivredna zadruga za proizvodnju, trgovinu i posredovanje u trgovini, Slatina</item>
    </derivirana_varijabla>
  </DomainObject.Predmet.OstaliListFormated>
  <DomainObject.Predmet.OstaliListFormatedOIB>
    <izvorni_sadrzaj>
      <item>Đuro Klement punomoćnik sudionika u postupku AGROCOOPERATIVA poljoprivredna zadruga za proizvodnju, trgovinu i posredovanje u trgovini, Slatina</item>
    </izvorni_sadrzaj>
    <derivirana_varijabla naziv="DomainObject.Predmet.OstaliListFormatedOIB_1">
      <item>Đuro Klement punomoćnik sudionika u postupku AGROCOOPERATIVA poljoprivredna zadruga za proizvodnju, trgovinu i posredovanje u trgovini, Slatina</item>
    </derivirana_varijabla>
  </DomainObject.Predmet.OstaliListFormatedOIB>
  <DomainObject.Predmet.OstaliListFormatedWithAdress>
    <izvorni_sadrzaj>
      <item>Đuro Klement, Marka Marulića 26, 33520 Slatina punomoćnik sudionika u postupku AGROCOOPERATIVA poljoprivredna zadruga za proizvodnju, trgovinu i posredovanje u trgovini, Slatina</item>
    </izvorni_sadrzaj>
    <derivirana_varijabla naziv="DomainObject.Predmet.OstaliListFormatedWithAdress_1">
      <item>Đuro Klement, Marka Marulića 26, 33520 Slatina punomoćnik sudionika u postupku AGROCOOPERATIVA poljoprivredna zadruga za proizvodnju, trgovinu i posredovanje u trgovini, Slatina</item>
    </derivirana_varijabla>
  </DomainObject.Predmet.OstaliListFormatedWithAdress>
  <DomainObject.Predmet.OstaliListFormatedWithAdressOIB>
    <izvorni_sadrzaj>
      <item>Đuro Klement, Marka Marulića 26, 33520 Slatina punomoćnik sudionika u postupku AGROCOOPERATIVA poljoprivredna zadruga za proizvodnju, trgovinu i posredovanje u trgovini, Slatina</item>
    </izvorni_sadrzaj>
    <derivirana_varijabla naziv="DomainObject.Predmet.OstaliListFormatedWithAdressOIB_1">
      <item>Đuro Klement, Marka Marulića 26, 33520 Slatina punomoćnik sudionika u postupku AGROCOOPERATIVA poljoprivredna zadruga za proizvodnju, trgovinu i posredovanje u trgovini, Slatina</item>
    </derivirana_varijabla>
  </DomainObject.Predmet.OstaliListFormatedWithAdressOIB>
  <DomainObject.Predmet.OstaliListNazivFormated>
    <izvorni_sadrzaj>
      <item>Đuro Klement</item>
    </izvorni_sadrzaj>
    <derivirana_varijabla naziv="DomainObject.Predmet.OstaliListNazivFormated_1">
      <item>Đuro Klement</item>
    </derivirana_varijabla>
  </DomainObject.Predmet.OstaliListNazivFormated>
  <DomainObject.Predmet.OstaliListNazivFormatedOIB>
    <izvorni_sadrzaj>
      <item>Đuro Klement</item>
    </izvorni_sadrzaj>
    <derivirana_varijabla naziv="DomainObject.Predmet.OstaliListNazivFormatedOIB_1">
      <item>Đuro Klement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St-73/2015-5</izvorni_sadrzaj>
    <derivirana_varijabla naziv="DomainObject.PoslovniBrojDokumenta_1">St-73/2015-5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AGROCOOPERATIVA poljoprivredna zadruga za proizvodnju, trgovinu i posredovanje u trgovini, Slatina i dr.</izvorni_sadrzaj>
    <derivirana_varijabla naziv="DomainObject.Predmet.ProtustrankaIDrugi_1">AGROCOOPERATIVA poljoprivredna zadruga za proizvodnju, trgovinu i posredovanje u trgovini, Slatina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AGROCOOPERATIVA poljoprivredna zadruga za proizvodnju, trgovinu i posredovanje u trgovini, Slatina, OIB 13044303095, Vladimira Nazora 73, 33520 Slatina i dr.</izvorni_sadrzaj>
    <derivirana_varijabla naziv="DomainObject.Predmet.ProtustrankaIDrugiAdressOIB_1">AGROCOOPERATIVA poljoprivredna zadruga za proizvodnju, trgovinu i posredovanje u trgovini, Slatina, OIB 13044303095, Vladimira Nazora 73, 33520 Slatina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AGROCOOPERATIVA poljoprivredna zadruga za proizvodnju, trgovinu i posredovanje u trgovini, Slatina</item>
      <item>Đuro Klement</item>
      <item>AGROCOOPERATIVA poljoprivredna zadruga za proizvodnju, trgovinu i posredovanje u trgovini, Slatina</item>
      <item>FINA, RC ZAGREB, Podružnica Bjelovar</item>
    </izvorni_sadrzaj>
    <derivirana_varijabla naziv="DomainObject.Predmet.SudioniciListNaziv_1">
      <item>FINANCIJSKA AGENCIJA, RC ZAGREB, Podružnica Bjelovar</item>
      <item>AGROCOOPERATIVA poljoprivredna zadruga za proizvodnju, trgovinu i posredovanje u trgovini, Slatina</item>
      <item>Đuro Klement</item>
      <item>AGROCOOPERATIVA poljoprivredna zadruga za proizvodnju, trgovinu i posredovanje u trgovini, Slatina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AGROCOOPERATIVA poljoprivredna zadruga za proizvodnju, trgovinu i posredovanje u trgovini, Slatina, OIB 13044303095, Vladimira Nazora 73,33520 Slatina</item>
      <item>Đuro Klement, Marka Marulića 26,33520 Slatina</item>
      <item>AGROCOOPERATIVA poljoprivredna zadruga za proizvodnju, trgovinu i posredovanje u trgovini, Slatina, OIB 13044303095, Vladimira Nazora 73,33520 Slatina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AGROCOOPERATIVA poljoprivredna zadruga za proizvodnju, trgovinu i posredovanje u trgovini, Slatina, OIB 13044303095, Vladimira Nazora 73,33520 Slatina</item>
      <item>Đuro Klement, Marka Marulića 26,33520 Slatina</item>
      <item>AGROCOOPERATIVA poljoprivredna zadruga za proizvodnju, trgovinu i posredovanje u trgovini, Slatina, OIB 13044303095, Vladimira Nazora 73,33520 Slatina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0E82E-974C-491D-9580-659E45853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3995</properties:Characters>
  <properties:Lines>98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2015-12-17T13:27:00Z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St-73/2015-5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