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24b0" w14:paraId="6ae24b0" w:rsidRDefault="00D97BE1" w:rsidP="00D97BE1" w:rsidR="00D97BE1" w:rsidRPr="00A40C63">
      <w:pPr>
        <w:jc w:val="right"/>
        <w15:collapsed w:val="false"/>
        <w:rPr>
          <w:b/>
        </w:rPr>
      </w:pPr>
      <w:bookmarkStart w:name="_GoBack" w:id="0"/>
      <w:bookmarkEnd w:id="0"/>
    </w:p>
    <w:p w:rsidRDefault="003924F3" w:rsidP="00A40C63" w:rsidR="00955759" w:rsidRPr="00A40C63">
      <w:pPr>
        <w:ind w:firstLine="708"/>
      </w:pPr>
      <w:r w:rsidRPr="00A40C63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4650A" w:rsidRPr="00A40C63">
        <w:t xml:space="preserve"> </w:t>
      </w:r>
      <w:r w:rsidR="00D97BE1" w:rsidRPr="00A40C63">
        <w:t xml:space="preserve"> </w:t>
      </w:r>
    </w:p>
    <w:p w:rsidRDefault="003924F3" w:rsidP="00A40C63" w:rsidR="003924F3" w:rsidRPr="00A40C63">
      <w:pPr>
        <w:spacing w:before="100"/>
      </w:pPr>
      <w:r w:rsidRPr="00A40C63">
        <w:t>REPUBLIKA HRVATSKA</w:t>
      </w:r>
    </w:p>
    <w:p w:rsidRDefault="003924F3" w:rsidP="003924F3" w:rsidR="003924F3" w:rsidRPr="00A40C63">
      <w:r w:rsidRPr="00A40C63">
        <w:t xml:space="preserve">TRGOVAČKI SUD U SPLITU </w:t>
      </w:r>
    </w:p>
    <w:p w:rsidRDefault="003924F3" w:rsidP="00354EAE" w:rsidR="00A011B9">
      <w:r w:rsidRPr="00A40C63">
        <w:t xml:space="preserve">Split, Sukoišanska 6                             </w:t>
      </w:r>
    </w:p>
    <w:p w:rsidRDefault="00A011B9" w:rsidP="00354EAE" w:rsidR="00A011B9"/>
    <w:p w:rsidRDefault="003924F3" w:rsidP="00354EAE" w:rsidR="003924F3" w:rsidRPr="00A40C63">
      <w:r w:rsidRPr="00A40C63">
        <w:t xml:space="preserve">                       </w:t>
      </w:r>
    </w:p>
    <w:p w:rsidRDefault="003924F3" w:rsidP="003924F3" w:rsidR="003924F3" w:rsidRPr="00A40C63">
      <w:pPr>
        <w:jc w:val="center"/>
      </w:pPr>
      <w:r w:rsidRPr="00A40C63">
        <w:t>R E P U B L I K A   H R V A T S K A</w:t>
      </w:r>
    </w:p>
    <w:p w:rsidRDefault="003924F3" w:rsidP="003924F3" w:rsidR="003924F3" w:rsidRPr="00A40C63">
      <w:pPr>
        <w:jc w:val="center"/>
      </w:pPr>
    </w:p>
    <w:p w:rsidRDefault="003924F3" w:rsidP="003924F3" w:rsidR="003924F3" w:rsidRPr="00A40C63">
      <w:pPr>
        <w:jc w:val="center"/>
        <w:rPr>
          <w:spacing w:val="100"/>
        </w:rPr>
      </w:pPr>
      <w:r w:rsidRPr="00A40C63">
        <w:rPr>
          <w:spacing w:val="100"/>
        </w:rPr>
        <w:t xml:space="preserve">RJEŠENJE </w:t>
      </w:r>
    </w:p>
    <w:p w:rsidRDefault="003924F3" w:rsidP="003924F3" w:rsidR="003924F3" w:rsidRPr="00A40C63"/>
    <w:p w:rsidRDefault="003924F3" w:rsidP="003924F3" w:rsidR="00A40C63">
      <w:pPr>
        <w:jc w:val="both"/>
      </w:pPr>
      <w:r w:rsidRPr="00A40C63">
        <w:tab/>
        <w:t>Trgovački sud u Splitu, po</w:t>
      </w:r>
      <w:r w:rsidR="00A40C63">
        <w:t xml:space="preserve"> </w:t>
      </w:r>
      <w:r w:rsidR="00A40C63" w:rsidRPr="00A40C63">
        <w:t xml:space="preserve">sutkinji </w:t>
      </w:r>
      <w:r w:rsidR="00A40C63">
        <w:t xml:space="preserve">ovog suda </w:t>
      </w:r>
      <w:r w:rsidR="00A40C63" w:rsidRPr="00A40C63">
        <w:t>Ani Golub Gruić</w:t>
      </w:r>
      <w:r w:rsidRPr="00A40C63">
        <w:t xml:space="preserve">, kao stečajnom sucu, u </w:t>
      </w:r>
    </w:p>
    <w:p w:rsidRDefault="003924F3" w:rsidP="003924F3" w:rsidR="00A40C63">
      <w:pPr>
        <w:jc w:val="both"/>
      </w:pPr>
      <w:r w:rsidRPr="00A40C63">
        <w:t xml:space="preserve">predstečajnom postupku po prijedlogu predlagatelja </w:t>
      </w:r>
      <w:r w:rsidR="00A40C63" w:rsidRPr="00A40C63">
        <w:t>GALEB d.o.o., OIB: 62773794309, Split, Kneza Višeslava 12</w:t>
      </w:r>
      <w:r w:rsidRPr="00A40C63">
        <w:t xml:space="preserve">, dana </w:t>
      </w:r>
      <w:r w:rsidR="00A40C63">
        <w:t>11. srpnja 2017</w:t>
      </w:r>
      <w:r w:rsidR="00FD59BD" w:rsidRPr="00A40C63">
        <w:t>. godine</w:t>
      </w:r>
      <w:r w:rsidRPr="00A40C63">
        <w:t xml:space="preserve"> </w:t>
      </w:r>
    </w:p>
    <w:p w:rsidRDefault="000F60FD" w:rsidP="00A011B9" w:rsidR="000F60FD" w:rsidRPr="00A40C63">
      <w:pPr>
        <w:spacing w:after="240" w:before="240"/>
        <w:jc w:val="center"/>
      </w:pPr>
      <w:r w:rsidRPr="00A40C63">
        <w:t>r i j e š i o  j e</w:t>
      </w:r>
    </w:p>
    <w:p w:rsidRDefault="00A40C63" w:rsidP="00A40C63" w:rsidR="009335FE" w:rsidRPr="00A40C63">
      <w:pPr>
        <w:ind w:firstLine="708"/>
        <w:jc w:val="both"/>
      </w:pPr>
      <w:r>
        <w:t xml:space="preserve"> I. </w:t>
      </w:r>
      <w:r w:rsidR="009335FE" w:rsidRPr="00A40C63">
        <w:t xml:space="preserve">Određuje se naknada Financijskoj agenciji, OIB: 85821130368, za obavljanje poslova u predstečajnom postupku u povodu prijedloga dužnika </w:t>
      </w:r>
      <w:r w:rsidRPr="00A40C63">
        <w:t>GALEB d.o.o., OIB: 62773794309, Split, Kneza Višeslava 12</w:t>
      </w:r>
      <w:r>
        <w:t>,</w:t>
      </w:r>
      <w:r w:rsidR="009335FE" w:rsidRPr="00A40C63">
        <w:t xml:space="preserve"> u ukupnom iznosu od 950,00 </w:t>
      </w:r>
      <w:r>
        <w:t>kn</w:t>
      </w:r>
      <w:r w:rsidR="009335FE" w:rsidRPr="00A40C63">
        <w:t>.</w:t>
      </w:r>
    </w:p>
    <w:p w:rsidRDefault="00A40C63" w:rsidP="00A011B9" w:rsidR="009335FE" w:rsidRPr="00A40C63">
      <w:pPr>
        <w:spacing w:before="160"/>
        <w:ind w:firstLine="708"/>
        <w:jc w:val="both"/>
        <w:rPr>
          <w:rFonts w:eastAsia="BatangChe"/>
        </w:rPr>
      </w:pPr>
      <w:r>
        <w:t xml:space="preserve">II. </w:t>
      </w:r>
      <w:r w:rsidR="009335FE" w:rsidRPr="00A40C63">
        <w:t>Nalaže se računovodstvu Trgovačkog suda u Splitu</w:t>
      </w:r>
      <w:r w:rsidR="00840365" w:rsidRPr="00A40C63">
        <w:t xml:space="preserve">, iznos od 950,00 </w:t>
      </w:r>
      <w:r w:rsidR="009335FE" w:rsidRPr="00A40C63">
        <w:t>k</w:t>
      </w:r>
      <w:r>
        <w:t>n</w:t>
      </w:r>
      <w:r w:rsidR="009335FE" w:rsidRPr="00A40C63">
        <w:t xml:space="preserve"> </w:t>
      </w:r>
      <w:r w:rsidR="000F40A0" w:rsidRPr="00A40C63">
        <w:t>isplatiti</w:t>
      </w:r>
      <w:r w:rsidR="009335FE" w:rsidRPr="00A40C63">
        <w:t xml:space="preserve"> </w:t>
      </w:r>
      <w:r>
        <w:t xml:space="preserve">sa </w:t>
      </w:r>
      <w:r w:rsidR="005E406C" w:rsidRPr="00A40C63">
        <w:t>kartice</w:t>
      </w:r>
      <w:r>
        <w:t xml:space="preserve"> </w:t>
      </w:r>
      <w:r w:rsidR="005E406C" w:rsidRPr="00A40C63">
        <w:t xml:space="preserve">predmeta </w:t>
      </w:r>
      <w:r>
        <w:t>11. St-547/2017</w:t>
      </w:r>
      <w:r w:rsidR="000F40A0" w:rsidRPr="00A40C63">
        <w:t xml:space="preserve"> </w:t>
      </w:r>
      <w:r>
        <w:t xml:space="preserve">na račun FINA-e br.: </w:t>
      </w:r>
      <w:r w:rsidR="000F40A0" w:rsidRPr="00A40C63">
        <w:t>HR42</w:t>
      </w:r>
      <w:r>
        <w:t xml:space="preserve"> </w:t>
      </w:r>
      <w:r w:rsidR="000F40A0" w:rsidRPr="00A40C63">
        <w:t>2390</w:t>
      </w:r>
      <w:r>
        <w:t xml:space="preserve"> </w:t>
      </w:r>
      <w:r w:rsidR="000F40A0" w:rsidRPr="00A40C63">
        <w:t>0011</w:t>
      </w:r>
      <w:r>
        <w:t xml:space="preserve"> </w:t>
      </w:r>
      <w:r w:rsidR="000F40A0" w:rsidRPr="00A40C63">
        <w:t>1000</w:t>
      </w:r>
      <w:r>
        <w:t xml:space="preserve"> </w:t>
      </w:r>
      <w:r w:rsidR="000F40A0" w:rsidRPr="00A40C63">
        <w:t>1704</w:t>
      </w:r>
      <w:r>
        <w:t xml:space="preserve"> </w:t>
      </w:r>
      <w:r w:rsidR="000F40A0" w:rsidRPr="00A40C63">
        <w:t>2, model HR05, poziv na broj 7524005-</w:t>
      </w:r>
      <w:r>
        <w:t>62773794309</w:t>
      </w:r>
      <w:r w:rsidR="000F40A0" w:rsidRPr="00A40C63">
        <w:t>.</w:t>
      </w:r>
    </w:p>
    <w:p w:rsidRDefault="009335FE" w:rsidP="00A011B9" w:rsidR="009335FE" w:rsidRPr="00A40C63">
      <w:pPr>
        <w:pStyle w:val="Bezproreda"/>
        <w:spacing w:after="120" w:before="240"/>
        <w:jc w:val="center"/>
        <w:rPr>
          <w:rFonts w:eastAsia="BatangChe" w:hAnsi="Times New Roman" w:ascii="Times New Roman"/>
          <w:sz w:val="24"/>
        </w:rPr>
      </w:pPr>
      <w:r w:rsidRPr="00A40C63">
        <w:rPr>
          <w:rFonts w:eastAsia="BatangChe" w:hAnsi="Times New Roman" w:ascii="Times New Roman"/>
          <w:sz w:val="24"/>
        </w:rPr>
        <w:t>Obrazloženje</w:t>
      </w:r>
    </w:p>
    <w:p w:rsidRDefault="00A011B9" w:rsidP="000F40A0" w:rsidR="000F40A0">
      <w:pPr>
        <w:ind w:firstLine="720"/>
        <w:jc w:val="both"/>
      </w:pPr>
      <w:r w:rsidRPr="00A011B9">
        <w:t>Dana 5. svibnja 2017. godine kod ovoga suda zaprimljen je prijedlog predlagatelja-dužnika G</w:t>
      </w:r>
      <w:r>
        <w:t xml:space="preserve">aleb </w:t>
      </w:r>
      <w:r w:rsidRPr="00A011B9">
        <w:t>d.o.o., OIB: 62773794309, Split, Kneza Višeslava 12, za otvaranje predstečajnog postupka, a temeljem odredbe čl. 25. st. 1. Stečajnog zakona („Narodne novine“ broj 71/2015; dalje: SZ)</w:t>
      </w:r>
    </w:p>
    <w:p w:rsidRDefault="009335FE" w:rsidP="00A011B9" w:rsidR="009335FE" w:rsidRPr="00A40C63">
      <w:pPr>
        <w:pStyle w:val="Bezproreda"/>
        <w:spacing w:before="200"/>
        <w:ind w:firstLine="708"/>
        <w:rPr>
          <w:rFonts w:eastAsia="BatangChe" w:hAnsi="Times New Roman" w:ascii="Times New Roman"/>
          <w:sz w:val="24"/>
        </w:rPr>
      </w:pPr>
      <w:r w:rsidRPr="00A40C63">
        <w:rPr>
          <w:rFonts w:eastAsia="BatangChe" w:hAnsi="Times New Roman" w:ascii="Times New Roman"/>
          <w:sz w:val="24"/>
        </w:rPr>
        <w:t>Rješenjem</w:t>
      </w:r>
      <w:r w:rsidR="00A011B9">
        <w:rPr>
          <w:rFonts w:eastAsia="BatangChe" w:hAnsi="Times New Roman" w:ascii="Times New Roman"/>
          <w:sz w:val="24"/>
        </w:rPr>
        <w:t xml:space="preserve"> 11. St-547/2017</w:t>
      </w:r>
      <w:r w:rsidRPr="00A40C63">
        <w:rPr>
          <w:rFonts w:eastAsia="BatangChe" w:hAnsi="Times New Roman" w:ascii="Times New Roman"/>
          <w:sz w:val="24"/>
        </w:rPr>
        <w:t xml:space="preserve"> od </w:t>
      </w:r>
      <w:r w:rsidR="00A011B9">
        <w:rPr>
          <w:rFonts w:eastAsia="BatangChe" w:hAnsi="Times New Roman" w:ascii="Times New Roman"/>
          <w:sz w:val="24"/>
        </w:rPr>
        <w:t>19. svibnja 2017</w:t>
      </w:r>
      <w:r w:rsidRPr="00A40C63">
        <w:rPr>
          <w:rFonts w:eastAsia="BatangChe" w:hAnsi="Times New Roman" w:ascii="Times New Roman"/>
          <w:sz w:val="24"/>
        </w:rPr>
        <w:t>. godine otvoren je predstečajni postupak</w:t>
      </w:r>
      <w:r w:rsidR="00A011B9">
        <w:rPr>
          <w:rFonts w:eastAsia="BatangChe" w:hAnsi="Times New Roman" w:ascii="Times New Roman"/>
          <w:sz w:val="24"/>
        </w:rPr>
        <w:t xml:space="preserve"> nad dužnikom Galeb d.o.o. Split</w:t>
      </w:r>
      <w:r w:rsidRPr="00A40C63">
        <w:rPr>
          <w:rFonts w:eastAsia="BatangChe" w:hAnsi="Times New Roman" w:ascii="Times New Roman"/>
          <w:sz w:val="24"/>
        </w:rPr>
        <w:t>.</w:t>
      </w:r>
    </w:p>
    <w:p w:rsidRDefault="009335FE" w:rsidP="00A011B9" w:rsidR="009335FE" w:rsidRPr="00A40C63">
      <w:pPr>
        <w:pStyle w:val="Bezproreda"/>
        <w:spacing w:before="200"/>
        <w:ind w:firstLine="708"/>
        <w:rPr>
          <w:rFonts w:eastAsia="BatangChe" w:hAnsi="Times New Roman" w:ascii="Times New Roman"/>
          <w:sz w:val="24"/>
        </w:rPr>
      </w:pPr>
      <w:r w:rsidRPr="00A40C63">
        <w:rPr>
          <w:rFonts w:eastAsia="BatangChe" w:hAnsi="Times New Roman" w:ascii="Times New Roman"/>
          <w:sz w:val="24"/>
        </w:rPr>
        <w:t xml:space="preserve">Podneskom od </w:t>
      </w:r>
      <w:r w:rsidR="00A011B9">
        <w:rPr>
          <w:rFonts w:eastAsia="BatangChe" w:hAnsi="Times New Roman" w:ascii="Times New Roman"/>
          <w:sz w:val="24"/>
        </w:rPr>
        <w:t>24. svibnja 2017</w:t>
      </w:r>
      <w:r w:rsidR="000F40A0" w:rsidRPr="00A40C63">
        <w:rPr>
          <w:rFonts w:eastAsia="BatangChe" w:hAnsi="Times New Roman" w:ascii="Times New Roman"/>
          <w:sz w:val="24"/>
        </w:rPr>
        <w:t>. godine</w:t>
      </w:r>
      <w:r w:rsidRPr="00A40C63">
        <w:rPr>
          <w:rFonts w:eastAsia="BatangChe" w:hAnsi="Times New Roman" w:ascii="Times New Roman"/>
          <w:sz w:val="24"/>
        </w:rPr>
        <w:t xml:space="preserve"> FINA je zatražila određivanje troškova sudjelovanja </w:t>
      </w:r>
      <w:r w:rsidR="00A011B9">
        <w:rPr>
          <w:rFonts w:eastAsia="BatangChe" w:hAnsi="Times New Roman" w:ascii="Times New Roman"/>
          <w:sz w:val="24"/>
        </w:rPr>
        <w:t xml:space="preserve">FINA-e u predstečajnom postupku, uz koji podnesak </w:t>
      </w:r>
      <w:r w:rsidRPr="00A40C63">
        <w:rPr>
          <w:rFonts w:eastAsia="BatangChe" w:hAnsi="Times New Roman" w:ascii="Times New Roman"/>
          <w:sz w:val="24"/>
        </w:rPr>
        <w:t xml:space="preserve">dostavlja i račun u ukupnom iznosu od 950,00 </w:t>
      </w:r>
      <w:r w:rsidR="00A011B9">
        <w:rPr>
          <w:rFonts w:eastAsia="BatangChe" w:hAnsi="Times New Roman" w:ascii="Times New Roman"/>
          <w:sz w:val="24"/>
        </w:rPr>
        <w:t>kn</w:t>
      </w:r>
      <w:r w:rsidRPr="00A40C63">
        <w:rPr>
          <w:rFonts w:eastAsia="BatangChe" w:hAnsi="Times New Roman" w:ascii="Times New Roman"/>
          <w:sz w:val="24"/>
        </w:rPr>
        <w:t>, koji se sastoji od</w:t>
      </w:r>
      <w:r w:rsidR="00A011B9">
        <w:rPr>
          <w:rFonts w:eastAsia="BatangChe" w:hAnsi="Times New Roman" w:ascii="Times New Roman"/>
          <w:sz w:val="24"/>
        </w:rPr>
        <w:t xml:space="preserve"> naknade za obavljanje poslova u predstečajnom postupku u iznosu od 760,00 kn, uvećano za trošak PDV-a. </w:t>
      </w:r>
    </w:p>
    <w:p w:rsidRDefault="009335FE" w:rsidP="00A011B9" w:rsidR="009335FE" w:rsidRPr="00A40C63">
      <w:pPr>
        <w:pStyle w:val="Bezproreda"/>
        <w:spacing w:before="200"/>
        <w:ind w:firstLine="708"/>
        <w:rPr>
          <w:rFonts w:eastAsia="BatangChe" w:hAnsi="Times New Roman" w:ascii="Times New Roman"/>
          <w:sz w:val="24"/>
        </w:rPr>
      </w:pPr>
      <w:r w:rsidRPr="00A40C63">
        <w:rPr>
          <w:rFonts w:eastAsia="BatangChe" w:hAnsi="Times New Roman" w:ascii="Times New Roman"/>
          <w:sz w:val="24"/>
        </w:rPr>
        <w:t>Odredbom čl</w:t>
      </w:r>
      <w:r w:rsidR="00A011B9">
        <w:rPr>
          <w:rFonts w:eastAsia="BatangChe" w:hAnsi="Times New Roman" w:ascii="Times New Roman"/>
          <w:sz w:val="24"/>
        </w:rPr>
        <w:t>.</w:t>
      </w:r>
      <w:r w:rsidRPr="00A40C63">
        <w:rPr>
          <w:rFonts w:eastAsia="BatangChe" w:hAnsi="Times New Roman" w:ascii="Times New Roman"/>
          <w:sz w:val="24"/>
        </w:rPr>
        <w:t xml:space="preserve"> 2. Pravilnika o vrsti i visini naknade troškova Financijske agencije u predstečajnom postupku i o visini naknade troška Financijske agencije za podnošenje prijedloga za otvaranje stečajnog p</w:t>
      </w:r>
      <w:r w:rsidR="005E406C" w:rsidRPr="00A40C63">
        <w:rPr>
          <w:rFonts w:eastAsia="BatangChe" w:hAnsi="Times New Roman" w:ascii="Times New Roman"/>
          <w:sz w:val="24"/>
        </w:rPr>
        <w:t>ostupka („Narodne novine“</w:t>
      </w:r>
      <w:r w:rsidR="00A011B9">
        <w:rPr>
          <w:rFonts w:eastAsia="BatangChe" w:hAnsi="Times New Roman" w:ascii="Times New Roman"/>
          <w:sz w:val="24"/>
        </w:rPr>
        <w:t xml:space="preserve"> broj 106/2015;</w:t>
      </w:r>
      <w:r w:rsidRPr="00A40C63">
        <w:rPr>
          <w:rFonts w:eastAsia="BatangChe" w:hAnsi="Times New Roman" w:ascii="Times New Roman"/>
          <w:sz w:val="24"/>
        </w:rPr>
        <w:t xml:space="preserve"> dalje Pravilnik) određeno je kako Financijska agencija ima pravo na naknadu za obavljanje poslova u predstečajnom postupku propisanih odredbama </w:t>
      </w:r>
      <w:r w:rsidR="00A011B9">
        <w:rPr>
          <w:rFonts w:eastAsia="BatangChe" w:hAnsi="Times New Roman" w:ascii="Times New Roman"/>
          <w:sz w:val="24"/>
        </w:rPr>
        <w:t>SZ-a</w:t>
      </w:r>
      <w:r w:rsidRPr="00A40C63">
        <w:rPr>
          <w:rFonts w:eastAsia="BatangChe" w:hAnsi="Times New Roman" w:ascii="Times New Roman"/>
          <w:sz w:val="24"/>
        </w:rPr>
        <w:t xml:space="preserve"> u iznosu od 760,00 k</w:t>
      </w:r>
      <w:r w:rsidR="00A011B9">
        <w:rPr>
          <w:rFonts w:eastAsia="BatangChe" w:hAnsi="Times New Roman" w:ascii="Times New Roman"/>
          <w:sz w:val="24"/>
        </w:rPr>
        <w:t>n,</w:t>
      </w:r>
      <w:r w:rsidRPr="00A40C63">
        <w:rPr>
          <w:rFonts w:eastAsia="BatangChe" w:hAnsi="Times New Roman" w:ascii="Times New Roman"/>
          <w:sz w:val="24"/>
        </w:rPr>
        <w:t xml:space="preserve"> uvećanom za porez na dodanu vrijednost.</w:t>
      </w:r>
    </w:p>
    <w:p w:rsidRDefault="009335FE" w:rsidP="00A011B9" w:rsidR="009335FE">
      <w:pPr>
        <w:pStyle w:val="Bezproreda"/>
        <w:spacing w:before="200"/>
        <w:ind w:firstLine="708"/>
        <w:rPr>
          <w:rFonts w:eastAsia="BatangChe" w:hAnsi="Times New Roman" w:ascii="Times New Roman"/>
          <w:sz w:val="24"/>
        </w:rPr>
      </w:pPr>
      <w:r w:rsidRPr="00A40C63">
        <w:rPr>
          <w:rFonts w:eastAsia="BatangChe" w:hAnsi="Times New Roman" w:ascii="Times New Roman"/>
          <w:sz w:val="24"/>
        </w:rPr>
        <w:lastRenderedPageBreak/>
        <w:t>S obziro</w:t>
      </w:r>
      <w:r w:rsidR="00A011B9">
        <w:rPr>
          <w:rFonts w:eastAsia="BatangChe" w:hAnsi="Times New Roman" w:ascii="Times New Roman"/>
          <w:sz w:val="24"/>
        </w:rPr>
        <w:t xml:space="preserve">m na postavljeni zahtjev FINA-e, a temeljem </w:t>
      </w:r>
      <w:r w:rsidRPr="00A40C63">
        <w:rPr>
          <w:rFonts w:eastAsia="BatangChe" w:hAnsi="Times New Roman" w:ascii="Times New Roman"/>
          <w:sz w:val="24"/>
        </w:rPr>
        <w:t>odredb</w:t>
      </w:r>
      <w:r w:rsidR="00A011B9">
        <w:rPr>
          <w:rFonts w:eastAsia="BatangChe" w:hAnsi="Times New Roman" w:ascii="Times New Roman"/>
          <w:sz w:val="24"/>
        </w:rPr>
        <w:t>e</w:t>
      </w:r>
      <w:r w:rsidRPr="00A40C63">
        <w:rPr>
          <w:rFonts w:eastAsia="BatangChe" w:hAnsi="Times New Roman" w:ascii="Times New Roman"/>
          <w:sz w:val="24"/>
        </w:rPr>
        <w:t xml:space="preserve"> čl</w:t>
      </w:r>
      <w:r w:rsidR="00A011B9">
        <w:rPr>
          <w:rFonts w:eastAsia="BatangChe" w:hAnsi="Times New Roman" w:ascii="Times New Roman"/>
          <w:sz w:val="24"/>
        </w:rPr>
        <w:t>.</w:t>
      </w:r>
      <w:r w:rsidRPr="00A40C63">
        <w:rPr>
          <w:rFonts w:eastAsia="BatangChe" w:hAnsi="Times New Roman" w:ascii="Times New Roman"/>
          <w:sz w:val="24"/>
        </w:rPr>
        <w:t xml:space="preserve"> 2. Pravilnika, odlučeno je kao u izreci</w:t>
      </w:r>
      <w:r w:rsidR="00A011B9">
        <w:rPr>
          <w:rFonts w:eastAsia="BatangChe" w:hAnsi="Times New Roman" w:ascii="Times New Roman"/>
          <w:sz w:val="24"/>
        </w:rPr>
        <w:t xml:space="preserve"> ovog rješenja</w:t>
      </w:r>
      <w:r w:rsidRPr="00A40C63">
        <w:rPr>
          <w:rFonts w:eastAsia="BatangChe" w:hAnsi="Times New Roman" w:ascii="Times New Roman"/>
          <w:sz w:val="24"/>
        </w:rPr>
        <w:t>.</w:t>
      </w:r>
    </w:p>
    <w:p w:rsidRDefault="00C32B51" w:rsidP="00A011B9" w:rsidR="00955759" w:rsidRPr="00A40C63">
      <w:pPr>
        <w:spacing w:before="240"/>
        <w:jc w:val="center"/>
      </w:pPr>
      <w:r w:rsidRPr="00A40C63">
        <w:t xml:space="preserve">U </w:t>
      </w:r>
      <w:r w:rsidR="00354EAE" w:rsidRPr="00A40C63">
        <w:t xml:space="preserve">Splitu, </w:t>
      </w:r>
      <w:r w:rsidR="00A011B9">
        <w:t>11. srpnja 2017</w:t>
      </w:r>
      <w:r w:rsidR="00354EAE" w:rsidRPr="00A40C63">
        <w:t xml:space="preserve">. godine </w:t>
      </w:r>
    </w:p>
    <w:p w:rsidRDefault="00C32B51" w:rsidP="000D588C" w:rsidR="00C32B51" w:rsidRPr="00A40C63">
      <w:pPr>
        <w:jc w:val="center"/>
      </w:pPr>
      <w:r w:rsidRPr="00A40C63">
        <w:t xml:space="preserve">  </w:t>
      </w:r>
    </w:p>
    <w:p w:rsidRDefault="00A011B9" w:rsidP="00A011B9" w:rsidR="00A011B9" w:rsidRPr="00A011B9">
      <w:pPr>
        <w:jc w:val="both"/>
      </w:pPr>
    </w:p>
    <w:p w:rsidRDefault="00A011B9" w:rsidP="00A011B9" w:rsidR="00A011B9" w:rsidRPr="00A011B9">
      <w:pPr>
        <w:ind w:left="6372"/>
        <w:jc w:val="center"/>
      </w:pPr>
      <w:r w:rsidRPr="00A011B9">
        <w:t>SUTKINJA</w:t>
      </w:r>
      <w:r w:rsidRPr="00A011B9">
        <w:br/>
        <w:t>ANA GOLUB GRUIĆ</w:t>
      </w:r>
    </w:p>
    <w:p w:rsidRDefault="000D588C" w:rsidP="000D588C" w:rsidR="000D588C" w:rsidRPr="00A40C63">
      <w:pPr>
        <w:jc w:val="both"/>
      </w:pPr>
    </w:p>
    <w:p w:rsidRDefault="00955759" w:rsidP="000D588C" w:rsidR="00955759" w:rsidRPr="00A40C63">
      <w:pPr>
        <w:jc w:val="both"/>
      </w:pPr>
    </w:p>
    <w:p w:rsidRDefault="00C32B51" w:rsidP="000D588C" w:rsidR="00C32B51" w:rsidRPr="00A40C63">
      <w:pPr>
        <w:jc w:val="both"/>
      </w:pPr>
      <w:r w:rsidRPr="00A40C63">
        <w:t>UPUTA  O PRAVNOM LIJEKU:</w:t>
      </w:r>
    </w:p>
    <w:p w:rsidRDefault="00C32B51" w:rsidP="000D588C" w:rsidR="00C32B51" w:rsidRPr="00A40C63">
      <w:pPr>
        <w:jc w:val="both"/>
      </w:pPr>
      <w:r w:rsidRPr="00A40C63">
        <w:t xml:space="preserve">Protiv ovog rješenja pravo na žalbu ima dužnik i svaki vjerovnik u dijelu koji se </w:t>
      </w:r>
      <w:r w:rsidR="0034723A" w:rsidRPr="00A40C63">
        <w:t xml:space="preserve">odnosi na </w:t>
      </w:r>
      <w:r w:rsidRPr="00A40C63">
        <w:t xml:space="preserve"> njegov</w:t>
      </w:r>
      <w:r w:rsidR="0034723A" w:rsidRPr="00A40C63">
        <w:t>u</w:t>
      </w:r>
      <w:r w:rsidRPr="00A40C63">
        <w:t xml:space="preserve"> prijavljen</w:t>
      </w:r>
      <w:r w:rsidR="0034723A" w:rsidRPr="00A40C63">
        <w:t>u tražbinu</w:t>
      </w:r>
      <w:r w:rsidRPr="00A40C63">
        <w:t xml:space="preserve"> i tražbin</w:t>
      </w:r>
      <w:r w:rsidR="0034723A" w:rsidRPr="00A40C63">
        <w:t>u</w:t>
      </w:r>
      <w:r w:rsidRPr="00A40C63">
        <w:t xml:space="preserve"> koju je osporio (čl. 51. </w:t>
      </w:r>
      <w:r w:rsidR="0034723A" w:rsidRPr="00A40C63">
        <w:t xml:space="preserve">st. 1. </w:t>
      </w:r>
      <w:r w:rsidRPr="00A40C63">
        <w:t xml:space="preserve">SZ-a). </w:t>
      </w:r>
      <w:r w:rsidRPr="00A40C63">
        <w:rPr>
          <w:bCs/>
        </w:rPr>
        <w:t>Rok za žalbu iznosi 8 dana</w:t>
      </w:r>
      <w:r w:rsidR="00955759" w:rsidRPr="00A40C63">
        <w:rPr>
          <w:bCs/>
        </w:rPr>
        <w:t>, a</w:t>
      </w:r>
      <w:r w:rsidRPr="00A40C63">
        <w:rPr>
          <w:bCs/>
        </w:rPr>
        <w:t xml:space="preserve"> </w:t>
      </w:r>
      <w:r w:rsidR="000D588C" w:rsidRPr="00A40C63">
        <w:rPr>
          <w:bCs/>
        </w:rPr>
        <w:t>koji rok počinje teći istekom osmog dana od dana objave rješenja na mrežnoj stranici e-Oglasna ploča sudova</w:t>
      </w:r>
      <w:r w:rsidRPr="00A40C63">
        <w:rPr>
          <w:bCs/>
        </w:rPr>
        <w:t>.</w:t>
      </w:r>
      <w:r w:rsidRPr="00A40C63">
        <w:t xml:space="preserve"> Žalba se podnosi u 2 </w:t>
      </w:r>
      <w:r w:rsidR="000D588C" w:rsidRPr="00A40C63">
        <w:t xml:space="preserve">istovjerna </w:t>
      </w:r>
      <w:r w:rsidRPr="00A40C63">
        <w:t>primjerka putem ovog suda</w:t>
      </w:r>
      <w:r w:rsidR="000D588C" w:rsidRPr="00A40C63">
        <w:t>, a o istoj odlučuje</w:t>
      </w:r>
      <w:r w:rsidRPr="00A40C63">
        <w:t xml:space="preserve"> Visok</w:t>
      </w:r>
      <w:r w:rsidR="000D588C" w:rsidRPr="00A40C63">
        <w:t>i</w:t>
      </w:r>
      <w:r w:rsidRPr="00A40C63">
        <w:t xml:space="preserve"> trgovačk</w:t>
      </w:r>
      <w:r w:rsidR="000D588C" w:rsidRPr="00A40C63">
        <w:t>i sud</w:t>
      </w:r>
      <w:r w:rsidRPr="00A40C63">
        <w:t xml:space="preserve"> Republike Hrvatske.</w:t>
      </w:r>
    </w:p>
    <w:p w:rsidRDefault="00C32B51" w:rsidP="00C32B51" w:rsidR="00C32B51" w:rsidRPr="00A40C63">
      <w:pPr>
        <w:jc w:val="both"/>
      </w:pPr>
    </w:p>
    <w:p w:rsidRDefault="0034723A" w:rsidP="00C32B51" w:rsidR="0034723A" w:rsidRPr="00A40C63">
      <w:pPr>
        <w:jc w:val="both"/>
      </w:pPr>
    </w:p>
    <w:p w:rsidRDefault="00C32B51" w:rsidP="00A011B9" w:rsidR="00A011B9" w:rsidRPr="00A40C63">
      <w:pPr>
        <w:spacing w:after="100"/>
        <w:jc w:val="both"/>
      </w:pPr>
      <w:r w:rsidRPr="00A40C63">
        <w:t>DNA:</w:t>
      </w:r>
    </w:p>
    <w:p w:rsidRDefault="00A011B9" w:rsidP="00A011B9" w:rsidR="000F40A0" w:rsidRPr="00A40C63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- FINA Split</w:t>
      </w:r>
    </w:p>
    <w:p w:rsidRDefault="00A011B9" w:rsidP="00A011B9" w:rsidR="00A011B9" w:rsidRPr="00A40C63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- </w:t>
      </w:r>
      <w:r w:rsidR="000F40A0" w:rsidRPr="00A40C63">
        <w:t>računovodstvo suda</w:t>
      </w:r>
    </w:p>
    <w:p w:rsidRDefault="00A011B9" w:rsidP="00A011B9" w:rsidR="00A011B9" w:rsidRPr="008A7114">
      <w:pPr>
        <w:jc w:val="both"/>
      </w:pPr>
      <w:r>
        <w:t>- mrežna stranica</w:t>
      </w:r>
      <w:r w:rsidRPr="005B70DC">
        <w:t xml:space="preserve"> e-Oglasna ploča sudova</w:t>
      </w:r>
    </w:p>
    <w:p w:rsidRDefault="00A011B9" w:rsidP="00A011B9" w:rsidR="00A26F16" w:rsidRPr="00A40C63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- </w:t>
      </w:r>
      <w:r w:rsidR="00A26F16" w:rsidRPr="00A40C63">
        <w:t>spis</w:t>
      </w:r>
    </w:p>
    <w:p w:rsidRDefault="00BD05B2" w:rsidP="00CC3B7D" w:rsidR="00BD05B2" w:rsidRPr="00A40C63">
      <w:pPr>
        <w:jc w:val="center"/>
      </w:pPr>
    </w:p>
    <w:p w:rsidRDefault="00BD05B2" w:rsidP="00CC3B7D" w:rsidR="00BD05B2" w:rsidRPr="00A40C63">
      <w:pPr>
        <w:jc w:val="center"/>
      </w:pPr>
    </w:p>
    <w:p w:rsidRDefault="00BD05B2" w:rsidP="00CC3B7D" w:rsidR="00BD05B2" w:rsidRPr="00A40C63">
      <w:pPr>
        <w:jc w:val="center"/>
      </w:pPr>
    </w:p>
    <w:p w:rsidRDefault="00BD05B2" w:rsidP="00CC3B7D" w:rsidR="00BD05B2" w:rsidRPr="00A40C63">
      <w:pPr>
        <w:jc w:val="center"/>
      </w:pPr>
    </w:p>
    <w:p w:rsidRDefault="00BD05B2" w:rsidP="00CC3B7D" w:rsidR="00BD05B2" w:rsidRPr="00A40C63">
      <w:pPr>
        <w:jc w:val="center"/>
      </w:pPr>
    </w:p>
    <w:p w:rsidRDefault="00BA2F83" w:rsidP="00D31C92" w:rsidR="00BA2F83" w:rsidRPr="00A40C63">
      <w:pPr>
        <w:ind w:left="708"/>
        <w:jc w:val="both"/>
      </w:pPr>
    </w:p>
    <w:p w:rsidRDefault="00A644B9" w:rsidP="006C05CD" w:rsidR="00A644B9" w:rsidRPr="00A40C63">
      <w:pPr>
        <w:ind w:firstLine="708"/>
        <w:jc w:val="center"/>
        <w:rPr>
          <w:color w:val="000000"/>
        </w:rPr>
      </w:pPr>
    </w:p>
    <w:p w:rsidRDefault="00A37FB5" w:rsidP="003A199E" w:rsidR="00A37FB5" w:rsidRPr="00A40C63">
      <w:pPr>
        <w:ind w:hanging="705" w:left="705"/>
        <w:rPr>
          <w:color w:val="000000"/>
        </w:rPr>
      </w:pPr>
    </w:p>
    <w:p w:rsidRDefault="00A37FB5" w:rsidP="003A199E" w:rsidR="00A37FB5" w:rsidRPr="00A40C63">
      <w:pPr>
        <w:ind w:hanging="705" w:left="705"/>
        <w:rPr>
          <w:color w:val="000000"/>
        </w:rPr>
      </w:pPr>
    </w:p>
    <w:p w:rsidRDefault="00A37FB5" w:rsidP="003A199E" w:rsidR="00A37FB5" w:rsidRPr="00A40C63">
      <w:pPr>
        <w:ind w:hanging="705" w:left="705"/>
        <w:rPr>
          <w:color w:val="000000"/>
        </w:rPr>
      </w:pPr>
    </w:p>
    <w:p w:rsidRDefault="00A37FB5" w:rsidP="003A199E" w:rsidR="00A37FB5" w:rsidRPr="00A40C63">
      <w:pPr>
        <w:ind w:hanging="705" w:left="705"/>
        <w:rPr>
          <w:color w:val="000000"/>
        </w:rPr>
      </w:pPr>
    </w:p>
    <w:p w:rsidRDefault="00A37FB5" w:rsidP="003A199E" w:rsidR="00A37FB5" w:rsidRPr="00A40C63">
      <w:pPr>
        <w:ind w:hanging="705" w:left="705"/>
        <w:rPr>
          <w:color w:val="000000"/>
        </w:rPr>
      </w:pPr>
    </w:p>
    <w:p w:rsidRDefault="00A37FB5" w:rsidP="003A199E" w:rsidR="00A37FB5" w:rsidRPr="00A40C63">
      <w:pPr>
        <w:ind w:hanging="705" w:left="705"/>
        <w:rPr>
          <w:color w:val="000000"/>
        </w:rPr>
      </w:pPr>
    </w:p>
    <w:p w:rsidRDefault="00A37FB5" w:rsidP="003A199E" w:rsidR="00A37FB5" w:rsidRPr="00A40C63">
      <w:pPr>
        <w:ind w:hanging="705" w:left="705"/>
        <w:rPr>
          <w:color w:val="000000"/>
        </w:rPr>
      </w:pPr>
    </w:p>
    <w:p w:rsidRDefault="00A37FB5" w:rsidP="003A199E" w:rsidR="00A37FB5" w:rsidRPr="00A40C63">
      <w:pPr>
        <w:ind w:hanging="705" w:left="705"/>
        <w:rPr>
          <w:color w:val="000000"/>
        </w:rPr>
      </w:pPr>
    </w:p>
    <w:p w:rsidRDefault="00A37FB5" w:rsidP="000F40A0" w:rsidR="00A37FB5" w:rsidRPr="00A40C63">
      <w:pPr>
        <w:rPr>
          <w:color w:val="000000"/>
        </w:rPr>
      </w:pPr>
    </w:p>
    <w:p w:rsidRDefault="00A37FB5" w:rsidP="003A199E" w:rsidR="00A37FB5" w:rsidRPr="00A40C63">
      <w:pPr>
        <w:ind w:hanging="705" w:left="705"/>
        <w:rPr>
          <w:color w:val="000000"/>
        </w:rPr>
      </w:pPr>
    </w:p>
    <w:p w:rsidRDefault="00A37FB5" w:rsidP="003A199E" w:rsidR="00A37FB5" w:rsidRPr="00A40C63">
      <w:pPr>
        <w:ind w:hanging="705" w:left="705"/>
        <w:rPr>
          <w:color w:val="000000"/>
        </w:rPr>
      </w:pPr>
    </w:p>
    <w:p w:rsidRDefault="003A199E" w:rsidP="000F40A0" w:rsidR="003A199E" w:rsidRPr="00A40C63">
      <w:pPr>
        <w:jc w:val="both"/>
      </w:pPr>
    </w:p>
    <w:sectPr w:rsidSect="00A40C63" w:rsidR="003A199E" w:rsidRPr="00A40C6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1263" w:rsidR="00D01263">
      <w:r>
        <w:separator/>
      </w:r>
    </w:p>
  </w:endnote>
  <w:endnote w:id="0" w:type="continuationSeparator">
    <w:p w:rsidRDefault="00D01263" w:rsidR="00D012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263" w:rsidP="00226C22" w:rsidR="00D0126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263" w:rsidP="00226C22" w:rsidR="00D0126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1714456"/>
      <w:docPartObj>
        <w:docPartGallery w:val="Page Numbers (Bottom of Page)"/>
        <w:docPartUnique/>
      </w:docPartObj>
    </w:sdtPr>
    <w:sdtEndPr/>
    <w:sdtContent>
      <w:p w:rsidRDefault="00D01263" w:rsidR="00D0126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426E">
          <w:rPr>
            <w:noProof/>
          </w:rPr>
          <w:t>2</w:t>
        </w:r>
        <w:r>
          <w:fldChar w:fldCharType="end"/>
        </w:r>
      </w:p>
    </w:sdtContent>
  </w:sdt>
  <w:p w:rsidRDefault="00D01263" w:rsidP="00226C22" w:rsidR="00D0126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1263" w:rsidR="00D01263">
      <w:r>
        <w:separator/>
      </w:r>
    </w:p>
  </w:footnote>
  <w:footnote w:id="0" w:type="continuationSeparator">
    <w:p w:rsidRDefault="00D01263" w:rsidR="00D012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263" w:rsidP="00D83596" w:rsidR="00D012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263" w:rsidR="00D012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263" w:rsidP="003924F3" w:rsidR="00D01263" w:rsidRPr="00C61A2E">
    <w:pPr>
      <w:pStyle w:val="Zaglavlje"/>
      <w:framePr w:y="1" w:xAlign="center" w:vAnchor="text" w:hAnchor="margin" w:wrap="around"/>
      <w:jc w:val="right"/>
      <w:rPr>
        <w:rStyle w:val="Brojstranice"/>
        <w:rFonts w:cs="Arial" w:hAnsi="Arial" w:ascii="Arial"/>
      </w:rPr>
    </w:pPr>
  </w:p>
  <w:p w:rsidRDefault="00A40C63" w:rsidP="003924F3" w:rsidR="00D01263">
    <w:pPr>
      <w:pStyle w:val="Zaglavlje"/>
      <w:jc w:val="right"/>
    </w:pPr>
    <w:r>
      <w:t>11. St-547/2017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C63" w:rsidP="00BC58D7" w:rsidR="00D01263">
    <w:pPr>
      <w:pStyle w:val="Zaglavlje"/>
      <w:jc w:val="right"/>
    </w:pPr>
    <w:r>
      <w:t>11. St-547/2017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1C5D6D"/>
    <w:multiLevelType w:val="hybridMultilevel"/>
    <w:tmpl w:val="57163C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CD3DDF"/>
    <w:multiLevelType w:val="hybridMultilevel"/>
    <w:tmpl w:val="805EFF4E"/>
    <w:lvl w:tplc="68CA67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203644"/>
    <w:multiLevelType w:val="hybridMultilevel"/>
    <w:tmpl w:val="F184FB6A"/>
    <w:lvl w:tplc="EB84E9C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143DF7"/>
    <w:multiLevelType w:val="hybridMultilevel"/>
    <w:tmpl w:val="EDA676D8"/>
    <w:lvl w:tplc="BC5EF1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B825F71"/>
    <w:multiLevelType w:val="hybridMultilevel"/>
    <w:tmpl w:val="6444E4D8"/>
    <w:lvl w:tplc="6D98E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2AA2"/>
    <w:rsid w:val="000656C7"/>
    <w:rsid w:val="00074068"/>
    <w:rsid w:val="000761E0"/>
    <w:rsid w:val="00082AF5"/>
    <w:rsid w:val="00091540"/>
    <w:rsid w:val="000B40A8"/>
    <w:rsid w:val="000D588C"/>
    <w:rsid w:val="000E53B8"/>
    <w:rsid w:val="000F3E90"/>
    <w:rsid w:val="000F40A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3F84"/>
    <w:rsid w:val="001863E2"/>
    <w:rsid w:val="001A2212"/>
    <w:rsid w:val="001B3070"/>
    <w:rsid w:val="001D63A9"/>
    <w:rsid w:val="001D6F9E"/>
    <w:rsid w:val="001D70CF"/>
    <w:rsid w:val="001E0333"/>
    <w:rsid w:val="001E2120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26F27"/>
    <w:rsid w:val="00240A10"/>
    <w:rsid w:val="00243A47"/>
    <w:rsid w:val="00244B8E"/>
    <w:rsid w:val="002577D3"/>
    <w:rsid w:val="002749FF"/>
    <w:rsid w:val="00276096"/>
    <w:rsid w:val="002864B0"/>
    <w:rsid w:val="002879A3"/>
    <w:rsid w:val="00292188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6FA2"/>
    <w:rsid w:val="00300FA1"/>
    <w:rsid w:val="00301BE6"/>
    <w:rsid w:val="003020E6"/>
    <w:rsid w:val="0030348E"/>
    <w:rsid w:val="00306523"/>
    <w:rsid w:val="003066F8"/>
    <w:rsid w:val="00307DF0"/>
    <w:rsid w:val="00312078"/>
    <w:rsid w:val="00344590"/>
    <w:rsid w:val="0034723A"/>
    <w:rsid w:val="00354EAE"/>
    <w:rsid w:val="00367CD6"/>
    <w:rsid w:val="00373239"/>
    <w:rsid w:val="00382406"/>
    <w:rsid w:val="003863D1"/>
    <w:rsid w:val="003924F3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E5B53"/>
    <w:rsid w:val="003F2796"/>
    <w:rsid w:val="004020FD"/>
    <w:rsid w:val="00402A3C"/>
    <w:rsid w:val="00423D0F"/>
    <w:rsid w:val="004340F3"/>
    <w:rsid w:val="00434341"/>
    <w:rsid w:val="00435F9B"/>
    <w:rsid w:val="00450E02"/>
    <w:rsid w:val="004563A1"/>
    <w:rsid w:val="00477614"/>
    <w:rsid w:val="004825E1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4A3F"/>
    <w:rsid w:val="0053558F"/>
    <w:rsid w:val="00541A32"/>
    <w:rsid w:val="005425E1"/>
    <w:rsid w:val="00552BC2"/>
    <w:rsid w:val="0058144A"/>
    <w:rsid w:val="0058440C"/>
    <w:rsid w:val="00586BE6"/>
    <w:rsid w:val="00596CA2"/>
    <w:rsid w:val="005A6A45"/>
    <w:rsid w:val="005B49F8"/>
    <w:rsid w:val="005B5C51"/>
    <w:rsid w:val="005C1AA1"/>
    <w:rsid w:val="005C5F9E"/>
    <w:rsid w:val="005D493C"/>
    <w:rsid w:val="005D7B8D"/>
    <w:rsid w:val="005E0826"/>
    <w:rsid w:val="005E406C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72CA1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05CD"/>
    <w:rsid w:val="006C4213"/>
    <w:rsid w:val="006C4421"/>
    <w:rsid w:val="006C649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B7D16"/>
    <w:rsid w:val="007C32D8"/>
    <w:rsid w:val="007D5CC9"/>
    <w:rsid w:val="007E0FEA"/>
    <w:rsid w:val="007E1212"/>
    <w:rsid w:val="007E67D0"/>
    <w:rsid w:val="007E7E6C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0E51"/>
    <w:rsid w:val="00822362"/>
    <w:rsid w:val="00823E51"/>
    <w:rsid w:val="00825201"/>
    <w:rsid w:val="00825ED6"/>
    <w:rsid w:val="00831067"/>
    <w:rsid w:val="00840365"/>
    <w:rsid w:val="0084650A"/>
    <w:rsid w:val="00851E4D"/>
    <w:rsid w:val="008545E4"/>
    <w:rsid w:val="00862179"/>
    <w:rsid w:val="0086696E"/>
    <w:rsid w:val="00873E4C"/>
    <w:rsid w:val="0087462B"/>
    <w:rsid w:val="00876915"/>
    <w:rsid w:val="00880872"/>
    <w:rsid w:val="00880D5F"/>
    <w:rsid w:val="00882DE2"/>
    <w:rsid w:val="00883D83"/>
    <w:rsid w:val="008848A2"/>
    <w:rsid w:val="008911AF"/>
    <w:rsid w:val="008920BB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29EF"/>
    <w:rsid w:val="00927D3A"/>
    <w:rsid w:val="009315C4"/>
    <w:rsid w:val="009335FE"/>
    <w:rsid w:val="00940F79"/>
    <w:rsid w:val="00947308"/>
    <w:rsid w:val="00955759"/>
    <w:rsid w:val="00955C58"/>
    <w:rsid w:val="00955F60"/>
    <w:rsid w:val="00960241"/>
    <w:rsid w:val="00964D17"/>
    <w:rsid w:val="009700C3"/>
    <w:rsid w:val="009764AF"/>
    <w:rsid w:val="009844CD"/>
    <w:rsid w:val="00984DF4"/>
    <w:rsid w:val="0099607C"/>
    <w:rsid w:val="009A0F36"/>
    <w:rsid w:val="009A1D4A"/>
    <w:rsid w:val="009C39FC"/>
    <w:rsid w:val="009C5B99"/>
    <w:rsid w:val="009E4B6B"/>
    <w:rsid w:val="009F6DC2"/>
    <w:rsid w:val="00A010AB"/>
    <w:rsid w:val="00A011B9"/>
    <w:rsid w:val="00A14490"/>
    <w:rsid w:val="00A16D8F"/>
    <w:rsid w:val="00A2158D"/>
    <w:rsid w:val="00A26F16"/>
    <w:rsid w:val="00A27796"/>
    <w:rsid w:val="00A329ED"/>
    <w:rsid w:val="00A333CE"/>
    <w:rsid w:val="00A3742D"/>
    <w:rsid w:val="00A37FB5"/>
    <w:rsid w:val="00A40C63"/>
    <w:rsid w:val="00A41303"/>
    <w:rsid w:val="00A465CA"/>
    <w:rsid w:val="00A565C3"/>
    <w:rsid w:val="00A644B9"/>
    <w:rsid w:val="00A72854"/>
    <w:rsid w:val="00A7416F"/>
    <w:rsid w:val="00A7442C"/>
    <w:rsid w:val="00A74885"/>
    <w:rsid w:val="00A7702A"/>
    <w:rsid w:val="00A95C13"/>
    <w:rsid w:val="00A96EC5"/>
    <w:rsid w:val="00AA426E"/>
    <w:rsid w:val="00AB29B4"/>
    <w:rsid w:val="00AB4459"/>
    <w:rsid w:val="00AB7AB2"/>
    <w:rsid w:val="00AC1647"/>
    <w:rsid w:val="00AC64BF"/>
    <w:rsid w:val="00AD227D"/>
    <w:rsid w:val="00AD5C22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2F83"/>
    <w:rsid w:val="00BB0EA4"/>
    <w:rsid w:val="00BC1EE1"/>
    <w:rsid w:val="00BC28B6"/>
    <w:rsid w:val="00BC470F"/>
    <w:rsid w:val="00BC5757"/>
    <w:rsid w:val="00BC58D7"/>
    <w:rsid w:val="00BC591E"/>
    <w:rsid w:val="00BD05B2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32B51"/>
    <w:rsid w:val="00C36847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17B3"/>
    <w:rsid w:val="00C92073"/>
    <w:rsid w:val="00C92C27"/>
    <w:rsid w:val="00C948E4"/>
    <w:rsid w:val="00C950B0"/>
    <w:rsid w:val="00CB3986"/>
    <w:rsid w:val="00CC240E"/>
    <w:rsid w:val="00CC3B7D"/>
    <w:rsid w:val="00CD096D"/>
    <w:rsid w:val="00CD1126"/>
    <w:rsid w:val="00CD44F0"/>
    <w:rsid w:val="00CD68FD"/>
    <w:rsid w:val="00CE5C03"/>
    <w:rsid w:val="00CE7263"/>
    <w:rsid w:val="00CF005A"/>
    <w:rsid w:val="00CF16A4"/>
    <w:rsid w:val="00CF1B5D"/>
    <w:rsid w:val="00CF5259"/>
    <w:rsid w:val="00CF62BB"/>
    <w:rsid w:val="00D00A53"/>
    <w:rsid w:val="00D01263"/>
    <w:rsid w:val="00D024BA"/>
    <w:rsid w:val="00D06AE7"/>
    <w:rsid w:val="00D130E7"/>
    <w:rsid w:val="00D266DE"/>
    <w:rsid w:val="00D31C92"/>
    <w:rsid w:val="00D31D29"/>
    <w:rsid w:val="00D33475"/>
    <w:rsid w:val="00D55147"/>
    <w:rsid w:val="00D60BD9"/>
    <w:rsid w:val="00D81F38"/>
    <w:rsid w:val="00D83596"/>
    <w:rsid w:val="00D857B3"/>
    <w:rsid w:val="00D90CCD"/>
    <w:rsid w:val="00D9470B"/>
    <w:rsid w:val="00D96A84"/>
    <w:rsid w:val="00D97BE1"/>
    <w:rsid w:val="00DA1193"/>
    <w:rsid w:val="00DD249F"/>
    <w:rsid w:val="00DD7659"/>
    <w:rsid w:val="00DE3CDD"/>
    <w:rsid w:val="00DE6395"/>
    <w:rsid w:val="00E0041C"/>
    <w:rsid w:val="00E02FEE"/>
    <w:rsid w:val="00E05463"/>
    <w:rsid w:val="00E07BF5"/>
    <w:rsid w:val="00E10836"/>
    <w:rsid w:val="00E1796F"/>
    <w:rsid w:val="00E22B52"/>
    <w:rsid w:val="00E22D84"/>
    <w:rsid w:val="00E2490E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86232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44C5"/>
    <w:rsid w:val="00FC3B10"/>
    <w:rsid w:val="00FC71E0"/>
    <w:rsid w:val="00FD36D9"/>
    <w:rsid w:val="00FD59BD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link w:val="TekstbaloniaChar"/>
    <w:uiPriority w:val="99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C3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6F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F2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F2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F2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F2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24F3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924F3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3924F3"/>
    <w:rPr>
      <w:sz w:val="24"/>
      <w:szCs w:val="24"/>
    </w:rPr>
  </w:style>
  <w:style w:styleId="Bezproreda" w:type="paragraph">
    <w:name w:val="No Spacing"/>
    <w:uiPriority w:val="1"/>
    <w:qFormat/>
    <w:rsid w:val="00354EAE"/>
    <w:pPr>
      <w:jc w:val="both"/>
    </w:pPr>
    <w:rPr>
      <w:rFonts w:eastAsia="Calibri" w:hAnsi="Calibri" w:ascii="Calibri"/>
      <w:sz w:val="22"/>
      <w:szCs w:val="24"/>
      <w:lang w:eastAsia="en-US"/>
    </w:rPr>
  </w:style>
  <w:style w:styleId="Podnaslov" w:type="paragraph">
    <w:name w:val="Subtitle"/>
    <w:basedOn w:val="Normal"/>
    <w:link w:val="PodnaslovChar"/>
    <w:qFormat/>
    <w:rsid w:val="009335F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5FE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link w:val="TekstbaloniaChar"/>
    <w:uiPriority w:val="99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C3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6F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F2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F2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F2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F2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24F3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924F3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3924F3"/>
    <w:rPr>
      <w:sz w:val="24"/>
      <w:szCs w:val="24"/>
    </w:rPr>
  </w:style>
  <w:style w:styleId="Bezproreda" w:type="paragraph">
    <w:name w:val="No Spacing"/>
    <w:uiPriority w:val="1"/>
    <w:qFormat/>
    <w:rsid w:val="00354EAE"/>
    <w:pPr>
      <w:jc w:val="both"/>
    </w:pPr>
    <w:rPr>
      <w:rFonts w:ascii="Calibri" w:eastAsia="Calibri" w:hAnsi="Calibri"/>
      <w:sz w:val="22"/>
      <w:szCs w:val="24"/>
      <w:lang w:eastAsia="en-US"/>
    </w:rPr>
  </w:style>
  <w:style w:styleId="Podnaslov" w:type="paragraph">
    <w:name w:val="Subtitle"/>
    <w:basedOn w:val="Normal"/>
    <w:link w:val="PodnaslovChar"/>
    <w:qFormat/>
    <w:rsid w:val="009335F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5FE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44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St-547/2017</izvorni_sadrzaj>
    <derivirana_varijabla naziv="DomainObject.Predmet.OznakaBroj_1">St-547/2017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GALEB d.o.o. za usluge, turistička agencija</izvorni_sadrzaj>
    <derivirana_varijabla naziv="DomainObject.Predmet.StrankaFormated_1">  GALEB d.o.o. za usluge, turistička agencija</derivirana_varijabla>
  </DomainObject.Predmet.StrankaFormated>
  <DomainObject.Predmet.StrankaFormatedOIB>
    <izvorni_sadrzaj>  GALEB d.o.o. za usluge, turistička agencija, OIB 62773794309</izvorni_sadrzaj>
    <derivirana_varijabla naziv="DomainObject.Predmet.StrankaFormatedOIB_1">  GALEB d.o.o. za usluge, turistička agencija, OIB 62773794309</derivirana_varijabla>
  </DomainObject.Predmet.StrankaFormatedOIB>
  <DomainObject.Predmet.StrankaFormatedWithAdress>
    <izvorni_sadrzaj> GALEB d.o.o. za usluge, turistička agencija, Kneza Višeslava 12, 21000 Split</izvorni_sadrzaj>
    <derivirana_varijabla naziv="DomainObject.Predmet.StrankaFormatedWithAdress_1"> GALEB d.o.o. za usluge, turistička agencija, Kneza Višeslava 12, 21000 Split</derivirana_varijabla>
  </DomainObject.Predmet.StrankaFormatedWithAdress>
  <DomainObject.Predmet.StrankaFormatedWithAdressOIB>
    <izvorni_sadrzaj> GALEB d.o.o. za usluge, turistička agencija, OIB 62773794309, Kneza Višeslava 12, 21000 Split</izvorni_sadrzaj>
    <derivirana_varijabla naziv="DomainObject.Predmet.StrankaFormatedWithAdressOIB_1"> GALEB d.o.o. za usluge, turistička agencija, OIB 62773794309, Kneza Višeslava 12, 21000 Split</derivirana_varijabla>
  </DomainObject.Predmet.StrankaFormatedWithAdressOIB>
  <DomainObject.Predmet.StrankaWithAdress>
    <izvorni_sadrzaj>GALEB d.o.o. za usluge, turistička agencija Kneza Višeslava 12,21000 Split</izvorni_sadrzaj>
    <derivirana_varijabla naziv="DomainObject.Predmet.StrankaWithAdress_1">GALEB d.o.o. za usluge, turistička agencija Kneza Višeslava 12,21000 Split</derivirana_varijabla>
  </DomainObject.Predmet.StrankaWithAdress>
  <DomainObject.Predmet.StrankaWithAdressOIB>
    <izvorni_sadrzaj>GALEB d.o.o. za usluge, turistička agencija, OIB 62773794309, Kneza Višeslava 12,21000 Split</izvorni_sadrzaj>
    <derivirana_varijabla naziv="DomainObject.Predmet.StrankaWithAdressOIB_1">GALEB d.o.o. za usluge, turistička agencija, OIB 62773794309, Kneza Višeslava 12,21000 Split</derivirana_varijabla>
  </DomainObject.Predmet.StrankaWithAdressOIB>
  <DomainObject.Predmet.StrankaNazivFormated>
    <izvorni_sadrzaj>GALEB d.o.o. za usluge, turistička agencija</izvorni_sadrzaj>
    <derivirana_varijabla naziv="DomainObject.Predmet.StrankaNazivFormated_1">GALEB d.o.o. za usluge, turistička agencija</derivirana_varijabla>
  </DomainObject.Predmet.StrankaNazivFormated>
  <DomainObject.Predmet.StrankaNazivFormatedOIB>
    <izvorni_sadrzaj>GALEB d.o.o. za usluge, turistička agencija, OIB 62773794309</izvorni_sadrzaj>
    <derivirana_varijabla naziv="DomainObject.Predmet.StrankaNazivFormatedOIB_1">GALEB d.o.o. za usluge, turistička agencija, OIB 62773794309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GALEB d.o.o. za usluge, turistička agencija</item>
    </izvorni_sadrzaj>
    <derivirana_varijabla naziv="DomainObject.Predmet.StrankaListFormated_1">
      <item>GALEB d.o.o. za usluge, turistička agencija</item>
    </derivirana_varijabla>
  </DomainObject.Predmet.StrankaListFormated>
  <DomainObject.Predmet.StrankaListFormatedOIB>
    <izvorni_sadrzaj>
      <item>GALEB d.o.o. za usluge, turistička agencija, OIB 62773794309</item>
    </izvorni_sadrzaj>
    <derivirana_varijabla naziv="DomainObject.Predmet.StrankaListFormatedOIB_1">
      <item>GALEB d.o.o. za usluge, turistička agencija, OIB 62773794309</item>
    </derivirana_varijabla>
  </DomainObject.Predmet.StrankaListFormatedOIB>
  <DomainObject.Predmet.StrankaListFormatedWithAdress>
    <izvorni_sadrzaj>
      <item>GALEB d.o.o. za usluge, turistička agencija, Kneza Višeslava 12, 21000 Split</item>
    </izvorni_sadrzaj>
    <derivirana_varijabla naziv="DomainObject.Predmet.StrankaListFormatedWithAdress_1">
      <item>GALEB d.o.o. za usluge, turistička agencija, Kneza Višeslava 12, 21000 Split</item>
    </derivirana_varijabla>
  </DomainObject.Predmet.StrankaListFormatedWithAdress>
  <DomainObject.Predmet.StrankaListFormatedWithAdressOIB>
    <izvorni_sadrzaj>
      <item>GALEB d.o.o. za usluge, turistička agencija, OIB 62773794309, Kneza Višeslava 12, 21000 Split</item>
    </izvorni_sadrzaj>
    <derivirana_varijabla naziv="DomainObject.Predmet.StrankaListFormatedWithAdressOIB_1">
      <item>GALEB d.o.o. za usluge, turistička agencija, OIB 62773794309, Kneza Višeslava 12, 21000 Split</item>
    </derivirana_varijabla>
  </DomainObject.Predmet.StrankaListFormatedWithAdressOIB>
  <DomainObject.Predmet.StrankaListNazivFormated>
    <izvorni_sadrzaj>
      <item>GALEB d.o.o. za usluge, turistička agencija</item>
    </izvorni_sadrzaj>
    <derivirana_varijabla naziv="DomainObject.Predmet.StrankaListNazivFormated_1">
      <item>GALEB d.o.o. za usluge, turistička agencija</item>
    </derivirana_varijabla>
  </DomainObject.Predmet.StrankaListNazivFormated>
  <DomainObject.Predmet.StrankaListNazivFormatedOIB>
    <izvorni_sadrzaj>
      <item>GALEB d.o.o. za usluge, turistička agencija, OIB 62773794309</item>
    </izvorni_sadrzaj>
    <derivirana_varijabla naziv="DomainObject.Predmet.StrankaListNazivFormatedOIB_1">
      <item>GALEB d.o.o. za usluge, turistička agencija, OIB 62773794309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GALEB d.o.o. za usluge, turistička agencija</izvorni_sadrzaj>
    <derivirana_varijabla naziv="DomainObject.Predmet.StrankaIDrugi_1">GALEB d.o.o. za usluge,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GALEB d.o.o. za usluge, turistička agencija, OIB 62773794309, Kneza Višeslava 12, 21000 Split</izvorni_sadrzaj>
    <derivirana_varijabla naziv="DomainObject.Predmet.StrankaIDrugiAdressOIB_1">GALEB d.o.o. za usluge, turistička agencija, OIB 62773794309, Kneza Višeslava 12,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GALEB d.o.o. za usluge, turistička agencija</item>
    </izvorni_sadrzaj>
    <derivirana_varijabla naziv="DomainObject.Predmet.SudioniciListNaziv_1">
      <item>GALEB d.o.o. za usluge, turistička agencija</item>
    </derivirana_varijabla>
  </DomainObject.Predmet.SudioniciListNaziv>
  <DomainObject.Predmet.SudioniciListAdressOIB>
    <izvorni_sadrzaj>
      <item>GALEB d.o.o. za usluge, turistička agencija, OIB 62773794309, Kneza Višeslava 12,21000 Split</item>
    </izvorni_sadrzaj>
    <derivirana_varijabla naziv="DomainObject.Predmet.SudioniciListAdressOIB_1">
      <item>GALEB d.o.o. za usluge, turistička agencija, OIB 62773794309, Kneza Višeslava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62773794309</item>
    </izvorni_sadrzaj>
    <derivirana_varijabla naziv="DomainObject.Predmet.SudioniciListNazivOIB_1">
      <item>, OIB 62773794309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183A42-030D-43C2-919A-BE1F582B89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425</properties:Words>
  <properties:Characters>2265</properties:Characters>
  <properties:Lines>78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2017-07-11T10:13:00Z</dcterms:created>
  <dc:creator>Ardena Bajlo</dc:creator>
  <cp:lastModifiedBy>Ana Golub Gruić</cp:lastModifiedBy>
  <cp:lastPrinted>2017-07-11T10:29:00Z</cp:lastPrinted>
  <dcterms:modified xmlns:xsi="http://www.w3.org/2001/XMLSchema-instance" xsi:type="dcterms:W3CDTF">2017-07-13T10:21:00Z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