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8886" w14:paraId="d5c8886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AF119A">
        <w:t>6</w:t>
      </w:r>
      <w:r w:rsidR="00B440F6">
        <w:t>44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>a Osijek, Podružnice</w:t>
      </w:r>
      <w:r w:rsidR="00064FF2">
        <w:t xml:space="preserve"> Osijek, OIB: 85821130368, Osijek, L. </w:t>
      </w:r>
      <w:proofErr w:type="spellStart"/>
      <w:r w:rsidR="00064FF2">
        <w:t>Jagera</w:t>
      </w:r>
      <w:proofErr w:type="spellEnd"/>
      <w:r w:rsidR="00064FF2">
        <w:t xml:space="preserve"> 3,</w:t>
      </w:r>
      <w:r>
        <w:t xml:space="preserve"> </w:t>
      </w:r>
      <w:r w:rsidR="00064FF2">
        <w:t xml:space="preserve">za pokretanje skraćenog stečajnog postupka nad </w:t>
      </w:r>
      <w:r w:rsidR="00665E74">
        <w:t xml:space="preserve">stečajnim </w:t>
      </w:r>
      <w:r w:rsidR="00064FF2">
        <w:t xml:space="preserve">dužnikom </w:t>
      </w:r>
      <w:r w:rsidR="00B440F6">
        <w:t>ORTOTEH</w:t>
      </w:r>
      <w:r w:rsidR="00AF119A">
        <w:t xml:space="preserve"> </w:t>
      </w:r>
      <w:r w:rsidR="00064FF2">
        <w:t xml:space="preserve">d.o.o. za </w:t>
      </w:r>
      <w:r w:rsidR="00E63354">
        <w:t>trgovinu</w:t>
      </w:r>
      <w:r w:rsidR="00B440F6">
        <w:t xml:space="preserve"> i usluge</w:t>
      </w:r>
      <w:r w:rsidR="00064FF2">
        <w:t xml:space="preserve">, MBS: </w:t>
      </w:r>
      <w:r w:rsidR="00E63354">
        <w:t>030</w:t>
      </w:r>
      <w:r w:rsidR="00B440F6">
        <w:t>170141</w:t>
      </w:r>
      <w:r w:rsidR="00064FF2">
        <w:t xml:space="preserve">, OIB: </w:t>
      </w:r>
      <w:r w:rsidR="00B440F6">
        <w:t>35267808408</w:t>
      </w:r>
      <w:r w:rsidR="00064FF2">
        <w:t xml:space="preserve">, </w:t>
      </w:r>
      <w:r w:rsidR="00E63354">
        <w:t>Osijek</w:t>
      </w:r>
      <w:r w:rsidR="00064FF2">
        <w:t xml:space="preserve">, </w:t>
      </w:r>
      <w:r w:rsidR="00B440F6">
        <w:t>Ulica Pavla Pejačevića 5</w:t>
      </w:r>
      <w:r w:rsidR="00250413">
        <w:t xml:space="preserve">, dana </w:t>
      </w:r>
      <w:r w:rsidR="00B75609">
        <w:t>04</w:t>
      </w:r>
      <w:r w:rsidR="00064FF2">
        <w:t xml:space="preserve">. </w:t>
      </w:r>
      <w:r w:rsidR="00AF119A">
        <w:t>rujna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BF410B" w:rsidRPr="00BF410B">
        <w:t>ORTOTEH d.o.o. za trgovinu i usluge, MBS: 030170141, OIB: 35267808408, Osijek, Ulica Pavla Pejačevića 5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594CA5">
        <w:t>2</w:t>
      </w:r>
      <w:r w:rsidR="001F6311">
        <w:t>7</w:t>
      </w:r>
      <w:r w:rsidR="00CE4A24">
        <w:t xml:space="preserve">. </w:t>
      </w:r>
      <w:r w:rsidR="00594CA5">
        <w:t>lipnja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pokretanje skraćenog stečajnog postupka </w:t>
      </w:r>
      <w:r w:rsidR="00665E74">
        <w:t>Financijs</w:t>
      </w:r>
      <w:r w:rsidR="00AF119A">
        <w:t xml:space="preserve">ke agencije, Regionalnog centra Osijek, Podružnice </w:t>
      </w:r>
      <w:r w:rsidR="00665E74">
        <w:t>Osijek, Klasa: 110-07</w:t>
      </w:r>
      <w:r w:rsidR="00401554">
        <w:t xml:space="preserve">/17-01/04, </w:t>
      </w:r>
      <w:proofErr w:type="spellStart"/>
      <w:r w:rsidR="00401554">
        <w:t>Ur.broj</w:t>
      </w:r>
      <w:proofErr w:type="spellEnd"/>
      <w:r w:rsidR="00401554">
        <w:t>: 04-06-17-</w:t>
      </w:r>
      <w:r w:rsidR="00AF119A">
        <w:t>3</w:t>
      </w:r>
      <w:r w:rsidR="001F6311">
        <w:t>382</w:t>
      </w:r>
      <w:r w:rsidR="00401554">
        <w:t xml:space="preserve"> </w:t>
      </w:r>
      <w:r w:rsidR="00665E74">
        <w:t xml:space="preserve">od </w:t>
      </w:r>
      <w:r w:rsidR="001F6311">
        <w:t>26</w:t>
      </w:r>
      <w:r w:rsidR="00665E74">
        <w:t xml:space="preserve">. </w:t>
      </w:r>
      <w:r w:rsidR="00594CA5">
        <w:t>lipnja</w:t>
      </w:r>
      <w:r w:rsidR="00665E74">
        <w:t xml:space="preserve"> 2017. nad stečajnim dužnikom </w:t>
      </w:r>
      <w:r w:rsidR="002B7BDF" w:rsidRPr="002B7BDF">
        <w:t>ORTOTEH d.o.o. za trgovinu i usluge, MBS: 030170141, OIB: 35267808408, Osijek, Ulica Pavla Pejačevića 5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A52692">
        <w:t>0</w:t>
      </w:r>
      <w:r w:rsidR="001F6311">
        <w:t>4</w:t>
      </w:r>
      <w:r w:rsidR="00665E74">
        <w:t xml:space="preserve">. </w:t>
      </w:r>
      <w:r w:rsidR="00C87306">
        <w:t>s</w:t>
      </w:r>
      <w:r w:rsidR="00AF119A">
        <w:t xml:space="preserve">rpnja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 xml:space="preserve">obu ovlaštenu za zastupanje stečajnog dužnika da u roku od 15 dana od dana objave oglasa podnese sudu javnobilježnički ovjerovljeni </w:t>
      </w:r>
      <w:proofErr w:type="spellStart"/>
      <w:r w:rsidR="00665E74">
        <w:t>prokazni</w:t>
      </w:r>
      <w:proofErr w:type="spellEnd"/>
      <w:r w:rsidR="00665E74">
        <w:t xml:space="preserve"> popis imovine i obveza dužnika na propisanom obrascu</w:t>
      </w:r>
      <w:r>
        <w:t xml:space="preserve"> te također pozvao </w:t>
      </w:r>
      <w:r>
        <w:lastRenderedPageBreak/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AF119A">
        <w:t>28</w:t>
      </w:r>
      <w:r>
        <w:t xml:space="preserve">. </w:t>
      </w:r>
      <w:r w:rsidR="00AF119A">
        <w:t>srpnja</w:t>
      </w:r>
      <w:r>
        <w:t xml:space="preserve"> 2017. zaprimljen je podnesak Županijskog državnog odvjetništva u </w:t>
      </w:r>
      <w:r w:rsidR="00B75609">
        <w:t>Osijeku</w:t>
      </w:r>
      <w:r>
        <w:t>, broj: S-DO-</w:t>
      </w:r>
      <w:r w:rsidR="00AE2BB5">
        <w:t>59</w:t>
      </w:r>
      <w:r w:rsidR="000E198A">
        <w:t>/2017</w:t>
      </w:r>
      <w:r>
        <w:t xml:space="preserve"> od </w:t>
      </w:r>
      <w:r w:rsidR="00B75609">
        <w:t>2</w:t>
      </w:r>
      <w:r w:rsidR="00AF119A">
        <w:t>7</w:t>
      </w:r>
      <w:r>
        <w:t xml:space="preserve">. </w:t>
      </w:r>
      <w:r w:rsidR="00AF119A">
        <w:t>srpnja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 xml:space="preserve">vatske, Ministarstva financija,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4B75E8">
        <w:t>41.230,42 kune</w:t>
      </w:r>
      <w:r w:rsidR="00A85FBA">
        <w:t xml:space="preserve"> </w:t>
      </w:r>
      <w:r w:rsidR="00FE5552">
        <w:t>evidentiranu u ISPU na dan 18. srpnja 2017.</w:t>
      </w:r>
      <w:r>
        <w:t xml:space="preserve"> </w:t>
      </w:r>
      <w:r w:rsidR="00490F0B">
        <w:t>po osnovi neplaćenih obveza poreza, doprinosa i drugih javnih davanja</w:t>
      </w:r>
      <w:r w:rsidR="00B75609">
        <w:t xml:space="preserve">, koju tražbinu </w:t>
      </w:r>
      <w:r w:rsidR="00B56968">
        <w:t xml:space="preserve">stečajni dužnik </w:t>
      </w:r>
      <w:r w:rsidR="00B75609">
        <w:t xml:space="preserve">nije namirio.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490F0B">
        <w:t xml:space="preserve">i to nesposobnost za plaćanje, </w:t>
      </w:r>
      <w:r w:rsidR="00CB0CF0">
        <w:t>obzirom</w:t>
      </w:r>
      <w:r w:rsidR="00B75609">
        <w:t xml:space="preserve"> </w:t>
      </w:r>
      <w:r w:rsidR="00490F0B">
        <w:t xml:space="preserve">je </w:t>
      </w:r>
      <w:r w:rsidR="0018583C">
        <w:t xml:space="preserve">stečajni </w:t>
      </w:r>
      <w:r w:rsidR="00F07817">
        <w:t>d</w:t>
      </w:r>
      <w:r w:rsidR="00B75609">
        <w:t xml:space="preserve">užnik </w:t>
      </w:r>
      <w:r w:rsidR="00490F0B">
        <w:t>prema podacima iz Potvrde o blokadi, Klasa: 418-01/2017-01/</w:t>
      </w:r>
      <w:r w:rsidR="00B52BEC">
        <w:t>46</w:t>
      </w:r>
      <w:r w:rsidR="00490F0B">
        <w:t xml:space="preserve">, </w:t>
      </w:r>
      <w:proofErr w:type="spellStart"/>
      <w:r w:rsidR="00490F0B">
        <w:t>Ur.broj</w:t>
      </w:r>
      <w:proofErr w:type="spellEnd"/>
      <w:r w:rsidR="00490F0B">
        <w:t>: 321-2017-016 na dan 24. srpnja 2017. u neprekidnoj blokadi 1</w:t>
      </w:r>
      <w:r w:rsidR="00131132">
        <w:t>5</w:t>
      </w:r>
      <w:r w:rsidR="00B52BEC">
        <w:t>0</w:t>
      </w:r>
      <w:r w:rsidR="00490F0B">
        <w:t xml:space="preserve"> dana, a u Očevidniku o redoslijedu p</w:t>
      </w:r>
      <w:r w:rsidR="00B52BEC">
        <w:t>laćanja, Klasa: 418-01/2017-01/46</w:t>
      </w:r>
      <w:r w:rsidR="00490F0B">
        <w:t xml:space="preserve">, </w:t>
      </w:r>
      <w:proofErr w:type="spellStart"/>
      <w:r w:rsidR="00490F0B">
        <w:t>Ur</w:t>
      </w:r>
      <w:r w:rsidR="00B52BEC">
        <w:t>.broj</w:t>
      </w:r>
      <w:proofErr w:type="spellEnd"/>
      <w:r w:rsidR="00B52BEC">
        <w:t xml:space="preserve">: </w:t>
      </w:r>
      <w:r w:rsidR="00490F0B">
        <w:t>321-2017-20 od 24. srpnja 2017.</w:t>
      </w:r>
      <w:r w:rsidR="00131132">
        <w:t xml:space="preserve"> </w:t>
      </w:r>
      <w:r w:rsidR="00490F0B">
        <w:t xml:space="preserve">iskazani su dospjeli nepodmireni nalozi za plaćanje u ukupnom iznosu od </w:t>
      </w:r>
      <w:r w:rsidR="00B52BEC">
        <w:t>18.107,75</w:t>
      </w:r>
      <w:r w:rsidR="00490F0B">
        <w:t xml:space="preserve"> kuna.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8C7588">
        <w:rPr>
          <w:bCs/>
        </w:rPr>
        <w:t>04</w:t>
      </w:r>
      <w:r w:rsidR="008041DE">
        <w:rPr>
          <w:bCs/>
        </w:rPr>
        <w:t xml:space="preserve">. </w:t>
      </w:r>
      <w:r w:rsidR="00490F0B">
        <w:rPr>
          <w:bCs/>
        </w:rPr>
        <w:t>rujna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490F0B">
      <w:pPr>
        <w:pStyle w:val="Tijeloteksta"/>
      </w:pPr>
      <w:r w:rsidRPr="00CC5FC7">
        <w:t>     </w:t>
      </w:r>
    </w:p>
    <w:p w:rsidRDefault="00C87306" w:rsidP="00B75497" w:rsidR="00C87306">
      <w:pPr>
        <w:pStyle w:val="Tijeloteksta"/>
      </w:pPr>
    </w:p>
    <w:p w:rsidRDefault="00B75497" w:rsidP="00B75497" w:rsidR="00AD139D">
      <w:pPr>
        <w:pStyle w:val="Tijeloteksta"/>
      </w:pPr>
      <w:r w:rsidRPr="00CC5FC7">
        <w:t>        </w:t>
      </w:r>
    </w:p>
    <w:p w:rsidRDefault="00B75497" w:rsidP="00B75497" w:rsidR="00B75497" w:rsidRPr="00AD139D">
      <w:pPr>
        <w:pStyle w:val="Tijeloteksta"/>
      </w:pPr>
      <w:r w:rsidRPr="00CC5FC7">
        <w:lastRenderedPageBreak/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>FINA, RC Osijek, Podružnica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490F0B">
        <w:t>27</w:t>
      </w:r>
      <w:r>
        <w:t>.</w:t>
      </w:r>
      <w:r w:rsidR="00D1704E">
        <w:t xml:space="preserve"> </w:t>
      </w:r>
      <w:r w:rsidR="00490F0B">
        <w:t>srpnja</w:t>
      </w:r>
      <w:r w:rsidR="00D1704E">
        <w:t xml:space="preserve"> 2017</w:t>
      </w:r>
      <w:r>
        <w:t xml:space="preserve">. (str. </w:t>
      </w:r>
      <w:r w:rsidR="00127901">
        <w:t>5-7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E3703B">
        <w:t>25</w:t>
      </w:r>
      <w:r>
        <w:t xml:space="preserve">. </w:t>
      </w:r>
      <w:r w:rsidR="00E3703B">
        <w:t>rujna</w:t>
      </w:r>
      <w:r>
        <w:t xml:space="preserve"> 2017.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49F" w:rsidP="004A3868" w:rsidR="0085649F">
      <w:r>
        <w:separator/>
      </w:r>
    </w:p>
  </w:endnote>
  <w:endnote w:id="0" w:type="continuationSeparator">
    <w:p w:rsidRDefault="0085649F" w:rsidP="004A3868" w:rsidR="00856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49F" w:rsidP="004A3868" w:rsidR="0085649F">
      <w:r>
        <w:separator/>
      </w:r>
    </w:p>
  </w:footnote>
  <w:footnote w:id="0" w:type="continuationSeparator">
    <w:p w:rsidRDefault="0085649F" w:rsidP="004A3868" w:rsidR="008564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C6BAA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334A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5649F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87FD6"/>
    <w:rsid w:val="00E962DA"/>
    <w:rsid w:val="00E97528"/>
    <w:rsid w:val="00EC000C"/>
    <w:rsid w:val="00EC6BAA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B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6B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B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B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B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B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6B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B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B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B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ORTOTEH d.o.o. za trgovinu i usluge</izvorni_sadrzaj>
    <derivirana_varijabla naziv="DomainObject.Predmet.ProtustrankaFormated_1">  ORTOTEH d.o.o. za trgovinu i usluge</derivirana_varijabla>
  </DomainObject.Predmet.ProtustrankaFormated>
  <DomainObject.Predmet.ProtustrankaFormatedOIB>
    <izvorni_sadrzaj>  ORTOTEH d.o.o. za trgovinu i usluge, OIB 35267808408</izvorni_sadrzaj>
    <derivirana_varijabla naziv="DomainObject.Predmet.ProtustrankaFormatedOIB_1">  ORTOTEH d.o.o. za trgovinu i usluge, OIB 35267808408</derivirana_varijabla>
  </DomainObject.Predmet.ProtustrankaFormatedOIB>
  <DomainObject.Predmet.ProtustrankaFormatedWithAdress>
    <izvorni_sadrzaj> ORTOTEH d.o.o. za trgovinu i usluge, Ulica Pavla Pejačevića 5, 31000 Osijek</izvorni_sadrzaj>
    <derivirana_varijabla naziv="DomainObject.Predmet.ProtustrankaFormatedWithAdress_1"> ORTOTEH d.o.o. za trgovinu i usluge, Ulica Pavla Pejačevića 5, 31000 Osijek</derivirana_varijabla>
  </DomainObject.Predmet.ProtustrankaFormatedWithAdress>
  <DomainObject.Predmet.ProtustrankaFormatedWithAdressOIB>
    <izvorni_sadrzaj> ORTOTEH d.o.o. za trgovinu i usluge, OIB 35267808408, Ulica Pavla Pejačevića 5, 31000 Osijek</izvorni_sadrzaj>
    <derivirana_varijabla naziv="DomainObject.Predmet.ProtustrankaFormatedWithAdressOIB_1"> ORTOTEH d.o.o. za trgovinu i usluge, OIB 35267808408, Ulica Pavla Pejačevića 5, 31000 Osijek</derivirana_varijabla>
  </DomainObject.Predmet.ProtustrankaFormatedWithAdressOIB>
  <DomainObject.Predmet.ProtustrankaWithAdress>
    <izvorni_sadrzaj>ORTOTEH d.o.o. za trgovinu i usluge Ulica Pavla Pejačevića 5, 31000 Osijek</izvorni_sadrzaj>
    <derivirana_varijabla naziv="DomainObject.Predmet.ProtustrankaWithAdress_1">ORTOTEH d.o.o. za trgovinu i usluge Ulica Pavla Pejačevića 5, 31000 Osijek</derivirana_varijabla>
  </DomainObject.Predmet.ProtustrankaWithAdress>
  <DomainObject.Predmet.ProtustrankaWithAdressOIB>
    <izvorni_sadrzaj>ORTOTEH d.o.o. za trgovinu i usluge, OIB 35267808408, Ulica Pavla Pejačevića 5, 31000 Osijek</izvorni_sadrzaj>
    <derivirana_varijabla naziv="DomainObject.Predmet.ProtustrankaWithAdressOIB_1">ORTOTEH d.o.o. za trgovinu i usluge, OIB 35267808408, Ulica Pavla Pejačevića 5, 31000 Osijek</derivirana_varijabla>
  </DomainObject.Predmet.ProtustrankaWithAdressOIB>
  <DomainObject.Predmet.ProtustrankaNazivFormated>
    <izvorni_sadrzaj>ORTOTEH d.o.o. za trgovinu i usluge</izvorni_sadrzaj>
    <derivirana_varijabla naziv="DomainObject.Predmet.ProtustrankaNazivFormated_1">ORTOTEH d.o.o. za trgovinu i usluge</derivirana_varijabla>
  </DomainObject.Predmet.ProtustrankaNazivFormated>
  <DomainObject.Predmet.ProtustrankaNazivFormatedOIB>
    <izvorni_sadrzaj>ORTOTEH d.o.o. za trgovinu i usluge, OIB 35267808408</izvorni_sadrzaj>
    <derivirana_varijabla naziv="DomainObject.Predmet.ProtustrankaNazivFormatedOIB_1">ORTOTEH d.o.o. za trgovinu i usluge, OIB 35267808408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ORTOTEH d.o.o. za trgovinu i usluge</item>
    </izvorni_sadrzaj>
    <derivirana_varijabla naziv="DomainObject.Predmet.ProtuStrankaListFormated_1">
      <item>ORTOTEH d.o.o. za trgovinu i usluge</item>
    </derivirana_varijabla>
  </DomainObject.Predmet.ProtuStrankaListFormated>
  <DomainObject.Predmet.ProtuStrankaListFormatedOIB>
    <izvorni_sadrzaj>
      <item>ORTOTEH d.o.o. za trgovinu i usluge, OIB 35267808408</item>
    </izvorni_sadrzaj>
    <derivirana_varijabla naziv="DomainObject.Predmet.ProtuStrankaListFormatedOIB_1">
      <item>ORTOTEH d.o.o. za trgovinu i usluge, OIB 35267808408</item>
    </derivirana_varijabla>
  </DomainObject.Predmet.ProtuStrankaListFormatedOIB>
  <DomainObject.Predmet.ProtuStrankaListFormatedWithAdress>
    <izvorni_sadrzaj>
      <item>ORTOTEH d.o.o. za trgovinu i usluge, Ulica Pavla Pejačevića 5, 31000 Osijek</item>
    </izvorni_sadrzaj>
    <derivirana_varijabla naziv="DomainObject.Predmet.ProtuStrankaListFormatedWithAdress_1">
      <item>ORTOTEH d.o.o. za trgovinu i usluge, Ulica Pavla Pejačevića 5, 31000 Osijek</item>
    </derivirana_varijabla>
  </DomainObject.Predmet.ProtuStrankaListFormatedWithAdress>
  <DomainObject.Predmet.ProtuStrankaListFormatedWithAdressOIB>
    <izvorni_sadrzaj>
      <item>ORTOTEH d.o.o. za trgovinu i usluge, OIB 35267808408, Ulica Pavla Pejačevića 5, 31000 Osijek</item>
    </izvorni_sadrzaj>
    <derivirana_varijabla naziv="DomainObject.Predmet.ProtuStrankaListFormatedWithAdressOIB_1">
      <item>ORTOTEH d.o.o. za trgovinu i usluge, OIB 35267808408, Ulica Pavla Pejačevića 5, 31000 Osijek</item>
    </derivirana_varijabla>
  </DomainObject.Predmet.ProtuStrankaListFormatedWithAdressOIB>
  <DomainObject.Predmet.ProtuStrankaListNazivFormated>
    <izvorni_sadrzaj>
      <item>ORTOTEH d.o.o. za trgovinu i usluge</item>
    </izvorni_sadrzaj>
    <derivirana_varijabla naziv="DomainObject.Predmet.ProtuStrankaListNazivFormated_1">
      <item>ORTOTEH d.o.o. za trgovinu i usluge</item>
    </derivirana_varijabla>
  </DomainObject.Predmet.ProtuStrankaListNazivFormated>
  <DomainObject.Predmet.ProtuStrankaListNazivFormatedOIB>
    <izvorni_sadrzaj>
      <item>ORTOTEH d.o.o. za trgovinu i usluge, OIB 35267808408</item>
    </izvorni_sadrzaj>
    <derivirana_varijabla naziv="DomainObject.Predmet.ProtuStrankaListNazivFormatedOIB_1">
      <item>ORTOTEH d.o.o. za trgovinu i usluge, OIB 35267808408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ORTOTEH d.o.o. za trgovinu i usluge</izvorni_sadrzaj>
    <derivirana_varijabla naziv="DomainObject.Predmet.ProtustrankaIDrugi_1">ORTOTEH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ORTOTEH d.o.o. za trgovinu i usluge, OIB 35267808408, Ulica Pavla Pejačevića 5, 31000 Osijek</izvorni_sadrzaj>
    <derivirana_varijabla naziv="DomainObject.Predmet.ProtustrankaIDrugiAdressOIB_1">ORTOTEH d.o.o. za trgovinu i usluge, OIB 35267808408, Ulica Pavla Pejačevića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ORTOTEH d.o.o. za trgovinu i usluge</item>
    </izvorni_sadrzaj>
    <derivirana_varijabla naziv="DomainObject.Predmet.SudioniciListNaziv_1">
      <item>FINA RC OSIJEK</item>
      <item>ORTOTEH d.o.o. za trgovinu i usluge</item>
    </derivirana_varijabla>
  </DomainObject.Predmet.SudioniciListNaziv>
  <DomainObject.Predmet.SudioniciListAdressOIB>
    <izvorni_sadrzaj>
      <item>FINA RC OSIJEK, OIB 85821130368</item>
      <item>ORTOTEH d.o.o. za trgovinu i usluge, OIB 35267808408, Ulica Pavla Pejačevića 5,31000 Osijek</item>
    </izvorni_sadrzaj>
    <derivirana_varijabla naziv="DomainObject.Predmet.SudioniciListAdressOIB_1">
      <item>FINA RC OSIJEK, OIB 85821130368</item>
      <item>ORTOTEH d.o.o. za trgovinu i usluge, OIB 35267808408, Ulica Pavla Pejačevića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35267808408</item>
    </izvorni_sadrzaj>
    <derivirana_varijabla naziv="DomainObject.Predmet.SudioniciListNazivOIB_1">
      <item>, OIB 85821130368</item>
      <item>, OIB 35267808408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A7C711-042A-4F10-BB73-AE2D2F3A3E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553</properties:Words>
  <properties:Characters>3165</properties:Characters>
  <properties:Lines>118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2017-08-07T06:10:00Z</dcterms:created>
  <dc:creator>mkocijan</dc:creator>
  <cp:lastModifiedBy>Snježana Markotić Jurić</cp:lastModifiedBy>
  <cp:lastPrinted>2017-06-08T12:24:00Z</cp:lastPrinted>
  <dcterms:modified xmlns:xsi="http://www.w3.org/2001/XMLSchema-instance" xsi:type="dcterms:W3CDTF">2017-09-04T05:40:00Z</dcterms:modified>
  <cp:revision>13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