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523d4" w14:paraId="e9523d4" w:rsidRDefault="00DD259F" w:rsidP="005B7AC9" w:rsidR="00DD259F" w:rsidRPr="006A20BA">
      <w:pPr>
        <w15:collapsed w:val="false"/>
        <w:rPr>
          <w:rFonts w:hAnsi="Times New Roman" w:ascii="Times New Roman"/>
          <w:b w:val="false"/>
        </w:rPr>
      </w:pPr>
      <w:bookmarkStart w:name="_GoBack" w:id="0"/>
      <w:bookmarkEnd w:id="0"/>
      <w:r w:rsidRPr="006A20BA">
        <w:rPr>
          <w:rFonts w:hAnsi="Times New Roman" w:ascii="Times New Roman"/>
          <w:b w:val="false"/>
        </w:rPr>
        <w:t>REPUBLIKA HRVATSKA</w:t>
      </w:r>
    </w:p>
    <w:p w:rsidRDefault="00DD259F" w:rsidP="005B7AC9" w:rsidR="00DD259F" w:rsidRPr="006A20BA">
      <w:pPr>
        <w:tabs>
          <w:tab w:pos="8640" w:val="right"/>
        </w:tabs>
        <w:rPr>
          <w:rFonts w:hAnsi="Times New Roman" w:ascii="Times New Roman"/>
          <w:b w:val="false"/>
        </w:rPr>
      </w:pPr>
      <w:r w:rsidRPr="006A20BA">
        <w:rPr>
          <w:rFonts w:hAnsi="Times New Roman" w:ascii="Times New Roman"/>
          <w:b w:val="false"/>
        </w:rPr>
        <w:t>TRGOVAČKI SUD U RIJECI</w:t>
      </w:r>
      <w:r w:rsidR="006D1F4A" w:rsidRPr="006A20BA">
        <w:rPr>
          <w:rFonts w:hAnsi="Times New Roman" w:ascii="Times New Roman"/>
          <w:b w:val="false"/>
        </w:rPr>
        <w:tab/>
      </w:r>
    </w:p>
    <w:p w:rsidRDefault="00DD259F" w:rsidP="005B7AC9" w:rsidR="00573AAA" w:rsidRPr="006A20BA">
      <w:pPr>
        <w:rPr>
          <w:rFonts w:hAnsi="Times New Roman" w:ascii="Times New Roman"/>
          <w:b w:val="false"/>
        </w:rPr>
      </w:pPr>
      <w:r w:rsidRPr="006A20BA">
        <w:rPr>
          <w:rFonts w:hAnsi="Times New Roman" w:ascii="Times New Roman"/>
          <w:b w:val="false"/>
        </w:rPr>
        <w:t>ZADARSKA 1 i 3</w:t>
      </w:r>
    </w:p>
    <w:p w:rsidRDefault="00613796" w:rsidP="005B7AC9" w:rsidR="00613796" w:rsidRPr="006A20BA">
      <w:pPr>
        <w:jc w:val="center"/>
        <w:rPr>
          <w:rFonts w:hAnsi="Times New Roman" w:ascii="Times New Roman"/>
          <w:b w:val="false"/>
          <w:bCs/>
        </w:rPr>
      </w:pPr>
      <w:r w:rsidRPr="006A20BA">
        <w:rPr>
          <w:rFonts w:hAnsi="Times New Roman" w:ascii="Times New Roman"/>
          <w:b w:val="false"/>
          <w:bCs/>
        </w:rPr>
        <w:t>Z A P I S N I K</w:t>
      </w:r>
    </w:p>
    <w:p w:rsidRDefault="00405860" w:rsidP="005B7AC9" w:rsidR="00613796" w:rsidRPr="006A20BA">
      <w:pPr>
        <w:jc w:val="center"/>
        <w:rPr>
          <w:rFonts w:hAnsi="Times New Roman" w:ascii="Times New Roman"/>
          <w:b w:val="false"/>
          <w:bCs/>
        </w:rPr>
      </w:pPr>
      <w:r w:rsidRPr="006A20BA">
        <w:rPr>
          <w:rFonts w:hAnsi="Times New Roman" w:ascii="Times New Roman"/>
          <w:b w:val="false"/>
          <w:bCs/>
        </w:rPr>
        <w:t>o</w:t>
      </w:r>
      <w:r w:rsidR="00560DA5" w:rsidRPr="006A20BA">
        <w:rPr>
          <w:rFonts w:hAnsi="Times New Roman" w:ascii="Times New Roman"/>
          <w:b w:val="false"/>
          <w:bCs/>
        </w:rPr>
        <w:t>d</w:t>
      </w:r>
      <w:r w:rsidR="001C161A" w:rsidRPr="006A20BA">
        <w:rPr>
          <w:rFonts w:hAnsi="Times New Roman" w:ascii="Times New Roman"/>
          <w:b w:val="false"/>
          <w:bCs/>
        </w:rPr>
        <w:t xml:space="preserve"> </w:t>
      </w:r>
      <w:r w:rsidR="00B36F91">
        <w:rPr>
          <w:rFonts w:hAnsi="Times New Roman" w:ascii="Times New Roman"/>
          <w:b w:val="false"/>
          <w:bCs/>
        </w:rPr>
        <w:t>19</w:t>
      </w:r>
      <w:r w:rsidR="005768DB" w:rsidRPr="006A20BA">
        <w:rPr>
          <w:rFonts w:hAnsi="Times New Roman" w:ascii="Times New Roman"/>
          <w:b w:val="false"/>
          <w:bCs/>
        </w:rPr>
        <w:t>. rujna</w:t>
      </w:r>
      <w:r w:rsidR="00E433CC" w:rsidRPr="006A20BA">
        <w:rPr>
          <w:rFonts w:hAnsi="Times New Roman" w:ascii="Times New Roman"/>
          <w:b w:val="false"/>
          <w:bCs/>
        </w:rPr>
        <w:t xml:space="preserve"> 2018.</w:t>
      </w:r>
      <w:r w:rsidR="00B82A55" w:rsidRPr="006A20BA">
        <w:rPr>
          <w:rFonts w:hAnsi="Times New Roman" w:ascii="Times New Roman"/>
          <w:b w:val="false"/>
          <w:bCs/>
        </w:rPr>
        <w:t xml:space="preserve"> godine</w:t>
      </w:r>
    </w:p>
    <w:p w:rsidRDefault="00ED472B" w:rsidP="005B7AC9" w:rsidR="00ED472B" w:rsidRPr="006A20BA">
      <w:pPr>
        <w:jc w:val="both"/>
        <w:rPr>
          <w:rFonts w:hAnsi="Times New Roman" w:ascii="Times New Roman"/>
          <w:b w:val="false"/>
        </w:rPr>
      </w:pPr>
    </w:p>
    <w:p w:rsidRDefault="00A24FE2" w:rsidP="005B7AC9" w:rsidR="00B36F91">
      <w:pPr>
        <w:jc w:val="both"/>
        <w:rPr>
          <w:rFonts w:hAnsi="Times New Roman" w:ascii="Times New Roman"/>
          <w:b w:val="false"/>
          <w:bCs/>
        </w:rPr>
      </w:pPr>
      <w:r w:rsidRPr="006A20BA">
        <w:rPr>
          <w:rFonts w:hAnsi="Times New Roman" w:ascii="Times New Roman"/>
          <w:b w:val="false"/>
        </w:rPr>
        <w:t xml:space="preserve">u prethodnom postupku </w:t>
      </w:r>
      <w:r w:rsidR="00613796" w:rsidRPr="006A20BA">
        <w:rPr>
          <w:rFonts w:hAnsi="Times New Roman" w:ascii="Times New Roman"/>
          <w:b w:val="false"/>
        </w:rPr>
        <w:t xml:space="preserve">radi </w:t>
      </w:r>
      <w:r w:rsidR="00C06920" w:rsidRPr="006A20BA">
        <w:rPr>
          <w:rFonts w:hAnsi="Times New Roman" w:ascii="Times New Roman"/>
          <w:b w:val="false"/>
        </w:rPr>
        <w:t xml:space="preserve">očitovanja o prijedlogu i </w:t>
      </w:r>
      <w:r w:rsidR="00B468D0" w:rsidRPr="006A20BA">
        <w:rPr>
          <w:rFonts w:hAnsi="Times New Roman" w:ascii="Times New Roman"/>
          <w:b w:val="false"/>
        </w:rPr>
        <w:t>rasprave o</w:t>
      </w:r>
      <w:r w:rsidR="00727FC2" w:rsidRPr="006A20BA">
        <w:rPr>
          <w:rFonts w:hAnsi="Times New Roman" w:ascii="Times New Roman"/>
          <w:b w:val="false"/>
        </w:rPr>
        <w:t xml:space="preserve"> </w:t>
      </w:r>
      <w:r w:rsidR="00E279D6" w:rsidRPr="006A20BA">
        <w:rPr>
          <w:rFonts w:hAnsi="Times New Roman" w:ascii="Times New Roman"/>
          <w:b w:val="false"/>
        </w:rPr>
        <w:t>pretpostavk</w:t>
      </w:r>
      <w:r w:rsidR="00B468D0" w:rsidRPr="006A20BA">
        <w:rPr>
          <w:rFonts w:hAnsi="Times New Roman" w:ascii="Times New Roman"/>
          <w:b w:val="false"/>
        </w:rPr>
        <w:t>ama</w:t>
      </w:r>
      <w:r w:rsidR="00E279D6" w:rsidRPr="006A20BA">
        <w:rPr>
          <w:rFonts w:hAnsi="Times New Roman" w:ascii="Times New Roman"/>
          <w:b w:val="false"/>
        </w:rPr>
        <w:t xml:space="preserve"> </w:t>
      </w:r>
      <w:r w:rsidR="006F49A9" w:rsidRPr="006A20BA">
        <w:rPr>
          <w:rFonts w:hAnsi="Times New Roman" w:ascii="Times New Roman"/>
          <w:b w:val="false"/>
        </w:rPr>
        <w:t xml:space="preserve">za otvaranje </w:t>
      </w:r>
      <w:r w:rsidR="00560DA5" w:rsidRPr="006A20BA">
        <w:rPr>
          <w:rFonts w:hAnsi="Times New Roman" w:ascii="Times New Roman"/>
          <w:b w:val="false"/>
        </w:rPr>
        <w:t xml:space="preserve">stečajnog </w:t>
      </w:r>
      <w:r w:rsidR="00613796" w:rsidRPr="006A20BA">
        <w:rPr>
          <w:rFonts w:hAnsi="Times New Roman" w:ascii="Times New Roman"/>
          <w:b w:val="false"/>
        </w:rPr>
        <w:t xml:space="preserve">postupka nad </w:t>
      </w:r>
      <w:r w:rsidR="006C6198" w:rsidRPr="006A20BA">
        <w:rPr>
          <w:rFonts w:hAnsi="Times New Roman" w:ascii="Times New Roman"/>
          <w:b w:val="false"/>
        </w:rPr>
        <w:t>dužnikom</w:t>
      </w:r>
      <w:r w:rsidR="00AB48F6" w:rsidRPr="006A20BA">
        <w:rPr>
          <w:rFonts w:hAnsi="Times New Roman" w:ascii="Times New Roman"/>
          <w:b w:val="false"/>
        </w:rPr>
        <w:t xml:space="preserve"> </w:t>
      </w:r>
      <w:r w:rsidR="00B96A46" w:rsidRPr="00B96A46">
        <w:rPr>
          <w:rFonts w:hAnsi="Times New Roman" w:ascii="Times New Roman"/>
          <w:b w:val="false"/>
          <w:bCs/>
        </w:rPr>
        <w:t>COFFEE AND DRINKS j. d. o. o. za ugostiteljstvo i poslovne usluge, Novalja, Va</w:t>
      </w:r>
      <w:r w:rsidR="00150A31">
        <w:rPr>
          <w:rFonts w:hAnsi="Times New Roman" w:ascii="Times New Roman"/>
          <w:b w:val="false"/>
          <w:bCs/>
        </w:rPr>
        <w:t>j</w:t>
      </w:r>
      <w:r w:rsidR="00B96A46" w:rsidRPr="00B96A46">
        <w:rPr>
          <w:rFonts w:hAnsi="Times New Roman" w:ascii="Times New Roman"/>
          <w:b w:val="false"/>
          <w:bCs/>
        </w:rPr>
        <w:t>ta 4</w:t>
      </w:r>
    </w:p>
    <w:p w:rsidRDefault="00B96A46" w:rsidP="005B7AC9" w:rsidR="00B96A46" w:rsidRPr="006A20BA">
      <w:pPr>
        <w:jc w:val="both"/>
        <w:rPr>
          <w:rFonts w:hAnsi="Times New Roman" w:ascii="Times New Roman"/>
          <w:b w:val="false"/>
        </w:rPr>
      </w:pPr>
    </w:p>
    <w:p w:rsidRDefault="00613796" w:rsidP="005B7AC9" w:rsidR="00613796" w:rsidRPr="006A20BA">
      <w:pPr>
        <w:jc w:val="both"/>
        <w:rPr>
          <w:rFonts w:hAnsi="Times New Roman" w:ascii="Times New Roman"/>
          <w:b w:val="false"/>
        </w:rPr>
      </w:pPr>
      <w:r w:rsidRPr="006A20BA">
        <w:rPr>
          <w:rFonts w:hAnsi="Times New Roman" w:ascii="Times New Roman"/>
          <w:b w:val="false"/>
        </w:rPr>
        <w:t>OD SUDA PRISUTNI:</w:t>
      </w:r>
    </w:p>
    <w:p w:rsidRDefault="00613796" w:rsidP="005B7AC9" w:rsidR="00613796" w:rsidRPr="006A20BA">
      <w:pPr>
        <w:jc w:val="both"/>
        <w:rPr>
          <w:rFonts w:hAnsi="Times New Roman" w:ascii="Times New Roman"/>
          <w:b w:val="false"/>
        </w:rPr>
      </w:pPr>
      <w:r w:rsidRPr="006A20BA">
        <w:rPr>
          <w:rFonts w:hAnsi="Times New Roman" w:ascii="Times New Roman"/>
          <w:b w:val="false"/>
        </w:rPr>
        <w:t>Daniela Korlević, sudac</w:t>
      </w:r>
    </w:p>
    <w:p w:rsidRDefault="00B82A55" w:rsidP="005B7AC9" w:rsidR="00613796" w:rsidRPr="006A20BA">
      <w:pPr>
        <w:jc w:val="both"/>
        <w:rPr>
          <w:rFonts w:hAnsi="Times New Roman" w:ascii="Times New Roman"/>
          <w:b w:val="false"/>
        </w:rPr>
      </w:pPr>
      <w:r w:rsidRPr="006A20BA">
        <w:rPr>
          <w:rFonts w:hAnsi="Times New Roman" w:ascii="Times New Roman"/>
          <w:b w:val="false"/>
        </w:rPr>
        <w:t>Jasna Radulović</w:t>
      </w:r>
      <w:r w:rsidR="00613796" w:rsidRPr="006A20BA">
        <w:rPr>
          <w:rFonts w:hAnsi="Times New Roman" w:ascii="Times New Roman"/>
          <w:b w:val="false"/>
        </w:rPr>
        <w:t>, zapisničar</w:t>
      </w:r>
    </w:p>
    <w:p w:rsidRDefault="005B7AC9" w:rsidP="005B7AC9" w:rsidR="005B7AC9" w:rsidRPr="006A20BA">
      <w:pPr>
        <w:jc w:val="center"/>
        <w:rPr>
          <w:rFonts w:hAnsi="Times New Roman" w:ascii="Times New Roman"/>
          <w:b w:val="false"/>
        </w:rPr>
      </w:pPr>
    </w:p>
    <w:p w:rsidRDefault="009168D8" w:rsidP="005B7AC9" w:rsidR="00613796" w:rsidRPr="006A20BA">
      <w:pPr>
        <w:jc w:val="center"/>
        <w:rPr>
          <w:rFonts w:hAnsi="Times New Roman" w:ascii="Times New Roman"/>
          <w:b w:val="false"/>
        </w:rPr>
      </w:pPr>
      <w:r w:rsidRPr="006A20BA">
        <w:rPr>
          <w:rFonts w:hAnsi="Times New Roman" w:ascii="Times New Roman"/>
          <w:b w:val="false"/>
        </w:rPr>
        <w:t>Početak u</w:t>
      </w:r>
      <w:r w:rsidR="00CF16F2" w:rsidRPr="006A20BA">
        <w:rPr>
          <w:rFonts w:hAnsi="Times New Roman" w:ascii="Times New Roman"/>
          <w:b w:val="false"/>
        </w:rPr>
        <w:t xml:space="preserve"> </w:t>
      </w:r>
      <w:r w:rsidR="00687C0B">
        <w:rPr>
          <w:rFonts w:hAnsi="Times New Roman" w:ascii="Times New Roman"/>
          <w:b w:val="false"/>
        </w:rPr>
        <w:t>10</w:t>
      </w:r>
      <w:r w:rsidR="00613796" w:rsidRPr="006A20BA">
        <w:rPr>
          <w:rFonts w:hAnsi="Times New Roman" w:ascii="Times New Roman"/>
          <w:b w:val="false"/>
        </w:rPr>
        <w:t>:</w:t>
      </w:r>
      <w:r w:rsidR="00B96A46">
        <w:rPr>
          <w:rFonts w:hAnsi="Times New Roman" w:ascii="Times New Roman"/>
          <w:b w:val="false"/>
        </w:rPr>
        <w:t>30</w:t>
      </w:r>
      <w:r w:rsidR="00613796" w:rsidRPr="006A20BA">
        <w:rPr>
          <w:rFonts w:hAnsi="Times New Roman" w:ascii="Times New Roman"/>
          <w:b w:val="false"/>
        </w:rPr>
        <w:t xml:space="preserve"> sati</w:t>
      </w:r>
    </w:p>
    <w:p w:rsidRDefault="00326348" w:rsidP="005B7AC9" w:rsidR="00326348" w:rsidRPr="006A20BA">
      <w:pPr>
        <w:jc w:val="both"/>
        <w:rPr>
          <w:rFonts w:hAnsi="Times New Roman" w:ascii="Times New Roman"/>
          <w:b w:val="false"/>
        </w:rPr>
      </w:pPr>
    </w:p>
    <w:p w:rsidRDefault="00613796" w:rsidP="005B7AC9" w:rsidR="00613796" w:rsidRPr="006A20BA">
      <w:pPr>
        <w:jc w:val="both"/>
        <w:rPr>
          <w:rFonts w:hAnsi="Times New Roman" w:ascii="Times New Roman"/>
          <w:b w:val="false"/>
        </w:rPr>
      </w:pPr>
      <w:r w:rsidRPr="006A20BA">
        <w:rPr>
          <w:rFonts w:hAnsi="Times New Roman" w:ascii="Times New Roman"/>
          <w:b w:val="false"/>
        </w:rPr>
        <w:t>Utvrđuje se da su na današnje ročište pristupili:</w:t>
      </w:r>
    </w:p>
    <w:p w:rsidRDefault="00613796" w:rsidP="005B7AC9" w:rsidR="00E96CC2" w:rsidRPr="006A20BA">
      <w:pPr>
        <w:jc w:val="both"/>
        <w:rPr>
          <w:rFonts w:hAnsi="Times New Roman" w:ascii="Times New Roman"/>
          <w:b w:val="false"/>
        </w:rPr>
      </w:pPr>
      <w:r w:rsidRPr="006A20BA">
        <w:rPr>
          <w:rFonts w:hAnsi="Times New Roman" w:ascii="Times New Roman"/>
          <w:b w:val="false"/>
        </w:rPr>
        <w:t>Za predlagatelja</w:t>
      </w:r>
      <w:r w:rsidR="00E96CC2" w:rsidRPr="006A20BA">
        <w:rPr>
          <w:rFonts w:hAnsi="Times New Roman" w:ascii="Times New Roman"/>
          <w:b w:val="false"/>
        </w:rPr>
        <w:t>:</w:t>
      </w:r>
      <w:r w:rsidR="00481E2D" w:rsidRPr="006A20BA">
        <w:rPr>
          <w:rFonts w:hAnsi="Times New Roman" w:ascii="Times New Roman"/>
          <w:b w:val="false"/>
        </w:rPr>
        <w:t xml:space="preserve"> </w:t>
      </w:r>
      <w:r w:rsidR="00E96CC2" w:rsidRPr="006A20BA">
        <w:rPr>
          <w:rFonts w:hAnsi="Times New Roman" w:ascii="Times New Roman"/>
          <w:b w:val="false"/>
        </w:rPr>
        <w:t xml:space="preserve">nitko, dostava poziva uredno iskazana  </w:t>
      </w:r>
    </w:p>
    <w:p w:rsidRDefault="00E96CC2" w:rsidP="005B7AC9" w:rsidR="00E96CC2" w:rsidRPr="006A20BA">
      <w:pPr>
        <w:jc w:val="both"/>
        <w:rPr>
          <w:rFonts w:hAnsi="Times New Roman" w:ascii="Times New Roman"/>
          <w:b w:val="false"/>
        </w:rPr>
      </w:pPr>
      <w:r w:rsidRPr="006A20BA">
        <w:rPr>
          <w:rFonts w:hAnsi="Times New Roman" w:ascii="Times New Roman"/>
          <w:b w:val="false"/>
        </w:rPr>
        <w:t>Za</w:t>
      </w:r>
      <w:r w:rsidR="00481E2D" w:rsidRPr="006A20BA">
        <w:rPr>
          <w:rFonts w:hAnsi="Times New Roman" w:ascii="Times New Roman"/>
          <w:b w:val="false"/>
        </w:rPr>
        <w:t xml:space="preserve"> dužnika</w:t>
      </w:r>
      <w:r w:rsidR="00C06920" w:rsidRPr="006A20BA">
        <w:rPr>
          <w:rFonts w:hAnsi="Times New Roman" w:ascii="Times New Roman"/>
          <w:b w:val="false"/>
        </w:rPr>
        <w:t>:</w:t>
      </w:r>
      <w:r w:rsidR="003B33D4" w:rsidRPr="006A20BA">
        <w:rPr>
          <w:rFonts w:hAnsi="Times New Roman" w:ascii="Times New Roman"/>
          <w:b w:val="false"/>
        </w:rPr>
        <w:t xml:space="preserve"> </w:t>
      </w:r>
      <w:r w:rsidR="006A20BA">
        <w:rPr>
          <w:rFonts w:hAnsi="Times New Roman" w:ascii="Times New Roman"/>
          <w:b w:val="false"/>
        </w:rPr>
        <w:t xml:space="preserve">nitko, dostava poziva uredno iskazana </w:t>
      </w:r>
      <w:r w:rsidR="00D27E41" w:rsidRPr="006A20BA">
        <w:rPr>
          <w:rFonts w:hAnsi="Times New Roman" w:ascii="Times New Roman"/>
          <w:b w:val="false"/>
        </w:rPr>
        <w:t xml:space="preserve"> </w:t>
      </w:r>
      <w:r w:rsidR="00476041" w:rsidRPr="006A20BA">
        <w:rPr>
          <w:rFonts w:hAnsi="Times New Roman" w:ascii="Times New Roman"/>
          <w:b w:val="false"/>
        </w:rPr>
        <w:t xml:space="preserve"> </w:t>
      </w:r>
      <w:r w:rsidR="00A81547" w:rsidRPr="006A20BA">
        <w:rPr>
          <w:rFonts w:hAnsi="Times New Roman" w:ascii="Times New Roman"/>
          <w:b w:val="false"/>
        </w:rPr>
        <w:t xml:space="preserve">  </w:t>
      </w:r>
    </w:p>
    <w:p w:rsidRDefault="007E4088" w:rsidP="005B7AC9" w:rsidR="0039042B" w:rsidRPr="006A20BA">
      <w:pPr>
        <w:jc w:val="both"/>
        <w:rPr>
          <w:rFonts w:hAnsi="Times New Roman" w:ascii="Times New Roman"/>
          <w:b w:val="false"/>
        </w:rPr>
      </w:pPr>
      <w:r w:rsidRPr="006A20BA">
        <w:rPr>
          <w:rFonts w:hAnsi="Times New Roman" w:ascii="Times New Roman"/>
          <w:b w:val="false"/>
        </w:rPr>
        <w:t xml:space="preserve">Za FINA: nitko, dostava poziva uredno iskazana  </w:t>
      </w:r>
    </w:p>
    <w:p w:rsidRDefault="00873653" w:rsidP="005B7AC9" w:rsidR="00735945" w:rsidRPr="006A20BA">
      <w:pPr>
        <w:jc w:val="both"/>
        <w:rPr>
          <w:rFonts w:hAnsi="Times New Roman" w:ascii="Times New Roman"/>
          <w:b w:val="false"/>
        </w:rPr>
      </w:pPr>
      <w:r w:rsidRPr="006A20BA">
        <w:rPr>
          <w:rFonts w:hAnsi="Times New Roman" w:ascii="Times New Roman"/>
          <w:b w:val="false"/>
        </w:rPr>
        <w:t xml:space="preserve"> </w:t>
      </w:r>
    </w:p>
    <w:p w:rsidRDefault="00337255" w:rsidP="005C6F76" w:rsidR="00FF363F">
      <w:pPr>
        <w:pStyle w:val="Bezproreda"/>
        <w:jc w:val="both"/>
        <w:rPr>
          <w:rFonts w:hAnsi="Times New Roman" w:ascii="Times New Roman"/>
          <w:b w:val="false"/>
          <w:bCs/>
        </w:rPr>
      </w:pPr>
      <w:r>
        <w:rPr>
          <w:rFonts w:hAnsi="Times New Roman" w:ascii="Times New Roman"/>
          <w:b w:val="false"/>
          <w:bCs/>
        </w:rPr>
        <w:t xml:space="preserve"> </w:t>
      </w:r>
      <w:r w:rsidR="00FF363F">
        <w:rPr>
          <w:rFonts w:hAnsi="Times New Roman" w:ascii="Times New Roman"/>
          <w:b w:val="false"/>
          <w:bCs/>
        </w:rPr>
        <w:tab/>
        <w:t xml:space="preserve">Utvrđuje se da spisu prileži podnesak zastupnice dužnika po zakonu Marijane Biondić od 17. rujna 2018. godine u kojem ista potvrđuje i ne spori dug. Međutim, Navodi da je glavnina duga nastala s osnove predujma poreza na dobit za 2018. godinu. Naime, dužnik je u 2017. godini ostvario dobre, što je za posljedicu imalo veći porez na dobit. Dužnik glavninu svojih prihoda ostvaruje u sezoni dok se obveza predujma za dobit knjiži prije sezone. Slijedom toga, dužnik je zapao o financijske poteškoće prije sezone. </w:t>
      </w:r>
    </w:p>
    <w:p w:rsidRDefault="00FF363F" w:rsidP="005C6F76" w:rsidR="002D1D2B" w:rsidRPr="006A20BA">
      <w:pPr>
        <w:pStyle w:val="Bezproreda"/>
        <w:jc w:val="both"/>
        <w:rPr>
          <w:rFonts w:hAnsi="Times New Roman" w:ascii="Times New Roman"/>
          <w:b w:val="false"/>
          <w:bCs/>
        </w:rPr>
      </w:pPr>
      <w:r>
        <w:rPr>
          <w:rFonts w:hAnsi="Times New Roman" w:ascii="Times New Roman"/>
          <w:b w:val="false"/>
          <w:bCs/>
        </w:rPr>
        <w:tab/>
        <w:t xml:space="preserve">Cjelokupni dug s osnova poreza i doprinosa smanjuje se direktnim uplatama na žiroračun. Dužnik je u periodu od 20. kolovoza 2018. godine do danas uplatio ukupan iznos od 6.554,00 kn. Dužnik nema nikakvih obveza prema dobavljačima, niti potraživanja budući se bavi ugostiteljskom djelatnošću, pa se prihod ostvaruje svakodnevno i gotovinski. Osim toga, navodi da trenutno zapošljava dva djelatnika. Predlaže obustavu postupka. </w:t>
      </w:r>
    </w:p>
    <w:p w:rsidRDefault="00687C0B" w:rsidP="00687C0B" w:rsidR="00687C0B" w:rsidRPr="006A20BA">
      <w:pPr>
        <w:jc w:val="both"/>
        <w:rPr>
          <w:rFonts w:hAnsi="Times New Roman" w:ascii="Times New Roman"/>
          <w:b w:val="false"/>
          <w:bCs/>
        </w:rPr>
      </w:pPr>
    </w:p>
    <w:p w:rsidRDefault="00735945" w:rsidP="005B7AC9" w:rsidR="00735945" w:rsidRPr="006A20BA">
      <w:pPr>
        <w:pStyle w:val="Bezproreda"/>
        <w:rPr>
          <w:rFonts w:hAnsi="Times New Roman" w:ascii="Times New Roman"/>
          <w:b w:val="false"/>
          <w:bCs/>
        </w:rPr>
      </w:pPr>
      <w:r w:rsidRPr="006A20BA">
        <w:rPr>
          <w:rFonts w:hAnsi="Times New Roman" w:ascii="Times New Roman"/>
          <w:b w:val="false"/>
          <w:bCs/>
        </w:rPr>
        <w:tab/>
        <w:t>Sudac donosi</w:t>
      </w:r>
    </w:p>
    <w:p w:rsidRDefault="00735945" w:rsidP="005B7AC9" w:rsidR="00735945" w:rsidRPr="006A20BA">
      <w:pPr>
        <w:pStyle w:val="Bezproreda"/>
        <w:jc w:val="center"/>
        <w:rPr>
          <w:rFonts w:hAnsi="Times New Roman" w:ascii="Times New Roman"/>
          <w:b w:val="false"/>
          <w:bCs/>
        </w:rPr>
      </w:pPr>
      <w:r w:rsidRPr="006A20BA">
        <w:rPr>
          <w:rFonts w:hAnsi="Times New Roman" w:ascii="Times New Roman"/>
          <w:b w:val="false"/>
          <w:bCs/>
        </w:rPr>
        <w:t>r j e š e n j e</w:t>
      </w:r>
    </w:p>
    <w:p w:rsidRDefault="00476041" w:rsidP="005B7AC9" w:rsidR="00B82A55" w:rsidRPr="006A20BA">
      <w:pPr>
        <w:jc w:val="both"/>
        <w:rPr>
          <w:rFonts w:hAnsi="Times New Roman" w:ascii="Times New Roman"/>
          <w:b w:val="false"/>
        </w:rPr>
      </w:pPr>
      <w:r w:rsidRPr="006A20BA">
        <w:rPr>
          <w:rFonts w:hAnsi="Times New Roman" w:ascii="Times New Roman"/>
          <w:b w:val="false"/>
        </w:rPr>
        <w:t xml:space="preserve"> </w:t>
      </w:r>
    </w:p>
    <w:p w:rsidRDefault="00F844C8" w:rsidP="00F844C8" w:rsidR="00476041" w:rsidRPr="00F844C8">
      <w:pPr>
        <w:pStyle w:val="Bezproreda"/>
        <w:numPr>
          <w:ilvl w:val="0"/>
          <w:numId w:val="4"/>
        </w:numPr>
        <w:jc w:val="both"/>
        <w:rPr>
          <w:rFonts w:hAnsi="Times New Roman" w:ascii="Times New Roman"/>
          <w:b w:val="false"/>
        </w:rPr>
      </w:pPr>
      <w:r w:rsidRPr="00F844C8">
        <w:rPr>
          <w:rFonts w:hAnsi="Times New Roman" w:ascii="Times New Roman"/>
          <w:b w:val="false"/>
        </w:rPr>
        <w:t xml:space="preserve">Nalaže se zastupnici dužnika po zakonu Marijani Biondić da u roku osam dana od dana dostave zapisnika dostavi sudu </w:t>
      </w:r>
      <w:r w:rsidR="00150A31">
        <w:rPr>
          <w:rFonts w:hAnsi="Times New Roman" w:ascii="Times New Roman"/>
          <w:b w:val="false"/>
        </w:rPr>
        <w:t>prokazni popis dužnika</w:t>
      </w:r>
      <w:r w:rsidR="00150A31" w:rsidRPr="00150A31">
        <w:rPr>
          <w:rFonts w:hAnsi="Times New Roman" w:ascii="Times New Roman"/>
          <w:b w:val="false"/>
        </w:rPr>
        <w:t xml:space="preserve"> </w:t>
      </w:r>
      <w:r w:rsidR="00150A31">
        <w:rPr>
          <w:rFonts w:hAnsi="Times New Roman" w:ascii="Times New Roman"/>
          <w:b w:val="false"/>
        </w:rPr>
        <w:t xml:space="preserve">s naznačenim podacima o imovini, bilancu dužnika na dan 31.12.2017. godine, </w:t>
      </w:r>
      <w:r>
        <w:rPr>
          <w:rFonts w:hAnsi="Times New Roman" w:ascii="Times New Roman"/>
          <w:b w:val="false"/>
        </w:rPr>
        <w:t xml:space="preserve">pod prijetnjom izricanja novčane kazne u iznosu 3.000,00 kn. </w:t>
      </w:r>
    </w:p>
    <w:p w:rsidRDefault="00B82A55" w:rsidP="005B7AC9" w:rsidR="00B82A55">
      <w:pPr>
        <w:jc w:val="both"/>
        <w:rPr>
          <w:rFonts w:hAnsi="Times New Roman" w:ascii="Times New Roman"/>
          <w:b w:val="false"/>
        </w:rPr>
      </w:pPr>
    </w:p>
    <w:p w:rsidRDefault="00150A31" w:rsidP="005B7AC9" w:rsidR="00150A31">
      <w:pPr>
        <w:jc w:val="both"/>
        <w:rPr>
          <w:rFonts w:hAnsi="Times New Roman" w:ascii="Times New Roman"/>
          <w:b w:val="false"/>
        </w:rPr>
      </w:pPr>
    </w:p>
    <w:p w:rsidRDefault="00150A31" w:rsidP="005B7AC9" w:rsidR="00150A31">
      <w:pPr>
        <w:jc w:val="both"/>
        <w:rPr>
          <w:rFonts w:hAnsi="Times New Roman" w:ascii="Times New Roman"/>
          <w:b w:val="false"/>
        </w:rPr>
      </w:pPr>
    </w:p>
    <w:p w:rsidRDefault="00150A31" w:rsidP="005B7AC9" w:rsidR="00150A31">
      <w:pPr>
        <w:jc w:val="both"/>
        <w:rPr>
          <w:rFonts w:hAnsi="Times New Roman" w:ascii="Times New Roman"/>
          <w:b w:val="false"/>
        </w:rPr>
      </w:pPr>
    </w:p>
    <w:p w:rsidRDefault="00F844C8" w:rsidP="00F844C8" w:rsidR="00F844C8">
      <w:pPr>
        <w:pStyle w:val="Odlomakpopisa"/>
        <w:numPr>
          <w:ilvl w:val="0"/>
          <w:numId w:val="4"/>
        </w:numPr>
        <w:jc w:val="both"/>
        <w:rPr>
          <w:rFonts w:hAnsi="Times New Roman" w:ascii="Times New Roman"/>
          <w:b w:val="false"/>
        </w:rPr>
      </w:pPr>
      <w:r>
        <w:rPr>
          <w:rFonts w:hAnsi="Times New Roman" w:ascii="Times New Roman"/>
          <w:b w:val="false"/>
        </w:rPr>
        <w:lastRenderedPageBreak/>
        <w:t xml:space="preserve">Slijedom navedenoga, današnje ročište se odgađa, a slijedeće zakazuje za dan </w:t>
      </w:r>
    </w:p>
    <w:p w:rsidRDefault="00F844C8" w:rsidP="00F844C8" w:rsidR="00F844C8">
      <w:pPr>
        <w:pStyle w:val="Odlomakpopisa"/>
        <w:rPr>
          <w:rFonts w:hAnsi="Times New Roman" w:ascii="Times New Roman"/>
          <w:b w:val="false"/>
        </w:rPr>
      </w:pPr>
    </w:p>
    <w:p w:rsidRDefault="00150A31" w:rsidP="00150A31" w:rsidR="00150A31" w:rsidRPr="00150A31">
      <w:pPr>
        <w:pStyle w:val="Odlomakpopisa"/>
        <w:jc w:val="center"/>
        <w:rPr>
          <w:rFonts w:hAnsi="Times New Roman" w:ascii="Times New Roman"/>
          <w:b w:val="false"/>
        </w:rPr>
      </w:pPr>
      <w:r w:rsidRPr="00150A31">
        <w:rPr>
          <w:rFonts w:hAnsi="Times New Roman" w:ascii="Times New Roman"/>
          <w:b w:val="false"/>
        </w:rPr>
        <w:t>18. listopada 2018. godine u 9.</w:t>
      </w:r>
      <w:r>
        <w:rPr>
          <w:rFonts w:hAnsi="Times New Roman" w:ascii="Times New Roman"/>
          <w:b w:val="false"/>
        </w:rPr>
        <w:t>30</w:t>
      </w:r>
      <w:r w:rsidRPr="00150A31">
        <w:rPr>
          <w:rFonts w:hAnsi="Times New Roman" w:ascii="Times New Roman"/>
          <w:b w:val="false"/>
        </w:rPr>
        <w:t xml:space="preserve"> sati</w:t>
      </w:r>
    </w:p>
    <w:p w:rsidRDefault="00150A31" w:rsidP="00150A31" w:rsidR="00150A31" w:rsidRPr="00150A31">
      <w:pPr>
        <w:pStyle w:val="Odlomakpopisa"/>
        <w:jc w:val="center"/>
        <w:rPr>
          <w:rFonts w:hAnsi="Times New Roman" w:ascii="Times New Roman"/>
          <w:b w:val="false"/>
        </w:rPr>
      </w:pPr>
      <w:r w:rsidRPr="00150A31">
        <w:rPr>
          <w:rFonts w:hAnsi="Times New Roman" w:ascii="Times New Roman"/>
          <w:b w:val="false"/>
        </w:rPr>
        <w:t>kod Trgovačkog suda u Rijeci,</w:t>
      </w:r>
    </w:p>
    <w:p w:rsidRDefault="00150A31" w:rsidP="00150A31" w:rsidR="00150A31" w:rsidRPr="00150A31">
      <w:pPr>
        <w:pStyle w:val="Odlomakpopisa"/>
        <w:jc w:val="center"/>
        <w:rPr>
          <w:rFonts w:hAnsi="Times New Roman" w:ascii="Times New Roman"/>
          <w:b w:val="false"/>
        </w:rPr>
      </w:pPr>
      <w:r w:rsidRPr="00150A31">
        <w:rPr>
          <w:rFonts w:hAnsi="Times New Roman" w:ascii="Times New Roman"/>
          <w:b w:val="false"/>
        </w:rPr>
        <w:t>Zadarska 1 i 3</w:t>
      </w:r>
    </w:p>
    <w:p w:rsidRDefault="00150A31" w:rsidP="00150A31" w:rsidR="00150A31" w:rsidRPr="00150A31">
      <w:pPr>
        <w:pStyle w:val="Odlomakpopisa"/>
        <w:jc w:val="center"/>
        <w:rPr>
          <w:rFonts w:hAnsi="Times New Roman" w:ascii="Times New Roman"/>
          <w:b w:val="false"/>
        </w:rPr>
      </w:pPr>
      <w:r w:rsidRPr="00150A31">
        <w:rPr>
          <w:rFonts w:hAnsi="Times New Roman" w:ascii="Times New Roman"/>
          <w:b w:val="false"/>
        </w:rPr>
        <w:t>sudnica 2, I. kat</w:t>
      </w:r>
    </w:p>
    <w:p w:rsidRDefault="00150A31" w:rsidP="00150A31" w:rsidR="00150A31" w:rsidRPr="00150A31">
      <w:pPr>
        <w:pStyle w:val="Odlomakpopisa"/>
        <w:rPr>
          <w:rFonts w:hAnsi="Times New Roman" w:ascii="Times New Roman"/>
          <w:b w:val="false"/>
        </w:rPr>
      </w:pPr>
    </w:p>
    <w:p w:rsidRDefault="00150A31" w:rsidP="00150A31" w:rsidR="00F844C8" w:rsidRPr="00F844C8">
      <w:pPr>
        <w:pStyle w:val="Odlomakpopisa"/>
        <w:jc w:val="both"/>
        <w:rPr>
          <w:rFonts w:hAnsi="Times New Roman" w:ascii="Times New Roman"/>
          <w:b w:val="false"/>
        </w:rPr>
      </w:pPr>
      <w:r>
        <w:rPr>
          <w:rFonts w:hAnsi="Times New Roman" w:ascii="Times New Roman"/>
          <w:b w:val="false"/>
        </w:rPr>
        <w:tab/>
        <w:t xml:space="preserve">na koje se pozivaju </w:t>
      </w:r>
      <w:r w:rsidRPr="00150A31">
        <w:rPr>
          <w:rFonts w:hAnsi="Times New Roman" w:ascii="Times New Roman"/>
          <w:b w:val="false"/>
        </w:rPr>
        <w:t>predlagatelj i</w:t>
      </w:r>
      <w:r>
        <w:rPr>
          <w:rFonts w:hAnsi="Times New Roman" w:ascii="Times New Roman"/>
          <w:b w:val="false"/>
        </w:rPr>
        <w:t xml:space="preserve"> </w:t>
      </w:r>
      <w:r w:rsidRPr="00150A31">
        <w:rPr>
          <w:rFonts w:hAnsi="Times New Roman" w:ascii="Times New Roman"/>
          <w:b w:val="false"/>
        </w:rPr>
        <w:t>zastupnik</w:t>
      </w:r>
      <w:r>
        <w:rPr>
          <w:rFonts w:hAnsi="Times New Roman" w:ascii="Times New Roman"/>
          <w:b w:val="false"/>
        </w:rPr>
        <w:t xml:space="preserve"> d</w:t>
      </w:r>
      <w:r w:rsidRPr="00150A31">
        <w:rPr>
          <w:rFonts w:hAnsi="Times New Roman" w:ascii="Times New Roman"/>
          <w:b w:val="false"/>
        </w:rPr>
        <w:t>užnika po zakonu objavom zapisnika na mrežnoj stranici e-Oglasne ploče sudova.</w:t>
      </w:r>
    </w:p>
    <w:p w:rsidRDefault="00F844C8" w:rsidP="00F844C8" w:rsidR="00F844C8" w:rsidRPr="00F844C8">
      <w:pPr>
        <w:pStyle w:val="Odlomakpopisa"/>
        <w:ind w:left="1080"/>
        <w:jc w:val="both"/>
        <w:rPr>
          <w:rFonts w:hAnsi="Times New Roman" w:ascii="Times New Roman"/>
          <w:b w:val="false"/>
        </w:rPr>
      </w:pPr>
    </w:p>
    <w:p w:rsidRDefault="007B31B2" w:rsidP="005B7AC9" w:rsidR="007B31B2" w:rsidRPr="006A20BA">
      <w:pPr>
        <w:pStyle w:val="Odlomakpopisa"/>
        <w:ind w:hanging="142" w:left="426"/>
        <w:jc w:val="center"/>
        <w:rPr>
          <w:rFonts w:hAnsi="Times New Roman" w:ascii="Times New Roman"/>
          <w:b w:val="false"/>
          <w:bCs/>
        </w:rPr>
      </w:pPr>
      <w:r w:rsidRPr="006A20BA">
        <w:rPr>
          <w:rFonts w:hAnsi="Times New Roman" w:ascii="Times New Roman"/>
          <w:b w:val="false"/>
          <w:bCs/>
        </w:rPr>
        <w:t xml:space="preserve">Dovršeno u </w:t>
      </w:r>
      <w:r w:rsidR="00150A31">
        <w:rPr>
          <w:rFonts w:hAnsi="Times New Roman" w:ascii="Times New Roman"/>
          <w:b w:val="false"/>
          <w:bCs/>
        </w:rPr>
        <w:t>10,35</w:t>
      </w:r>
      <w:r w:rsidRPr="006A20BA">
        <w:rPr>
          <w:rFonts w:hAnsi="Times New Roman" w:ascii="Times New Roman"/>
          <w:b w:val="false"/>
          <w:bCs/>
        </w:rPr>
        <w:t xml:space="preserve"> sati</w:t>
      </w:r>
    </w:p>
    <w:p w:rsidRDefault="007B31B2" w:rsidP="005B7AC9" w:rsidR="007B31B2" w:rsidRPr="006A20BA">
      <w:pPr>
        <w:pStyle w:val="Odlomakpopisa"/>
        <w:ind w:left="780"/>
        <w:jc w:val="both"/>
        <w:rPr>
          <w:rFonts w:hAnsi="Times New Roman" w:ascii="Times New Roman"/>
          <w:b w:val="false"/>
          <w:bCs/>
        </w:rPr>
      </w:pPr>
      <w:r w:rsidRPr="006A20BA">
        <w:rPr>
          <w:rFonts w:hAnsi="Times New Roman" w:ascii="Times New Roman"/>
          <w:b w:val="false"/>
          <w:bCs/>
        </w:rPr>
        <w:t xml:space="preserve"> </w:t>
      </w:r>
    </w:p>
    <w:p w:rsidRDefault="007B31B2" w:rsidP="005B7AC9" w:rsidR="007B32C7" w:rsidRPr="006A20BA">
      <w:pPr>
        <w:jc w:val="both"/>
        <w:rPr>
          <w:rFonts w:hAnsi="Times New Roman" w:ascii="Times New Roman"/>
          <w:b w:val="false"/>
        </w:rPr>
      </w:pPr>
      <w:r w:rsidRPr="006A20BA">
        <w:rPr>
          <w:rFonts w:hAnsi="Times New Roman" w:ascii="Times New Roman"/>
          <w:b w:val="false"/>
        </w:rPr>
        <w:t xml:space="preserve"> </w:t>
      </w:r>
      <w:r w:rsidRPr="006A20BA">
        <w:rPr>
          <w:rFonts w:hAnsi="Times New Roman" w:ascii="Times New Roman"/>
          <w:b w:val="false"/>
        </w:rPr>
        <w:tab/>
      </w:r>
      <w:r w:rsidRPr="006A20BA">
        <w:rPr>
          <w:rFonts w:hAnsi="Times New Roman" w:ascii="Times New Roman"/>
          <w:b w:val="false"/>
        </w:rPr>
        <w:tab/>
        <w:t xml:space="preserve">                                       Sudac</w:t>
      </w:r>
      <w:r w:rsidR="005B7AC9" w:rsidRPr="006A20BA">
        <w:rPr>
          <w:rFonts w:hAnsi="Times New Roman" w:ascii="Times New Roman"/>
          <w:b w:val="false"/>
        </w:rPr>
        <w:t xml:space="preserve">                 </w:t>
      </w:r>
      <w:r w:rsidR="007B32C7" w:rsidRPr="006A20BA">
        <w:rPr>
          <w:rFonts w:hAnsi="Times New Roman" w:ascii="Times New Roman"/>
          <w:b w:val="false"/>
        </w:rPr>
        <w:t xml:space="preserve">  </w:t>
      </w:r>
      <w:r w:rsidR="005B7AC9" w:rsidRPr="006A20BA">
        <w:rPr>
          <w:rFonts w:hAnsi="Times New Roman" w:ascii="Times New Roman"/>
          <w:b w:val="false"/>
        </w:rPr>
        <w:t>Privremen</w:t>
      </w:r>
      <w:r w:rsidR="007B32C7" w:rsidRPr="006A20BA">
        <w:rPr>
          <w:rFonts w:hAnsi="Times New Roman" w:ascii="Times New Roman"/>
          <w:b w:val="false"/>
        </w:rPr>
        <w:t>i</w:t>
      </w:r>
      <w:r w:rsidR="005B7AC9" w:rsidRPr="006A20BA">
        <w:rPr>
          <w:rFonts w:hAnsi="Times New Roman" w:ascii="Times New Roman"/>
          <w:b w:val="false"/>
        </w:rPr>
        <w:t xml:space="preserve"> stečajn</w:t>
      </w:r>
      <w:r w:rsidR="007B32C7" w:rsidRPr="006A20BA">
        <w:rPr>
          <w:rFonts w:hAnsi="Times New Roman" w:ascii="Times New Roman"/>
          <w:b w:val="false"/>
        </w:rPr>
        <w:t>i</w:t>
      </w:r>
      <w:r w:rsidR="005B7AC9" w:rsidRPr="006A20BA">
        <w:rPr>
          <w:rFonts w:hAnsi="Times New Roman" w:ascii="Times New Roman"/>
          <w:b w:val="false"/>
        </w:rPr>
        <w:t xml:space="preserve"> upravitelj</w:t>
      </w:r>
    </w:p>
    <w:p w:rsidRDefault="00A33D15" w:rsidP="005B7AC9" w:rsidR="007B31B2" w:rsidRPr="006A20BA">
      <w:pPr>
        <w:jc w:val="both"/>
        <w:rPr>
          <w:rFonts w:hAnsi="Times New Roman" w:ascii="Times New Roman"/>
          <w:b w:val="false"/>
        </w:rPr>
      </w:pPr>
      <w:r w:rsidRPr="006A20BA">
        <w:rPr>
          <w:rFonts w:hAnsi="Times New Roman" w:ascii="Times New Roman"/>
          <w:b w:val="false"/>
        </w:rPr>
        <w:tab/>
      </w:r>
    </w:p>
    <w:p w:rsidRDefault="007B31B2" w:rsidP="005B7AC9" w:rsidR="007B31B2" w:rsidRPr="006A20BA">
      <w:pPr>
        <w:jc w:val="both"/>
        <w:rPr>
          <w:rFonts w:hAnsi="Times New Roman" w:ascii="Times New Roman"/>
          <w:b w:val="false"/>
        </w:rPr>
      </w:pPr>
    </w:p>
    <w:p w:rsidRDefault="007B31B2" w:rsidP="005B7AC9" w:rsidR="00D762C4" w:rsidRPr="006A20BA">
      <w:pPr>
        <w:jc w:val="both"/>
        <w:rPr>
          <w:rFonts w:hAnsi="Times New Roman" w:ascii="Times New Roman"/>
          <w:b w:val="false"/>
        </w:rPr>
      </w:pPr>
      <w:r w:rsidRPr="006A20BA">
        <w:rPr>
          <w:rFonts w:hAnsi="Times New Roman" w:ascii="Times New Roman"/>
          <w:b w:val="false"/>
        </w:rPr>
        <w:tab/>
      </w:r>
      <w:r w:rsidRPr="006A20BA">
        <w:rPr>
          <w:rFonts w:hAnsi="Times New Roman" w:ascii="Times New Roman"/>
          <w:b w:val="false"/>
        </w:rPr>
        <w:tab/>
      </w:r>
      <w:r w:rsidRPr="006A20BA">
        <w:rPr>
          <w:rFonts w:hAnsi="Times New Roman" w:ascii="Times New Roman"/>
          <w:b w:val="false"/>
        </w:rPr>
        <w:tab/>
      </w:r>
      <w:r w:rsidRPr="006A20BA">
        <w:rPr>
          <w:rFonts w:hAnsi="Times New Roman" w:ascii="Times New Roman"/>
          <w:b w:val="false"/>
        </w:rPr>
        <w:tab/>
        <w:t xml:space="preserve">            Zapisničar </w:t>
      </w:r>
      <w:r w:rsidRPr="006A20BA">
        <w:rPr>
          <w:rFonts w:hAnsi="Times New Roman" w:ascii="Times New Roman"/>
          <w:b w:val="false"/>
        </w:rPr>
        <w:tab/>
        <w:t xml:space="preserve">         </w:t>
      </w:r>
      <w:r w:rsidR="00CD1F54" w:rsidRPr="006A20BA">
        <w:rPr>
          <w:rFonts w:hAnsi="Times New Roman" w:ascii="Times New Roman"/>
          <w:b w:val="false"/>
        </w:rPr>
        <w:t>Zastupnik dužnika po zakonu</w:t>
      </w:r>
    </w:p>
    <w:p w:rsidRDefault="003B2493" w:rsidP="005B7AC9" w:rsidR="003B2493" w:rsidRPr="006A20BA">
      <w:pPr>
        <w:jc w:val="both"/>
        <w:rPr>
          <w:rFonts w:hAnsi="Times New Roman" w:ascii="Times New Roman"/>
          <w:b w:val="false"/>
        </w:rPr>
      </w:pPr>
    </w:p>
    <w:sectPr w:rsidSect="00613796" w:rsidR="003B2493" w:rsidRPr="006A20BA">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42BB" w:rsidR="002642BB">
      <w:r>
        <w:separator/>
      </w:r>
    </w:p>
  </w:endnote>
  <w:endnote w:id="0" w:type="continuationSeparator">
    <w:p w:rsidRDefault="002642BB" w:rsidR="002642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R="00BF73C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73CB" w:rsidR="00BF73C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R="00BF73C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E748A">
      <w:rPr>
        <w:rStyle w:val="Brojstranice"/>
        <w:noProof/>
      </w:rPr>
      <w:t>1</w:t>
    </w:r>
    <w:r>
      <w:rPr>
        <w:rStyle w:val="Brojstranice"/>
      </w:rPr>
      <w:fldChar w:fldCharType="end"/>
    </w:r>
  </w:p>
  <w:p w:rsidRDefault="00BF73CB" w:rsidR="00BF73C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42BB" w:rsidR="002642BB">
      <w:r>
        <w:separator/>
      </w:r>
    </w:p>
  </w:footnote>
  <w:footnote w:id="0" w:type="continuationSeparator">
    <w:p w:rsidRDefault="002642BB" w:rsidR="002642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P="006F49A9" w:rsidR="00BF73CB" w:rsidRPr="005E1A28">
    <w:pPr>
      <w:pStyle w:val="Zaglavlje"/>
      <w:jc w:val="right"/>
      <w:rPr>
        <w:rFonts w:hAnsi="Times New Roman" w:ascii="Times New Roman"/>
        <w:b w:val="false"/>
      </w:rPr>
    </w:pPr>
    <w:r w:rsidRPr="005E1A28">
      <w:rPr>
        <w:rFonts w:hAnsi="Times New Roman" w:ascii="Times New Roman"/>
      </w:rPr>
      <w:tab/>
      <w:t xml:space="preserve">                </w:t>
    </w:r>
    <w:r w:rsidRPr="005E1A28">
      <w:rPr>
        <w:rFonts w:hAnsi="Times New Roman" w:ascii="Times New Roman"/>
      </w:rPr>
      <w:tab/>
    </w:r>
    <w:r w:rsidR="00CF34EF">
      <w:rPr>
        <w:rFonts w:hAnsi="Times New Roman" w:ascii="Times New Roman"/>
        <w:b w:val="false"/>
      </w:rPr>
      <w:t>Poslovni broj</w:t>
    </w:r>
    <w:r w:rsidRPr="005E1A28">
      <w:rPr>
        <w:rFonts w:hAnsi="Times New Roman" w:ascii="Times New Roman"/>
        <w:b w:val="false"/>
      </w:rPr>
      <w:t xml:space="preserve"> 15 St-</w:t>
    </w:r>
    <w:r w:rsidR="00B96A46">
      <w:rPr>
        <w:rFonts w:hAnsi="Times New Roman" w:ascii="Times New Roman"/>
        <w:b w:val="false"/>
      </w:rPr>
      <w:t>334</w:t>
    </w:r>
    <w:r w:rsidR="005C6F76">
      <w:rPr>
        <w:rFonts w:hAnsi="Times New Roman" w:ascii="Times New Roman"/>
        <w:b w:val="false"/>
      </w:rPr>
      <w:t>/18-</w:t>
    </w:r>
    <w:r w:rsidR="00C43D1B">
      <w:rPr>
        <w:rFonts w:hAnsi="Times New Roman" w:ascii="Times New Roman"/>
        <w:b w:val="false"/>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713386"/>
    <w:multiLevelType w:val="hybridMultilevel"/>
    <w:tmpl w:val="E090851C"/>
    <w:lvl w:tplc="B18CC56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1CE57B2"/>
    <w:multiLevelType w:val="hybridMultilevel"/>
    <w:tmpl w:val="F82EB908"/>
    <w:lvl w:tplc="7EB8FD0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AC91102"/>
    <w:multiLevelType w:val="hybridMultilevel"/>
    <w:tmpl w:val="724AF88C"/>
    <w:lvl w:tplc="4E7C7008" w:ilvl="0">
      <w:start w:val="20"/>
      <w:numFmt w:val="bullet"/>
      <w:lvlText w:val="-"/>
      <w:lvlJc w:val="left"/>
      <w:pPr>
        <w:ind w:hanging="360" w:left="720"/>
      </w:pPr>
      <w:rPr>
        <w:rFonts w:cs="Arial" w:eastAsia="Calibri" w:hAnsi="Arial" w:ascii="Arial"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5CA0F87"/>
    <w:multiLevelType w:val="hybridMultilevel"/>
    <w:tmpl w:val="04AEE868"/>
    <w:lvl w:tplc="92B81438" w:ilvl="0">
      <w:start w:val="1"/>
      <w:numFmt w:val="upperRoman"/>
      <w:lvlText w:val="%1."/>
      <w:lvlJc w:val="left"/>
      <w:pPr>
        <w:ind w:hanging="720" w:left="780"/>
      </w:pPr>
      <w:rPr>
        <w:rFonts w:hint="default"/>
        <w:b/>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num w:numId="1">
    <w:abstractNumId w:val="2"/>
  </w:num>
  <w:num w:numId="2">
    <w:abstractNumId w:val="0"/>
  </w:num>
  <w:num w:numId="3">
    <w:abstractNumId w:val="3"/>
  </w:num>
  <w:num w:numId="4">
    <w:abstractNumId w:val="1"/>
  </w:num>
  <w:numIdMacAtCleanup w:val="2"/>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614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3796"/>
    <w:rsid w:val="00000A06"/>
    <w:rsid w:val="00006383"/>
    <w:rsid w:val="000066E0"/>
    <w:rsid w:val="00007956"/>
    <w:rsid w:val="0002156F"/>
    <w:rsid w:val="00037D81"/>
    <w:rsid w:val="000401E7"/>
    <w:rsid w:val="0004204C"/>
    <w:rsid w:val="00042C35"/>
    <w:rsid w:val="00044127"/>
    <w:rsid w:val="00044BF3"/>
    <w:rsid w:val="0005372E"/>
    <w:rsid w:val="0005396D"/>
    <w:rsid w:val="0005755C"/>
    <w:rsid w:val="00060D99"/>
    <w:rsid w:val="00061497"/>
    <w:rsid w:val="0006486B"/>
    <w:rsid w:val="000654BC"/>
    <w:rsid w:val="000763F1"/>
    <w:rsid w:val="00077BCB"/>
    <w:rsid w:val="00077C23"/>
    <w:rsid w:val="00087039"/>
    <w:rsid w:val="000953A1"/>
    <w:rsid w:val="000955C0"/>
    <w:rsid w:val="000A1415"/>
    <w:rsid w:val="000A7949"/>
    <w:rsid w:val="000C1AD3"/>
    <w:rsid w:val="000C4FF3"/>
    <w:rsid w:val="000D05DC"/>
    <w:rsid w:val="000D443F"/>
    <w:rsid w:val="000E1CE3"/>
    <w:rsid w:val="000E310B"/>
    <w:rsid w:val="000E748A"/>
    <w:rsid w:val="000F12C4"/>
    <w:rsid w:val="000F2EF8"/>
    <w:rsid w:val="000F30C7"/>
    <w:rsid w:val="000F3CC2"/>
    <w:rsid w:val="00101618"/>
    <w:rsid w:val="00103A71"/>
    <w:rsid w:val="00106654"/>
    <w:rsid w:val="00107B86"/>
    <w:rsid w:val="00113AEB"/>
    <w:rsid w:val="001140F5"/>
    <w:rsid w:val="00114E71"/>
    <w:rsid w:val="001157B0"/>
    <w:rsid w:val="00115BFF"/>
    <w:rsid w:val="0012125B"/>
    <w:rsid w:val="00121548"/>
    <w:rsid w:val="00126C46"/>
    <w:rsid w:val="00130FD2"/>
    <w:rsid w:val="00134C06"/>
    <w:rsid w:val="001413A5"/>
    <w:rsid w:val="00150A31"/>
    <w:rsid w:val="001559E3"/>
    <w:rsid w:val="00165566"/>
    <w:rsid w:val="001713D4"/>
    <w:rsid w:val="00175982"/>
    <w:rsid w:val="00176AEA"/>
    <w:rsid w:val="001952BB"/>
    <w:rsid w:val="001A6028"/>
    <w:rsid w:val="001A61FA"/>
    <w:rsid w:val="001C161A"/>
    <w:rsid w:val="001C4CED"/>
    <w:rsid w:val="001C5A83"/>
    <w:rsid w:val="001C79C9"/>
    <w:rsid w:val="001D5F12"/>
    <w:rsid w:val="001F6662"/>
    <w:rsid w:val="001F6B26"/>
    <w:rsid w:val="002041E4"/>
    <w:rsid w:val="002064FB"/>
    <w:rsid w:val="0021067F"/>
    <w:rsid w:val="0021100E"/>
    <w:rsid w:val="00225D68"/>
    <w:rsid w:val="00226E6F"/>
    <w:rsid w:val="00234858"/>
    <w:rsid w:val="00241E8B"/>
    <w:rsid w:val="00244919"/>
    <w:rsid w:val="002516B4"/>
    <w:rsid w:val="0025279E"/>
    <w:rsid w:val="00260C1E"/>
    <w:rsid w:val="00262277"/>
    <w:rsid w:val="002642BB"/>
    <w:rsid w:val="0028442E"/>
    <w:rsid w:val="0028551C"/>
    <w:rsid w:val="002923FB"/>
    <w:rsid w:val="002A1E84"/>
    <w:rsid w:val="002B43E7"/>
    <w:rsid w:val="002B76D6"/>
    <w:rsid w:val="002C1048"/>
    <w:rsid w:val="002C339C"/>
    <w:rsid w:val="002C3BC0"/>
    <w:rsid w:val="002D034F"/>
    <w:rsid w:val="002D0933"/>
    <w:rsid w:val="002D1D2B"/>
    <w:rsid w:val="002D3EE0"/>
    <w:rsid w:val="002E00E4"/>
    <w:rsid w:val="002E0F13"/>
    <w:rsid w:val="002E0F86"/>
    <w:rsid w:val="002E3293"/>
    <w:rsid w:val="002E4E26"/>
    <w:rsid w:val="002E7CFA"/>
    <w:rsid w:val="002F4843"/>
    <w:rsid w:val="002F537C"/>
    <w:rsid w:val="00300519"/>
    <w:rsid w:val="003020E2"/>
    <w:rsid w:val="0030750F"/>
    <w:rsid w:val="00310BDB"/>
    <w:rsid w:val="00312DC8"/>
    <w:rsid w:val="0032122B"/>
    <w:rsid w:val="00321454"/>
    <w:rsid w:val="003242DE"/>
    <w:rsid w:val="00326348"/>
    <w:rsid w:val="00333AC8"/>
    <w:rsid w:val="00334419"/>
    <w:rsid w:val="00334CF7"/>
    <w:rsid w:val="00336103"/>
    <w:rsid w:val="003367B7"/>
    <w:rsid w:val="00337255"/>
    <w:rsid w:val="00342CD0"/>
    <w:rsid w:val="00343A41"/>
    <w:rsid w:val="003453F7"/>
    <w:rsid w:val="00351110"/>
    <w:rsid w:val="0035421A"/>
    <w:rsid w:val="0036613F"/>
    <w:rsid w:val="00366E49"/>
    <w:rsid w:val="00382866"/>
    <w:rsid w:val="003828F3"/>
    <w:rsid w:val="00387417"/>
    <w:rsid w:val="0039042B"/>
    <w:rsid w:val="003961FE"/>
    <w:rsid w:val="003A0B93"/>
    <w:rsid w:val="003A2060"/>
    <w:rsid w:val="003A452A"/>
    <w:rsid w:val="003A5742"/>
    <w:rsid w:val="003A6917"/>
    <w:rsid w:val="003A723A"/>
    <w:rsid w:val="003B2493"/>
    <w:rsid w:val="003B33D4"/>
    <w:rsid w:val="003B4C23"/>
    <w:rsid w:val="003B7959"/>
    <w:rsid w:val="003B7E1F"/>
    <w:rsid w:val="003E0CE2"/>
    <w:rsid w:val="003E567B"/>
    <w:rsid w:val="003F1399"/>
    <w:rsid w:val="003F3449"/>
    <w:rsid w:val="00405860"/>
    <w:rsid w:val="00406FD4"/>
    <w:rsid w:val="00410013"/>
    <w:rsid w:val="00413EDC"/>
    <w:rsid w:val="00420B10"/>
    <w:rsid w:val="00430F3D"/>
    <w:rsid w:val="00434CE5"/>
    <w:rsid w:val="0043597D"/>
    <w:rsid w:val="00444601"/>
    <w:rsid w:val="00446840"/>
    <w:rsid w:val="00454487"/>
    <w:rsid w:val="004578AD"/>
    <w:rsid w:val="00461D2A"/>
    <w:rsid w:val="00462525"/>
    <w:rsid w:val="00463419"/>
    <w:rsid w:val="004645C9"/>
    <w:rsid w:val="00465AC3"/>
    <w:rsid w:val="00465FFA"/>
    <w:rsid w:val="00466C52"/>
    <w:rsid w:val="00476041"/>
    <w:rsid w:val="00481E2D"/>
    <w:rsid w:val="004828A8"/>
    <w:rsid w:val="0048434A"/>
    <w:rsid w:val="004844A5"/>
    <w:rsid w:val="004852C1"/>
    <w:rsid w:val="00485C40"/>
    <w:rsid w:val="00492A06"/>
    <w:rsid w:val="004946B1"/>
    <w:rsid w:val="004A47DD"/>
    <w:rsid w:val="004B421B"/>
    <w:rsid w:val="004B686E"/>
    <w:rsid w:val="004C58D5"/>
    <w:rsid w:val="004D3354"/>
    <w:rsid w:val="004D38AC"/>
    <w:rsid w:val="004E259F"/>
    <w:rsid w:val="004F2DFD"/>
    <w:rsid w:val="004F4757"/>
    <w:rsid w:val="00501235"/>
    <w:rsid w:val="00505509"/>
    <w:rsid w:val="005113C5"/>
    <w:rsid w:val="005123AD"/>
    <w:rsid w:val="005131A8"/>
    <w:rsid w:val="00520C04"/>
    <w:rsid w:val="00521B78"/>
    <w:rsid w:val="005222FE"/>
    <w:rsid w:val="00532C26"/>
    <w:rsid w:val="0053787C"/>
    <w:rsid w:val="00537E98"/>
    <w:rsid w:val="005425DE"/>
    <w:rsid w:val="00544865"/>
    <w:rsid w:val="00545819"/>
    <w:rsid w:val="00551CA0"/>
    <w:rsid w:val="00554592"/>
    <w:rsid w:val="00554A56"/>
    <w:rsid w:val="00560DA5"/>
    <w:rsid w:val="00565755"/>
    <w:rsid w:val="005665B2"/>
    <w:rsid w:val="00573AAA"/>
    <w:rsid w:val="005768DB"/>
    <w:rsid w:val="00581480"/>
    <w:rsid w:val="00584F85"/>
    <w:rsid w:val="00587DE5"/>
    <w:rsid w:val="005914F1"/>
    <w:rsid w:val="0059247E"/>
    <w:rsid w:val="00592543"/>
    <w:rsid w:val="005A2952"/>
    <w:rsid w:val="005A519C"/>
    <w:rsid w:val="005A5F8B"/>
    <w:rsid w:val="005B143A"/>
    <w:rsid w:val="005B4621"/>
    <w:rsid w:val="005B7AC9"/>
    <w:rsid w:val="005C2E4F"/>
    <w:rsid w:val="005C3186"/>
    <w:rsid w:val="005C32BB"/>
    <w:rsid w:val="005C61C5"/>
    <w:rsid w:val="005C6F76"/>
    <w:rsid w:val="005D1153"/>
    <w:rsid w:val="005D7655"/>
    <w:rsid w:val="005E1346"/>
    <w:rsid w:val="005E1443"/>
    <w:rsid w:val="005E1498"/>
    <w:rsid w:val="005E1A28"/>
    <w:rsid w:val="005E35B8"/>
    <w:rsid w:val="005E5FFE"/>
    <w:rsid w:val="005F01C4"/>
    <w:rsid w:val="005F2F11"/>
    <w:rsid w:val="005F40DA"/>
    <w:rsid w:val="005F511F"/>
    <w:rsid w:val="00600000"/>
    <w:rsid w:val="006044E1"/>
    <w:rsid w:val="00613796"/>
    <w:rsid w:val="00615B7C"/>
    <w:rsid w:val="00617B03"/>
    <w:rsid w:val="0062279B"/>
    <w:rsid w:val="006350A0"/>
    <w:rsid w:val="006367C7"/>
    <w:rsid w:val="00642A6A"/>
    <w:rsid w:val="00645A1B"/>
    <w:rsid w:val="00651935"/>
    <w:rsid w:val="00654B1D"/>
    <w:rsid w:val="00656051"/>
    <w:rsid w:val="006577AF"/>
    <w:rsid w:val="00663DDF"/>
    <w:rsid w:val="00670DBA"/>
    <w:rsid w:val="00674A8C"/>
    <w:rsid w:val="00683157"/>
    <w:rsid w:val="00686CC4"/>
    <w:rsid w:val="00687C0B"/>
    <w:rsid w:val="006926D3"/>
    <w:rsid w:val="006930D0"/>
    <w:rsid w:val="006A00B5"/>
    <w:rsid w:val="006A0201"/>
    <w:rsid w:val="006A06DA"/>
    <w:rsid w:val="006A0D60"/>
    <w:rsid w:val="006A20BA"/>
    <w:rsid w:val="006A6ADF"/>
    <w:rsid w:val="006A7672"/>
    <w:rsid w:val="006B2714"/>
    <w:rsid w:val="006C2330"/>
    <w:rsid w:val="006C55FD"/>
    <w:rsid w:val="006C6198"/>
    <w:rsid w:val="006D1F4A"/>
    <w:rsid w:val="006D4B09"/>
    <w:rsid w:val="006E09F9"/>
    <w:rsid w:val="006E0FA3"/>
    <w:rsid w:val="006F379A"/>
    <w:rsid w:val="006F49A9"/>
    <w:rsid w:val="006F55F1"/>
    <w:rsid w:val="007102B6"/>
    <w:rsid w:val="007118A2"/>
    <w:rsid w:val="0071242C"/>
    <w:rsid w:val="0071290F"/>
    <w:rsid w:val="00712E2E"/>
    <w:rsid w:val="00715246"/>
    <w:rsid w:val="007233EF"/>
    <w:rsid w:val="007250BF"/>
    <w:rsid w:val="00726B7F"/>
    <w:rsid w:val="007273AC"/>
    <w:rsid w:val="00727FC2"/>
    <w:rsid w:val="007348D4"/>
    <w:rsid w:val="00735945"/>
    <w:rsid w:val="0074650A"/>
    <w:rsid w:val="007547E0"/>
    <w:rsid w:val="00767071"/>
    <w:rsid w:val="00767532"/>
    <w:rsid w:val="00767EFD"/>
    <w:rsid w:val="007721D3"/>
    <w:rsid w:val="00773E86"/>
    <w:rsid w:val="007751BA"/>
    <w:rsid w:val="00777F37"/>
    <w:rsid w:val="00782970"/>
    <w:rsid w:val="007852B3"/>
    <w:rsid w:val="007906EF"/>
    <w:rsid w:val="00797BE9"/>
    <w:rsid w:val="007A126F"/>
    <w:rsid w:val="007A1F3D"/>
    <w:rsid w:val="007B2B49"/>
    <w:rsid w:val="007B31B2"/>
    <w:rsid w:val="007B32C7"/>
    <w:rsid w:val="007B7790"/>
    <w:rsid w:val="007C0B3B"/>
    <w:rsid w:val="007C7B2B"/>
    <w:rsid w:val="007D4B9E"/>
    <w:rsid w:val="007D4D46"/>
    <w:rsid w:val="007E07A2"/>
    <w:rsid w:val="007E4088"/>
    <w:rsid w:val="007F1706"/>
    <w:rsid w:val="007F1FA2"/>
    <w:rsid w:val="007F5A7E"/>
    <w:rsid w:val="007F5F8D"/>
    <w:rsid w:val="007F62FC"/>
    <w:rsid w:val="00800074"/>
    <w:rsid w:val="00801CE5"/>
    <w:rsid w:val="00801D6F"/>
    <w:rsid w:val="0080775E"/>
    <w:rsid w:val="008168BE"/>
    <w:rsid w:val="008171BE"/>
    <w:rsid w:val="008200C6"/>
    <w:rsid w:val="00825BB7"/>
    <w:rsid w:val="00827DE5"/>
    <w:rsid w:val="00832465"/>
    <w:rsid w:val="00833FB0"/>
    <w:rsid w:val="0084156C"/>
    <w:rsid w:val="00842B3F"/>
    <w:rsid w:val="0084683E"/>
    <w:rsid w:val="00852549"/>
    <w:rsid w:val="00856EC6"/>
    <w:rsid w:val="00857894"/>
    <w:rsid w:val="00857E69"/>
    <w:rsid w:val="00857FBF"/>
    <w:rsid w:val="0086741A"/>
    <w:rsid w:val="00873653"/>
    <w:rsid w:val="008800F5"/>
    <w:rsid w:val="00887E00"/>
    <w:rsid w:val="00892D09"/>
    <w:rsid w:val="008955EB"/>
    <w:rsid w:val="008A08FA"/>
    <w:rsid w:val="008A148A"/>
    <w:rsid w:val="008D1E4E"/>
    <w:rsid w:val="008D2654"/>
    <w:rsid w:val="008D3A16"/>
    <w:rsid w:val="008D5AC6"/>
    <w:rsid w:val="008D62B1"/>
    <w:rsid w:val="008D68C6"/>
    <w:rsid w:val="008D7C49"/>
    <w:rsid w:val="008E6EFB"/>
    <w:rsid w:val="008E7014"/>
    <w:rsid w:val="008F175C"/>
    <w:rsid w:val="008F2726"/>
    <w:rsid w:val="008F4B37"/>
    <w:rsid w:val="00901168"/>
    <w:rsid w:val="00901DFA"/>
    <w:rsid w:val="00905FC0"/>
    <w:rsid w:val="00913F73"/>
    <w:rsid w:val="00916180"/>
    <w:rsid w:val="009168D8"/>
    <w:rsid w:val="00932479"/>
    <w:rsid w:val="009332F1"/>
    <w:rsid w:val="009369C1"/>
    <w:rsid w:val="00943AB7"/>
    <w:rsid w:val="00951EFE"/>
    <w:rsid w:val="009534A2"/>
    <w:rsid w:val="00953CF4"/>
    <w:rsid w:val="00962538"/>
    <w:rsid w:val="00965154"/>
    <w:rsid w:val="00971617"/>
    <w:rsid w:val="00971B4B"/>
    <w:rsid w:val="009737FA"/>
    <w:rsid w:val="009764F0"/>
    <w:rsid w:val="00977E03"/>
    <w:rsid w:val="009803C1"/>
    <w:rsid w:val="00994F2E"/>
    <w:rsid w:val="009A7231"/>
    <w:rsid w:val="009A7BDC"/>
    <w:rsid w:val="009A7BE2"/>
    <w:rsid w:val="009B211B"/>
    <w:rsid w:val="009B7B48"/>
    <w:rsid w:val="009C0041"/>
    <w:rsid w:val="009C1FC4"/>
    <w:rsid w:val="009C3A1E"/>
    <w:rsid w:val="009C57AF"/>
    <w:rsid w:val="009D012E"/>
    <w:rsid w:val="009D0AF9"/>
    <w:rsid w:val="009D1C28"/>
    <w:rsid w:val="009E0626"/>
    <w:rsid w:val="009E0FB6"/>
    <w:rsid w:val="009E2D3D"/>
    <w:rsid w:val="009F0461"/>
    <w:rsid w:val="009F31DD"/>
    <w:rsid w:val="00A00792"/>
    <w:rsid w:val="00A01C29"/>
    <w:rsid w:val="00A03719"/>
    <w:rsid w:val="00A067C3"/>
    <w:rsid w:val="00A21EC8"/>
    <w:rsid w:val="00A24FE2"/>
    <w:rsid w:val="00A255B5"/>
    <w:rsid w:val="00A2601E"/>
    <w:rsid w:val="00A33603"/>
    <w:rsid w:val="00A33D15"/>
    <w:rsid w:val="00A4040A"/>
    <w:rsid w:val="00A4220E"/>
    <w:rsid w:val="00A42325"/>
    <w:rsid w:val="00A42BE1"/>
    <w:rsid w:val="00A430BF"/>
    <w:rsid w:val="00A45F4E"/>
    <w:rsid w:val="00A47183"/>
    <w:rsid w:val="00A510AF"/>
    <w:rsid w:val="00A51BD7"/>
    <w:rsid w:val="00A53401"/>
    <w:rsid w:val="00A554A0"/>
    <w:rsid w:val="00A564F1"/>
    <w:rsid w:val="00A606D9"/>
    <w:rsid w:val="00A64E73"/>
    <w:rsid w:val="00A7037C"/>
    <w:rsid w:val="00A71BB2"/>
    <w:rsid w:val="00A731E6"/>
    <w:rsid w:val="00A76D5A"/>
    <w:rsid w:val="00A81547"/>
    <w:rsid w:val="00A8212A"/>
    <w:rsid w:val="00A84A51"/>
    <w:rsid w:val="00A84CC3"/>
    <w:rsid w:val="00A854B9"/>
    <w:rsid w:val="00A8672E"/>
    <w:rsid w:val="00A930F0"/>
    <w:rsid w:val="00AA61A1"/>
    <w:rsid w:val="00AB0B98"/>
    <w:rsid w:val="00AB4747"/>
    <w:rsid w:val="00AB48F6"/>
    <w:rsid w:val="00AB6E6E"/>
    <w:rsid w:val="00AC311C"/>
    <w:rsid w:val="00AD4D46"/>
    <w:rsid w:val="00AE04A8"/>
    <w:rsid w:val="00AE423E"/>
    <w:rsid w:val="00AE4E31"/>
    <w:rsid w:val="00AE595E"/>
    <w:rsid w:val="00AF1D99"/>
    <w:rsid w:val="00AF2BC5"/>
    <w:rsid w:val="00B00D0E"/>
    <w:rsid w:val="00B13B65"/>
    <w:rsid w:val="00B14110"/>
    <w:rsid w:val="00B34F1D"/>
    <w:rsid w:val="00B3517F"/>
    <w:rsid w:val="00B35E1E"/>
    <w:rsid w:val="00B36F91"/>
    <w:rsid w:val="00B468D0"/>
    <w:rsid w:val="00B5162B"/>
    <w:rsid w:val="00B53528"/>
    <w:rsid w:val="00B53FA3"/>
    <w:rsid w:val="00B54A4A"/>
    <w:rsid w:val="00B57B57"/>
    <w:rsid w:val="00B62A5A"/>
    <w:rsid w:val="00B7731F"/>
    <w:rsid w:val="00B82A55"/>
    <w:rsid w:val="00B862E0"/>
    <w:rsid w:val="00B96A46"/>
    <w:rsid w:val="00BA050A"/>
    <w:rsid w:val="00BA15FB"/>
    <w:rsid w:val="00BB4C3F"/>
    <w:rsid w:val="00BB54D5"/>
    <w:rsid w:val="00BB5F3B"/>
    <w:rsid w:val="00BB78C5"/>
    <w:rsid w:val="00BC14FF"/>
    <w:rsid w:val="00BC1985"/>
    <w:rsid w:val="00BD08FC"/>
    <w:rsid w:val="00BD6832"/>
    <w:rsid w:val="00BE38A8"/>
    <w:rsid w:val="00BE79C6"/>
    <w:rsid w:val="00BF06C2"/>
    <w:rsid w:val="00BF2A43"/>
    <w:rsid w:val="00BF4AC9"/>
    <w:rsid w:val="00BF73CB"/>
    <w:rsid w:val="00C0213E"/>
    <w:rsid w:val="00C0481C"/>
    <w:rsid w:val="00C06920"/>
    <w:rsid w:val="00C10353"/>
    <w:rsid w:val="00C13952"/>
    <w:rsid w:val="00C3020F"/>
    <w:rsid w:val="00C36870"/>
    <w:rsid w:val="00C43D1B"/>
    <w:rsid w:val="00C56F16"/>
    <w:rsid w:val="00C66D78"/>
    <w:rsid w:val="00C74F65"/>
    <w:rsid w:val="00C81CC1"/>
    <w:rsid w:val="00C81E24"/>
    <w:rsid w:val="00C86EC1"/>
    <w:rsid w:val="00C91193"/>
    <w:rsid w:val="00C952F4"/>
    <w:rsid w:val="00CA2C15"/>
    <w:rsid w:val="00CA47F9"/>
    <w:rsid w:val="00CA49FF"/>
    <w:rsid w:val="00CB12FE"/>
    <w:rsid w:val="00CB40CA"/>
    <w:rsid w:val="00CB42E7"/>
    <w:rsid w:val="00CB4DC5"/>
    <w:rsid w:val="00CC0CB6"/>
    <w:rsid w:val="00CC27DB"/>
    <w:rsid w:val="00CC614A"/>
    <w:rsid w:val="00CC746F"/>
    <w:rsid w:val="00CD1F54"/>
    <w:rsid w:val="00CE2B92"/>
    <w:rsid w:val="00CF16F2"/>
    <w:rsid w:val="00CF34EF"/>
    <w:rsid w:val="00CF3EDA"/>
    <w:rsid w:val="00CF4130"/>
    <w:rsid w:val="00CF6028"/>
    <w:rsid w:val="00CF7387"/>
    <w:rsid w:val="00D05691"/>
    <w:rsid w:val="00D061C6"/>
    <w:rsid w:val="00D1018A"/>
    <w:rsid w:val="00D103DE"/>
    <w:rsid w:val="00D13BF4"/>
    <w:rsid w:val="00D1581E"/>
    <w:rsid w:val="00D245DA"/>
    <w:rsid w:val="00D27E41"/>
    <w:rsid w:val="00D30A76"/>
    <w:rsid w:val="00D30FF3"/>
    <w:rsid w:val="00D3693E"/>
    <w:rsid w:val="00D36997"/>
    <w:rsid w:val="00D428F6"/>
    <w:rsid w:val="00D43950"/>
    <w:rsid w:val="00D4478C"/>
    <w:rsid w:val="00D50B46"/>
    <w:rsid w:val="00D52F39"/>
    <w:rsid w:val="00D66D73"/>
    <w:rsid w:val="00D66F58"/>
    <w:rsid w:val="00D74CDF"/>
    <w:rsid w:val="00D74F8E"/>
    <w:rsid w:val="00D762C4"/>
    <w:rsid w:val="00D76727"/>
    <w:rsid w:val="00D7765F"/>
    <w:rsid w:val="00D77676"/>
    <w:rsid w:val="00D82317"/>
    <w:rsid w:val="00D856E7"/>
    <w:rsid w:val="00D940ED"/>
    <w:rsid w:val="00DA08C0"/>
    <w:rsid w:val="00DA12D8"/>
    <w:rsid w:val="00DA2FB2"/>
    <w:rsid w:val="00DB0380"/>
    <w:rsid w:val="00DB25DD"/>
    <w:rsid w:val="00DB3BF3"/>
    <w:rsid w:val="00DB4BE8"/>
    <w:rsid w:val="00DC2BB2"/>
    <w:rsid w:val="00DD259F"/>
    <w:rsid w:val="00DD6D44"/>
    <w:rsid w:val="00DE02A0"/>
    <w:rsid w:val="00DE2CF9"/>
    <w:rsid w:val="00DE58FD"/>
    <w:rsid w:val="00DF2F8B"/>
    <w:rsid w:val="00E049DC"/>
    <w:rsid w:val="00E05D84"/>
    <w:rsid w:val="00E16D41"/>
    <w:rsid w:val="00E21D13"/>
    <w:rsid w:val="00E2457A"/>
    <w:rsid w:val="00E24AE3"/>
    <w:rsid w:val="00E279D6"/>
    <w:rsid w:val="00E32AD9"/>
    <w:rsid w:val="00E33691"/>
    <w:rsid w:val="00E433CC"/>
    <w:rsid w:val="00E4440A"/>
    <w:rsid w:val="00E510B6"/>
    <w:rsid w:val="00E60446"/>
    <w:rsid w:val="00E63FE4"/>
    <w:rsid w:val="00E65A92"/>
    <w:rsid w:val="00E675F3"/>
    <w:rsid w:val="00E710F0"/>
    <w:rsid w:val="00E71304"/>
    <w:rsid w:val="00E732FA"/>
    <w:rsid w:val="00E82071"/>
    <w:rsid w:val="00E821C3"/>
    <w:rsid w:val="00E90E51"/>
    <w:rsid w:val="00E93305"/>
    <w:rsid w:val="00E9395F"/>
    <w:rsid w:val="00E94A79"/>
    <w:rsid w:val="00E96CC2"/>
    <w:rsid w:val="00E96EF3"/>
    <w:rsid w:val="00EB4FC4"/>
    <w:rsid w:val="00EB6192"/>
    <w:rsid w:val="00EC628F"/>
    <w:rsid w:val="00EC7FF3"/>
    <w:rsid w:val="00ED3DA2"/>
    <w:rsid w:val="00ED472B"/>
    <w:rsid w:val="00ED4B0A"/>
    <w:rsid w:val="00ED4C21"/>
    <w:rsid w:val="00ED784B"/>
    <w:rsid w:val="00ED7C1C"/>
    <w:rsid w:val="00EE30D7"/>
    <w:rsid w:val="00EF181C"/>
    <w:rsid w:val="00EF3ACB"/>
    <w:rsid w:val="00EF55C7"/>
    <w:rsid w:val="00EF6542"/>
    <w:rsid w:val="00F11226"/>
    <w:rsid w:val="00F12121"/>
    <w:rsid w:val="00F16D9A"/>
    <w:rsid w:val="00F216B3"/>
    <w:rsid w:val="00F23545"/>
    <w:rsid w:val="00F24DF7"/>
    <w:rsid w:val="00F256B4"/>
    <w:rsid w:val="00F27C5A"/>
    <w:rsid w:val="00F301CD"/>
    <w:rsid w:val="00F379C1"/>
    <w:rsid w:val="00F41276"/>
    <w:rsid w:val="00F42ABF"/>
    <w:rsid w:val="00F4605A"/>
    <w:rsid w:val="00F46C77"/>
    <w:rsid w:val="00F512EB"/>
    <w:rsid w:val="00F5378A"/>
    <w:rsid w:val="00F641F3"/>
    <w:rsid w:val="00F64CA6"/>
    <w:rsid w:val="00F679BD"/>
    <w:rsid w:val="00F72E5A"/>
    <w:rsid w:val="00F81D9E"/>
    <w:rsid w:val="00F83DD0"/>
    <w:rsid w:val="00F844C8"/>
    <w:rsid w:val="00F95839"/>
    <w:rsid w:val="00FA0B99"/>
    <w:rsid w:val="00FB3A8B"/>
    <w:rsid w:val="00FB3AC2"/>
    <w:rsid w:val="00FD24B3"/>
    <w:rsid w:val="00FE09F8"/>
    <w:rsid w:val="00FE4787"/>
    <w:rsid w:val="00FE6631"/>
    <w:rsid w:val="00FE69EA"/>
    <w:rsid w:val="00FF36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name="heading 8"/>
    <w:lsdException w:qFormat="true" w:name="heading 9"/>
    <w:lsdException w:uiPriority="99" w:name="footer"/>
    <w:lsdException w:qFormat="true" w:unhideWhenUsed="true" w:semiHidden="true" w:name="caption"/>
    <w:lsdException w:qFormat="true" w:name="Title"/>
    <w:lsdException w:qFormat="true" w:name="Subtitle"/>
    <w:lsdException w:qFormat="true" w:uiPriority="22" w:name="Strong"/>
    <w:lsdException w:qFormat="true" w:name="Emphasis"/>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82970"/>
    <w:rPr>
      <w:rFonts w:hAnsi="Arial" w:asci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cstheme="majorBidi" w:eastAsiaTheme="majorEastAsia" w:hAnsiTheme="majorHAnsi" w:asciiTheme="majorHAnsi"/>
      <w:b w:val="false"/>
      <w:bCs/>
      <w:color w:themeShade="BF" w:themeColor="accent1"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hAnsi="Times New Roman" w:asci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hAnsi="Times New Roman" w:ascii="Times New Roman"/>
      <w:color w:val="000080"/>
      <w:szCs w:val="20"/>
      <w:lang w:eastAsia="ar-SA" w:val="sl-S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cs="Tahoma" w:hAnsi="Tahoma" w:ascii="Tahoma"/>
      <w:sz w:val="16"/>
      <w:szCs w:val="16"/>
    </w:rPr>
  </w:style>
  <w:style w:customStyle="true" w:styleId="Naslov8Char" w:type="character">
    <w:name w:val="Naslov 8 Char"/>
    <w:link w:val="Naslov8"/>
    <w:semiHidden/>
    <w:locked/>
    <w:rsid w:val="00DB3BF3"/>
    <w:rPr>
      <w:b/>
      <w:sz w:val="24"/>
      <w:lang w:bidi="ar-SA" w:eastAsia="ar-SA" w:val="sl-SI"/>
    </w:rPr>
  </w:style>
  <w:style w:customStyle="true" w:styleId="Naslov9Char" w:type="character">
    <w:name w:val="Naslov 9 Char"/>
    <w:link w:val="Naslov9"/>
    <w:locked/>
    <w:rsid w:val="00DB3BF3"/>
    <w:rPr>
      <w:b/>
      <w:color w:val="000080"/>
      <w:sz w:val="24"/>
      <w:lang w:bidi="ar-SA" w:eastAsia="ar-SA" w:val="sl-SI"/>
    </w:rPr>
  </w:style>
  <w:style w:customStyle="true" w:styleId="Odlomakpopisa1" w:type="paragraph">
    <w:name w:val="Odlomak popisa1"/>
    <w:basedOn w:val="Normal"/>
    <w:rsid w:val="00DB3BF3"/>
    <w:pPr>
      <w:spacing w:lineRule="auto" w:line="276" w:after="200"/>
      <w:ind w:left="720"/>
      <w:contextualSpacing/>
    </w:pPr>
    <w:rPr>
      <w:rFonts w:hAnsi="Calibri" w:ascii="Calibri"/>
      <w:b w:val="false"/>
      <w:sz w:val="22"/>
      <w:szCs w:val="22"/>
      <w:lang w:eastAsia="hr-HR"/>
    </w:rPr>
  </w:style>
  <w:style w:styleId="Reetkatablice" w:type="table">
    <w:name w:val="Table Grid"/>
    <w:basedOn w:val="Obinatablica"/>
    <w:uiPriority w:val="59"/>
    <w:rsid w:val="007906EF"/>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hAnsi="Arial" w:ascii="Arial"/>
      <w:b/>
      <w:sz w:val="24"/>
      <w:szCs w:val="24"/>
      <w:lang w:eastAsia="en-US"/>
    </w:rPr>
  </w:style>
  <w:style w:customStyle="true" w:styleId="PodnojeChar" w:type="character">
    <w:name w:val="Podnožje Char"/>
    <w:basedOn w:val="Zadanifontodlomka"/>
    <w:link w:val="Podnoje"/>
    <w:uiPriority w:val="99"/>
    <w:rsid w:val="005A2952"/>
    <w:rPr>
      <w:sz w:val="24"/>
      <w:szCs w:val="24"/>
    </w:rPr>
  </w:style>
  <w:style w:customStyle="true" w:styleId="TekstbaloniaChar" w:type="character">
    <w:name w:val="Tekst balončića Char"/>
    <w:basedOn w:val="Zadanifontodlomka"/>
    <w:link w:val="Tekstbalonia"/>
    <w:uiPriority w:val="99"/>
    <w:semiHidden/>
    <w:rsid w:val="005A2952"/>
    <w:rPr>
      <w:rFonts w:cs="Tahoma" w:hAnsi="Tahoma" w:ascii="Tahoma"/>
      <w:b/>
      <w:sz w:val="16"/>
      <w:szCs w:val="16"/>
      <w:lang w:eastAsia="en-US"/>
    </w:rPr>
  </w:style>
  <w:style w:customStyle="true" w:styleId="Naslov1Char" w:type="character">
    <w:name w:val="Naslov 1 Char"/>
    <w:basedOn w:val="Zadanifontodlomka"/>
    <w:link w:val="Naslov1"/>
    <w:rsid w:val="00BB5F3B"/>
    <w:rPr>
      <w:rFonts w:cstheme="majorBidi" w:eastAsiaTheme="majorEastAsia" w:hAnsiTheme="majorHAnsi" w:asciiTheme="majorHAnsi"/>
      <w:bCs/>
      <w:color w:themeShade="BF" w:themeColor="accent1" w:val="365F91"/>
      <w:sz w:val="28"/>
      <w:szCs w:val="28"/>
      <w:lang w:eastAsia="en-US"/>
    </w:rPr>
  </w:style>
  <w:style w:styleId="Tijeloteksta" w:type="paragraph">
    <w:name w:val="Body Text"/>
    <w:basedOn w:val="Normal"/>
    <w:link w:val="TijelotekstaChar"/>
    <w:rsid w:val="005B7AC9"/>
    <w:pPr>
      <w:spacing w:lineRule="auto" w:line="360" w:after="240"/>
      <w:jc w:val="both"/>
    </w:pPr>
    <w:rPr>
      <w:rFonts w:hAnsi="Trebuchet MS" w:ascii="Trebuchet MS"/>
      <w:b w:val="false"/>
    </w:rPr>
  </w:style>
  <w:style w:customStyle="true" w:styleId="TijelotekstaChar" w:type="character">
    <w:name w:val="Tijelo teksta Char"/>
    <w:basedOn w:val="Zadanifontodlomka"/>
    <w:link w:val="Tijeloteksta"/>
    <w:rsid w:val="005B7AC9"/>
    <w:rPr>
      <w:rFonts w:hAnsi="Trebuchet MS" w:ascii="Trebuchet MS"/>
      <w:sz w:val="24"/>
      <w:szCs w:val="24"/>
      <w:lang w:eastAsia="en-US"/>
    </w:rPr>
  </w:style>
  <w:style w:customStyle="true" w:styleId="tabletextfield" w:type="character">
    <w:name w:val="table_text_field"/>
    <w:basedOn w:val="Zadanifontodlomka"/>
    <w:rsid w:val="006A20BA"/>
  </w:style>
  <w:style w:customStyle="true"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0E748A"/>
    <w:rPr>
      <w:color w:val="808080"/>
      <w:bdr w:space="0" w:sz="0" w:color="auto" w:val="none"/>
      <w:shd w:fill="auto" w:color="auto" w:val="clear"/>
    </w:rPr>
  </w:style>
  <w:style w:customStyle="true" w:styleId="eSPISCCParagraphDefaultFont" w:type="character">
    <w:name w:val="eSPIS_CC_Paragraph Default Font"/>
    <w:basedOn w:val="Zadanifontodlomka"/>
    <w:rsid w:val="000E748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E748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E748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E748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2970"/>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0E748A"/>
    <w:rPr>
      <w:color w:val="808080"/>
      <w:bdr w:color="auto" w:space="0" w:sz="0" w:val="none"/>
      <w:shd w:color="auto" w:fill="auto" w:val="clear"/>
    </w:rPr>
  </w:style>
  <w:style w:customStyle="1" w:styleId="eSPISCCParagraphDefaultFont" w:type="character">
    <w:name w:val="eSPIS_CC_Paragraph Default Font"/>
    <w:basedOn w:val="Zadanifontodlomka"/>
    <w:rsid w:val="000E748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E748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E748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E748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space="0" w:sz="0" w:color="auto" w:val="none"/>
        <w:left w:space="0" w:sz="0" w:color="auto" w:val="none"/>
        <w:bottom w:space="0" w:sz="0" w:color="auto" w:val="none"/>
        <w:right w:space="0" w:sz="0" w:color="auto" w:val="none"/>
      </w:divBdr>
    </w:div>
    <w:div w:id="994381586">
      <w:bodyDiv w:val="true"/>
      <w:marLeft w:val="0"/>
      <w:marRight w:val="0"/>
      <w:marTop w:val="0"/>
      <w:marBottom w:val="0"/>
      <w:divBdr>
        <w:top w:space="0" w:sz="0" w:color="auto" w:val="none"/>
        <w:left w:space="0" w:sz="0" w:color="auto" w:val="none"/>
        <w:bottom w:space="0" w:sz="0" w:color="auto" w:val="none"/>
        <w:right w:space="0" w:sz="0" w:color="auto" w:val="none"/>
      </w:divBdr>
    </w:div>
    <w:div w:id="14830869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19. rujna 2018.</izvorni_sadrzaj>
    <derivirana_varijabla naziv="DomainObject.StvarniPocetakDatum_1">19. rujna 2018.</derivirana_varijabla>
  </DomainObject.StvarniPocetakDatum>
  <DomainObject.StvarniZavrsetakDatum>
    <izvorni_sadrzaj>19. rujna 2018.</izvorni_sadrzaj>
    <derivirana_varijabla naziv="DomainObject.StvarniZavrsetakDatum_1">19. rujna 2018.</derivirana_varijabla>
  </DomainObject.StvarniZavrsetakDatum>
  <DomainObject.PlaniraniZavrsetakDatum>
    <izvorni_sadrzaj>19. rujna 2018.</izvorni_sadrzaj>
    <derivirana_varijabla naziv="DomainObject.PlaniraniZavrsetakDatum_1">19. rujna 2018.</derivirana_varijabla>
  </DomainObject.PlaniraniZavrsetakDatum>
  <DomainObject.PlaniraniPocetakDatum>
    <izvorni_sadrzaj>19. rujna 2018.</izvorni_sadrzaj>
    <derivirana_varijabla naziv="DomainObject.PlaniraniPocetakDatum_1">19. rujna 2018.</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10:35</izvorni_sadrzaj>
    <derivirana_varijabla naziv="DomainObject.StvarniZavrsetakVrijeme_1">10:35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19. rujna 2018.</izvorni_sadrzaj>
    <derivirana_varijabla naziv="DomainObject.Zapisnik.DatumKreiranja_1">19. rujna 2018.</derivirana_varijabla>
  </DomainObject.Zapisnik.DatumKreiranja>
  <DomainObject.Zapisnik.ImovinskaKorist>
    <izvorni_sadrzaj/>
    <derivirana_varijabla naziv="DomainObject.Zapisnik.ImovinskaKorist_1"/>
  </DomainObject.Zapisnik.ImovinskaKorist>
  <DomainObject.Zapisnik.Oznaka>
    <izvorni_sadrzaj>St-334/2018-8</izvorni_sadrzaj>
    <derivirana_varijabla naziv="DomainObject.Zapisnik.Oznaka_1">St-334/2018-8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334</izvorni_sadrzaj>
    <derivirana_varijabla naziv="DomainObject.Predmet.Broj_1">334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2018.</izvorni_sadrzaj>
    <derivirana_varijabla naziv="DomainObject.Predmet.DatumOsnivanja_1">11.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St-334/2018</izvorni_sadrzaj>
    <derivirana_varijabla naziv="DomainObject.Predmet.OznakaBroj_1">St-334/2018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COFFEE AND DRINKS j.d.o.o.</izvorni_sadrzaj>
    <derivirana_varijabla naziv="DomainObject.Predmet.ProtustrankaFormated_1">  COFFEE AND DRINKS j.d.o.o.</derivirana_varijabla>
  </DomainObject.Predmet.ProtustrankaFormated>
  <DomainObject.Predmet.ProtustrankaFormatedOIB>
    <izvorni_sadrzaj>  COFFEE AND DRINKS j.d.o.o., OIB 63597937426</izvorni_sadrzaj>
    <derivirana_varijabla naziv="DomainObject.Predmet.ProtustrankaFormatedOIB_1">  COFFEE AND DRINKS j.d.o.o., OIB 63597937426</derivirana_varijabla>
  </DomainObject.Predmet.ProtustrankaFormatedOIB>
  <DomainObject.Predmet.ProtustrankaFormatedWithAdress>
    <izvorni_sadrzaj> COFFEE AND DRINKS j.d.o.o., Vajta 4, 53291 Novalja</izvorni_sadrzaj>
    <derivirana_varijabla naziv="DomainObject.Predmet.ProtustrankaFormatedWithAdress_1"> COFFEE AND DRINKS j.d.o.o., Vajta 4, 53291 Novalja</derivirana_varijabla>
  </DomainObject.Predmet.ProtustrankaFormatedWithAdress>
  <DomainObject.Predmet.ProtustrankaFormatedWithAdressOIB>
    <izvorni_sadrzaj> COFFEE AND DRINKS j.d.o.o., OIB 63597937426, Vajta 4, 53291 Novalja</izvorni_sadrzaj>
    <derivirana_varijabla naziv="DomainObject.Predmet.ProtustrankaFormatedWithAdressOIB_1"> COFFEE AND DRINKS j.d.o.o., OIB 63597937426, Vajta 4, 53291 Novalja</derivirana_varijabla>
  </DomainObject.Predmet.ProtustrankaFormatedWithAdressOIB>
  <DomainObject.Predmet.ProtustrankaWithAdress>
    <izvorni_sadrzaj>COFFEE AND DRINKS j.d.o.o. Vajta 4, 53291 Novalja</izvorni_sadrzaj>
    <derivirana_varijabla naziv="DomainObject.Predmet.ProtustrankaWithAdress_1">COFFEE AND DRINKS j.d.o.o. Vajta 4, 53291 Novalja</derivirana_varijabla>
  </DomainObject.Predmet.ProtustrankaWithAdress>
  <DomainObject.Predmet.ProtustrankaWithAdressOIB>
    <izvorni_sadrzaj>COFFEE AND DRINKS j.d.o.o., OIB 63597937426, Vajta 4, 53291 Novalja</izvorni_sadrzaj>
    <derivirana_varijabla naziv="DomainObject.Predmet.ProtustrankaWithAdressOIB_1">COFFEE AND DRINKS j.d.o.o., OIB 63597937426, Vajta 4, 53291 Novalja</derivirana_varijabla>
  </DomainObject.Predmet.ProtustrankaWithAdressOIB>
  <DomainObject.Predmet.ProtustrankaNazivFormated>
    <izvorni_sadrzaj>COFFEE AND DRINKS j.d.o.o.</izvorni_sadrzaj>
    <derivirana_varijabla naziv="DomainObject.Predmet.ProtustrankaNazivFormated_1">COFFEE AND DRINKS j.d.o.o.</derivirana_varijabla>
  </DomainObject.Predmet.ProtustrankaNazivFormated>
  <DomainObject.Predmet.ProtustrankaNazivFormatedOIB>
    <izvorni_sadrzaj>COFFEE AND DRINKS j.d.o.o., OIB 63597937426</izvorni_sadrzaj>
    <derivirana_varijabla naziv="DomainObject.Predmet.ProtustrankaNazivFormatedOIB_1">COFFEE AND DRINKS j.d.o.o., OIB 63597937426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COFFEE AND DRINKS j.d.o.o.</item>
    </izvorni_sadrzaj>
    <derivirana_varijabla naziv="DomainObject.Predmet.ProtuStrankaListFormated_1">
      <item>COFFEE AND DRINKS j.d.o.o.</item>
    </derivirana_varijabla>
  </DomainObject.Predmet.ProtuStrankaListFormated>
  <DomainObject.Predmet.ProtuStrankaListFormatedOIB>
    <izvorni_sadrzaj>
      <item>COFFEE AND DRINKS j.d.o.o., OIB 63597937426</item>
    </izvorni_sadrzaj>
    <derivirana_varijabla naziv="DomainObject.Predmet.ProtuStrankaListFormatedOIB_1">
      <item>COFFEE AND DRINKS j.d.o.o., OIB 63597937426</item>
    </derivirana_varijabla>
  </DomainObject.Predmet.ProtuStrankaListFormatedOIB>
  <DomainObject.Predmet.ProtuStrankaListFormatedWithAdress>
    <izvorni_sadrzaj>
      <item>COFFEE AND DRINKS j.d.o.o., Vajta 4, 53291 Novalja</item>
    </izvorni_sadrzaj>
    <derivirana_varijabla naziv="DomainObject.Predmet.ProtuStrankaListFormatedWithAdress_1">
      <item>COFFEE AND DRINKS j.d.o.o., Vajta 4, 53291 Novalja</item>
    </derivirana_varijabla>
  </DomainObject.Predmet.ProtuStrankaListFormatedWithAdress>
  <DomainObject.Predmet.ProtuStrankaListFormatedWithAdressOIB>
    <izvorni_sadrzaj>
      <item>COFFEE AND DRINKS j.d.o.o., OIB 63597937426, Vajta 4, 53291 Novalja</item>
    </izvorni_sadrzaj>
    <derivirana_varijabla naziv="DomainObject.Predmet.ProtuStrankaListFormatedWithAdressOIB_1">
      <item>COFFEE AND DRINKS j.d.o.o., OIB 63597937426, Vajta 4, 53291 Novalja</item>
    </derivirana_varijabla>
  </DomainObject.Predmet.ProtuStrankaListFormatedWithAdressOIB>
  <DomainObject.Predmet.ProtuStrankaListNazivFormated>
    <izvorni_sadrzaj>
      <item>COFFEE AND DRINKS j.d.o.o.</item>
    </izvorni_sadrzaj>
    <derivirana_varijabla naziv="DomainObject.Predmet.ProtuStrankaListNazivFormated_1">
      <item>COFFEE AND DRINKS j.d.o.o.</item>
    </derivirana_varijabla>
  </DomainObject.Predmet.ProtuStrankaListNazivFormated>
  <DomainObject.Predmet.ProtuStrankaListNazivFormatedOIB>
    <izvorni_sadrzaj>
      <item>COFFEE AND DRINKS j.d.o.o., OIB 63597937426</item>
    </izvorni_sadrzaj>
    <derivirana_varijabla naziv="DomainObject.Predmet.ProtuStrankaListNazivFormatedOIB_1">
      <item>COFFEE AND DRINKS j.d.o.o., OIB 63597937426</item>
    </derivirana_varijabla>
  </DomainObject.Predmet.ProtuStrankaListNazivFormatedOIB>
  <DomainObject.Predmet.OstaliListFormated>
    <izvorni_sadrzaj>
      <item>Marijana Biondić</item>
    </izvorni_sadrzaj>
    <derivirana_varijabla naziv="DomainObject.Predmet.OstaliListFormated_1">
      <item>Marijana Biondić</item>
    </derivirana_varijabla>
  </DomainObject.Predmet.OstaliListFormated>
  <DomainObject.Predmet.OstaliListFormatedOIB>
    <izvorni_sadrzaj>
      <item>Marijana Biondić, OIB 63068943792</item>
    </izvorni_sadrzaj>
    <derivirana_varijabla naziv="DomainObject.Predmet.OstaliListFormatedOIB_1">
      <item>Marijana Biondić, OIB 63068943792</item>
    </derivirana_varijabla>
  </DomainObject.Predmet.OstaliListFormatedOIB>
  <DomainObject.Predmet.OstaliListFormatedWithAdress>
    <izvorni_sadrzaj>
      <item>Marijana Biondić, Lunjski Put 100, 53291 Novalja</item>
    </izvorni_sadrzaj>
    <derivirana_varijabla naziv="DomainObject.Predmet.OstaliListFormatedWithAdress_1">
      <item>Marijana Biondić, Lunjski Put 100, 53291 Novalja</item>
    </derivirana_varijabla>
  </DomainObject.Predmet.OstaliListFormatedWithAdress>
  <DomainObject.Predmet.OstaliListFormatedWithAdressOIB>
    <izvorni_sadrzaj>
      <item>Marijana Biondić, OIB 63068943792, Lunjski Put 100, 53291 Novalja</item>
    </izvorni_sadrzaj>
    <derivirana_varijabla naziv="DomainObject.Predmet.OstaliListFormatedWithAdressOIB_1">
      <item>Marijana Biondić, OIB 63068943792, Lunjski Put 100, 53291 Novalja</item>
    </derivirana_varijabla>
  </DomainObject.Predmet.OstaliListFormatedWithAdressOIB>
  <DomainObject.Predmet.OstaliListNazivFormated>
    <izvorni_sadrzaj>
      <item>Marijana Biondić</item>
    </izvorni_sadrzaj>
    <derivirana_varijabla naziv="DomainObject.Predmet.OstaliListNazivFormated_1">
      <item>Marijana Biondić</item>
    </derivirana_varijabla>
  </DomainObject.Predmet.OstaliListNazivFormated>
  <DomainObject.Predmet.OstaliListNazivFormatedOIB>
    <izvorni_sadrzaj>
      <item>Marijana Biondić, OIB 63068943792</item>
    </izvorni_sadrzaj>
    <derivirana_varijabla naziv="DomainObject.Predmet.OstaliListNazivFormatedOIB_1">
      <item>Marijana Biondić, OIB 63068943792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St-334/2018-8</izvorni_sadrzaj>
    <derivirana_varijabla naziv="DomainObject.PoslovniBrojDokumenta_1">St-334/2018-8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COFFEE AND DRINKS j.d.o.o.</izvorni_sadrzaj>
    <derivirana_varijabla naziv="DomainObject.Predmet.ProtustrankaIDrugi_1">COFFEE AND DRINKS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COFFEE AND DRINKS j.d.o.o., OIB 63597937426, Vajta 4, 53291 Novalja</izvorni_sadrzaj>
    <derivirana_varijabla naziv="DomainObject.Predmet.ProtustrankaIDrugiAdressOIB_1">COFFEE AND DRINKS j.d.o.o., OIB 63597937426, Vajta 4,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COFFEE AND DRINKS j.d.o.o.</item>
      <item>Marijana Biondić</item>
    </izvorni_sadrzaj>
    <derivirana_varijabla naziv="DomainObject.Predmet.SudioniciListNaziv_1">
      <item>FINA  Rijeka</item>
      <item>COFFEE AND DRINKS j.d.o.o.</item>
      <item>Marijana Biondić</item>
    </derivirana_varijabla>
  </DomainObject.Predmet.SudioniciListNaziv>
  <DomainObject.Predmet.SudioniciListAdressOIB>
    <izvorni_sadrzaj>
      <item>FINA  Rijeka, OIB 85821130368, Frana Kurelca 8,51000 Rijeka</item>
      <item>COFFEE AND DRINKS j.d.o.o., OIB 63597937426, Vajta 4,53291 Novalja</item>
      <item>Marijana Biondić, OIB 63068943792, Lunjski Put 100,53291 Novalja</item>
    </izvorni_sadrzaj>
    <derivirana_varijabla naziv="DomainObject.Predmet.SudioniciListAdressOIB_1">
      <item>FINA  Rijeka, OIB 85821130368, Frana Kurelca 8,51000 Rijeka</item>
      <item>COFFEE AND DRINKS j.d.o.o., OIB 63597937426, Vajta 4,53291 Novalja</item>
      <item>Marijana Biondić, OIB 63068943792, Lunjski Put 100,53291 Novalja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63597937426</item>
      <item>, OIB 63068943792</item>
    </izvorni_sadrzaj>
    <derivirana_varijabla naziv="DomainObject.Predmet.SudioniciListNazivOIB_1">
      <item>, OIB 85821130368</item>
      <item>, OIB 63597937426</item>
      <item>, OIB 63068943792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7ABA9C-9F16-46EB-B49F-5449D0D62F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358</properties:Words>
  <properties:Characters>1894</properties:Characters>
  <properties:Lines>62</properties:Lines>
  <properties:Paragraphs>28</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2018-09-18T12:16:00Z</dcterms:created>
  <dc:creator>rcerneka</dc:creator>
  <cp:lastModifiedBy>Jasna Radulović</cp:lastModifiedBy>
  <cp:lastPrinted>2018-09-19T08:38:00Z</cp:lastPrinted>
  <dcterms:modified xmlns:xsi="http://www.w3.org/2001/XMLSchema-instance" xsi:type="dcterms:W3CDTF">2018-09-19T08:40:00Z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St-334/2018-8 / Zapisnik - Ročište radi izjašnjenja o prijedlogu za otvaranje steč.post (334-18 zapisnik prethodni.docx)</vt:lpwstr>
  </prop:property>
  <prop:property name="CC_coloring" pid="4" fmtid="{D5CDD505-2E9C-101B-9397-08002B2CF9AE}">
    <vt:bool>false</vt:bool>
  </prop:property>
  <prop:property name="BrojStranica" pid="5" fmtid="{D5CDD505-2E9C-101B-9397-08002B2CF9AE}">
    <vt:i4>2</vt:i4>
  </prop:property>
</prop:Properties>
</file>