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b8e2" w14:paraId="6f5b8e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3656" w:rsidP="00D83656" w:rsidR="00D8365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Obrazac 20.</w:t>
      </w:r>
    </w:p>
    <w:p w:rsidRDefault="00D83656" w:rsidP="00D83656" w:rsidR="00D8365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D83656" w:rsidP="00D83656" w:rsidR="00D8365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STEČAJNE MASE NA TEMELJU ČLANKA 89. STAVKA 2. STEČAJNOG ZAKONA</w:t>
      </w:r>
    </w:p>
    <w:p w:rsidRDefault="00D83656" w:rsidP="00D83656" w:rsidR="00D83656">
      <w:pPr>
        <w:rPr>
          <w:sz w:val="20"/>
          <w:szCs w:val="20"/>
        </w:rPr>
      </w:pPr>
    </w:p>
    <w:p w:rsidRDefault="00D83656" w:rsidP="00D83656" w:rsidR="00D83656">
      <w:r>
        <w:t xml:space="preserve">                                       IZVJEŠĆE STEČAJNOG UPRAVITELJA O TIJEKU</w:t>
      </w:r>
    </w:p>
    <w:p w:rsidRDefault="00D83656" w:rsidP="00D83656" w:rsidR="00D83656">
      <w:r>
        <w:t xml:space="preserve">                                    STEČAJNOG POSTUPKA I STANJU STEČAJNE MASE</w:t>
      </w:r>
    </w:p>
    <w:p w:rsidRDefault="00D83656" w:rsidP="00D83656" w:rsidR="00D83656"/>
    <w:p w:rsidRDefault="00D83656" w:rsidP="00D83656" w:rsidR="00D83656"/>
    <w:p w:rsidRDefault="00D83656" w:rsidP="00D83656" w:rsidR="00D83656">
      <w:pPr>
        <w:rPr>
          <w:b/>
        </w:rPr>
      </w:pPr>
      <w:r>
        <w:t xml:space="preserve">Nadležni trgovački sud: </w:t>
      </w:r>
      <w:r>
        <w:rPr>
          <w:b/>
        </w:rPr>
        <w:t>Trgovački sud u Bjelovaru</w:t>
      </w:r>
    </w:p>
    <w:p w:rsidRDefault="00D83656" w:rsidP="00D83656" w:rsidR="00D83656">
      <w:pPr>
        <w:rPr>
          <w:b/>
        </w:rPr>
      </w:pPr>
      <w:r>
        <w:t xml:space="preserve">Poslovni broj spisa: </w:t>
      </w:r>
      <w:r>
        <w:rPr>
          <w:b/>
        </w:rPr>
        <w:t>St-280/2016</w:t>
      </w:r>
    </w:p>
    <w:p w:rsidRDefault="00D83656" w:rsidP="00D83656" w:rsidR="00D83656">
      <w:pPr>
        <w:ind w:right="-425"/>
        <w:rPr>
          <w:b/>
        </w:rPr>
      </w:pPr>
      <w:r>
        <w:t xml:space="preserve">Dužnik: </w:t>
      </w:r>
      <w:r>
        <w:rPr>
          <w:b/>
        </w:rPr>
        <w:t xml:space="preserve">REMUŠ  d.o.o. u stečaju, Julija </w:t>
      </w:r>
      <w:proofErr w:type="spellStart"/>
      <w:r>
        <w:rPr>
          <w:b/>
        </w:rPr>
        <w:t>Haulika</w:t>
      </w:r>
      <w:proofErr w:type="spellEnd"/>
      <w:r>
        <w:rPr>
          <w:b/>
        </w:rPr>
        <w:t xml:space="preserve"> 24, Bjelovar, OIB 40833941658</w:t>
      </w:r>
    </w:p>
    <w:p w:rsidRDefault="00D83656" w:rsidP="00D83656" w:rsidR="00D83656">
      <w:pPr>
        <w:ind w:right="-425"/>
      </w:pPr>
    </w:p>
    <w:p w:rsidRDefault="00D83656" w:rsidP="00D83656" w:rsidR="00D83656">
      <w:pPr>
        <w:ind w:right="-425"/>
        <w:rPr>
          <w:b/>
        </w:rPr>
      </w:pPr>
      <w:r>
        <w:t xml:space="preserve">Predmet: </w:t>
      </w:r>
      <w:r>
        <w:rPr>
          <w:b/>
        </w:rPr>
        <w:t>Izvješće stečajnog upravitelja o tijeku stečajnog postupka  i stanju stečajne mase</w:t>
      </w:r>
    </w:p>
    <w:p w:rsidRDefault="009B64D7" w:rsidP="00D83656" w:rsidR="009B64D7">
      <w:pPr>
        <w:ind w:right="-425"/>
        <w:rPr>
          <w:b/>
        </w:rPr>
      </w:pPr>
    </w:p>
    <w:p w:rsidRDefault="00D83656" w:rsidP="009B64D7" w:rsidR="00D83656">
      <w:pPr>
        <w:ind w:right="-425"/>
        <w:jc w:val="both"/>
      </w:pPr>
      <w:r>
        <w:rPr>
          <w:b/>
        </w:rPr>
        <w:t xml:space="preserve">I) </w:t>
      </w:r>
      <w:r>
        <w:t xml:space="preserve">Sukladno čl. 89. st. 2. Stečajnog zakona, stečajni upravitelj dužnika REMUŠ d.o.o.u stečaju iz Bjelovara, Julija </w:t>
      </w:r>
      <w:proofErr w:type="spellStart"/>
      <w:r>
        <w:t>Haulika</w:t>
      </w:r>
      <w:proofErr w:type="spellEnd"/>
      <w:r>
        <w:t xml:space="preserve"> 24, podnosi stečajnom sudu ovo izvješće o tijeku stečajnog postupka i stanju stečajne mase na dan  20.05.2019. godine.</w:t>
      </w:r>
    </w:p>
    <w:p w:rsidRDefault="00D83656" w:rsidP="009B64D7" w:rsidR="00D83656">
      <w:pPr>
        <w:spacing w:after="0"/>
        <w:ind w:right="-425"/>
        <w:jc w:val="both"/>
      </w:pPr>
      <w:r>
        <w:t>U dosadašnjem tijeku stečajnog postupka (na dan 20.05.2019.) ukupni dužnikov priliv iznosio je</w:t>
      </w:r>
    </w:p>
    <w:p w:rsidRDefault="00D83656" w:rsidP="009B64D7" w:rsidR="00D83656">
      <w:pPr>
        <w:spacing w:after="0"/>
        <w:ind w:right="-425"/>
        <w:jc w:val="both"/>
      </w:pPr>
      <w:r>
        <w:t xml:space="preserve">2.752.474,11 kuna i odnosio se na priliv od najamnine (198.000,00 kuna), prodaje nekretnina </w:t>
      </w:r>
    </w:p>
    <w:p w:rsidRDefault="00D83656" w:rsidP="009B64D7" w:rsidR="00D83656">
      <w:pPr>
        <w:ind w:right="-425"/>
        <w:jc w:val="both"/>
      </w:pPr>
      <w:r>
        <w:t>(2.331.617,41 kuna),  naplate duga (173.906,70 kuna) i ovršne prodaje pokretnina (48.950,00 kuna).</w:t>
      </w:r>
    </w:p>
    <w:p w:rsidRDefault="00D83656" w:rsidP="009B64D7" w:rsidR="00D83656">
      <w:pPr>
        <w:ind w:right="-425"/>
        <w:jc w:val="both"/>
      </w:pPr>
      <w:r>
        <w:t xml:space="preserve">U isto vrijeme rashod sredstava ukupno je iznosio 2.446.762,28 kuna i odnosio se na režijski trošak (41.511,94 kuna),  plaćeni PDV (510.550,32 kuna),  trošak dobavljača (8.360,00 kuna), trošak osiguranja imovine (3.594,76 kuna), trošak računovodstvenih usluga (15.000,00 kuna), neto nagrada </w:t>
      </w:r>
      <w:proofErr w:type="spellStart"/>
      <w:r>
        <w:t>priv</w:t>
      </w:r>
      <w:proofErr w:type="spellEnd"/>
      <w:r>
        <w:t xml:space="preserve">. st. upravitelja (12.323,72 kuna), trošak plaće i  </w:t>
      </w:r>
      <w:proofErr w:type="spellStart"/>
      <w:r>
        <w:t>ug</w:t>
      </w:r>
      <w:proofErr w:type="spellEnd"/>
      <w:r>
        <w:t xml:space="preserve">. o djelu (13.750,00 kuna), trošak podzakupa poslovnog prostora (6.250,00 kuna), trošak poreza i doprinosa (40.483,41 kuna), namirenje </w:t>
      </w:r>
      <w:proofErr w:type="spellStart"/>
      <w:r>
        <w:t>razl</w:t>
      </w:r>
      <w:proofErr w:type="spellEnd"/>
      <w:r>
        <w:t>. vjerovnika (1.672.083,94 kuna), trošak FINA-e (6.800,00 kuna), naknada troška st. upravitelja (34.205,93 kuna), trošak oglašavanja (19.192,00 kuna), plaćanje po prekršajnom nalogu (10.265,00</w:t>
      </w:r>
      <w:r w:rsidR="009B64D7">
        <w:t xml:space="preserve"> </w:t>
      </w:r>
      <w:r>
        <w:t>kuna), trošak bankarskih usluga (4.374,44 kuna) i dr..</w:t>
      </w:r>
    </w:p>
    <w:p w:rsidRDefault="00D83656" w:rsidP="009B64D7" w:rsidR="00D83656">
      <w:pPr>
        <w:ind w:right="-425"/>
        <w:jc w:val="both"/>
      </w:pPr>
    </w:p>
    <w:p w:rsidRDefault="00D83656" w:rsidP="009B64D7" w:rsidR="00D83656">
      <w:pPr>
        <w:spacing w:after="0"/>
        <w:ind w:right="-425"/>
        <w:jc w:val="both"/>
      </w:pPr>
      <w:r>
        <w:lastRenderedPageBreak/>
        <w:t>Sukladno naprijed navedenom na dan 20.05.2019. godine dužnik na raspolaganju ima iznos od</w:t>
      </w:r>
    </w:p>
    <w:p w:rsidRDefault="00D83656" w:rsidP="009B64D7" w:rsidR="00D83656">
      <w:pPr>
        <w:ind w:right="-425"/>
        <w:jc w:val="both"/>
      </w:pPr>
      <w:r>
        <w:t xml:space="preserve">305.711,83 kuna. </w:t>
      </w:r>
    </w:p>
    <w:p w:rsidRDefault="00D83656" w:rsidP="009B64D7" w:rsidR="00D83656">
      <w:pPr>
        <w:spacing w:after="0"/>
        <w:ind w:right="-425"/>
        <w:jc w:val="both"/>
      </w:pPr>
      <w:r>
        <w:t xml:space="preserve">Na skupštini vjerovnika punomoćnik ZAGREBAČKE BANKE  d.d. Zagreb,  kao </w:t>
      </w:r>
      <w:proofErr w:type="spellStart"/>
      <w:r>
        <w:t>razlučnog</w:t>
      </w:r>
      <w:proofErr w:type="spellEnd"/>
      <w:r>
        <w:t xml:space="preserve"> </w:t>
      </w:r>
    </w:p>
    <w:p w:rsidRDefault="00D83656" w:rsidP="009B64D7" w:rsidR="00D83656">
      <w:pPr>
        <w:spacing w:after="0"/>
        <w:ind w:right="-425"/>
        <w:jc w:val="both"/>
      </w:pPr>
      <w:r>
        <w:t xml:space="preserve">vjerovnika i ovrhovoditelja u ovršnom postupku broj </w:t>
      </w:r>
      <w:proofErr w:type="spellStart"/>
      <w:r>
        <w:t>Ovr</w:t>
      </w:r>
      <w:proofErr w:type="spellEnd"/>
      <w:r>
        <w:t>-1260/15 koji se vodi kod Općinskog</w:t>
      </w:r>
    </w:p>
    <w:p w:rsidRDefault="00D83656" w:rsidP="009B64D7" w:rsidR="00D83656">
      <w:pPr>
        <w:spacing w:after="0"/>
        <w:ind w:right="-425"/>
        <w:jc w:val="both"/>
      </w:pPr>
      <w:r>
        <w:t>suda u Zadru radi prodaje svih dužnikovih nekretnina, izjavio je kako će ZAGREBAČKA</w:t>
      </w:r>
    </w:p>
    <w:p w:rsidRDefault="00D83656" w:rsidP="009B64D7" w:rsidR="00D83656">
      <w:pPr>
        <w:spacing w:after="0"/>
        <w:ind w:right="-425"/>
        <w:jc w:val="both"/>
      </w:pPr>
      <w:r>
        <w:t xml:space="preserve">BANKA  d.d. nastaviti navedeni ovršni postupak, no  Općinski sud u Zadru se rješenjem </w:t>
      </w:r>
    </w:p>
    <w:p w:rsidRDefault="00D83656" w:rsidP="009B64D7" w:rsidR="00D83656">
      <w:pPr>
        <w:spacing w:after="0"/>
        <w:ind w:right="-425"/>
        <w:jc w:val="both"/>
      </w:pPr>
      <w:r>
        <w:t xml:space="preserve">broj: 72 </w:t>
      </w:r>
      <w:proofErr w:type="spellStart"/>
      <w:r>
        <w:t>Ovr</w:t>
      </w:r>
      <w:proofErr w:type="spellEnd"/>
      <w:r>
        <w:t xml:space="preserve">-1260/2015 od 26. rujna 2017. godine oglasio stvarno nenadležnim za provođenje </w:t>
      </w:r>
    </w:p>
    <w:p w:rsidRDefault="00D83656" w:rsidP="009B64D7" w:rsidR="00D83656">
      <w:pPr>
        <w:spacing w:after="0"/>
        <w:ind w:right="-425"/>
        <w:jc w:val="both"/>
      </w:pPr>
      <w:r>
        <w:t>navedenog ovršnog postupka i ovršni predmet dostavio Trgovačkom sudu u Bjelovaru na dalje</w:t>
      </w:r>
    </w:p>
    <w:p w:rsidRDefault="00D83656" w:rsidP="009B64D7" w:rsidR="00D83656">
      <w:pPr>
        <w:spacing w:after="0"/>
        <w:ind w:right="-425"/>
        <w:jc w:val="both"/>
      </w:pPr>
      <w:r>
        <w:t xml:space="preserve">postupanje, te je Trgovački sud u Bjelovaru zaključkom broj </w:t>
      </w:r>
      <w:proofErr w:type="spellStart"/>
      <w:r>
        <w:t>Ovr</w:t>
      </w:r>
      <w:proofErr w:type="spellEnd"/>
      <w:r>
        <w:t xml:space="preserve"> -25/2017-2 od 10. studenog</w:t>
      </w:r>
    </w:p>
    <w:p w:rsidRDefault="00D83656" w:rsidP="009B64D7" w:rsidR="00D83656">
      <w:pPr>
        <w:spacing w:after="0"/>
        <w:ind w:right="-425"/>
        <w:jc w:val="both"/>
      </w:pPr>
      <w:r>
        <w:t xml:space="preserve">2017. godine odredio da će se postupak prodaje nekretnina </w:t>
      </w:r>
      <w:proofErr w:type="spellStart"/>
      <w:r>
        <w:t>ovršenika</w:t>
      </w:r>
      <w:proofErr w:type="spellEnd"/>
      <w:r>
        <w:t xml:space="preserve"> i sada stečajnog dužnika </w:t>
      </w:r>
    </w:p>
    <w:p w:rsidRDefault="00D83656" w:rsidP="009B64D7" w:rsidR="00D83656">
      <w:pPr>
        <w:ind w:right="-425"/>
        <w:jc w:val="both"/>
      </w:pPr>
      <w:r>
        <w:t>REMUŠ d.o.o. u stečaju Bjelovar nastaviti u stečajnom postupku broj St-280/2016.</w:t>
      </w:r>
    </w:p>
    <w:p w:rsidRDefault="00D83656" w:rsidP="009B64D7" w:rsidR="00D83656">
      <w:pPr>
        <w:spacing w:after="0"/>
        <w:ind w:right="-425"/>
        <w:jc w:val="both"/>
      </w:pPr>
      <w:r>
        <w:t>Sukladno naprijed navedenom na sjednici skupštine vjerovnika održanoj kod TS u Bjelovaru dana</w:t>
      </w:r>
    </w:p>
    <w:p w:rsidRDefault="00D83656" w:rsidP="009B64D7" w:rsidR="00D83656">
      <w:pPr>
        <w:spacing w:after="0"/>
        <w:ind w:right="-425"/>
        <w:jc w:val="both"/>
      </w:pPr>
      <w:r>
        <w:t xml:space="preserve">15. prosinca 2017. godine donijeta je odluka o načinu unovčenja dužnikovih nekretnina el. javnom </w:t>
      </w:r>
    </w:p>
    <w:p w:rsidRDefault="00D83656" w:rsidP="009B64D7" w:rsidR="00D83656">
      <w:pPr>
        <w:ind w:right="-425"/>
        <w:jc w:val="both"/>
      </w:pPr>
      <w:r>
        <w:t>dražbom kod FINA-e, te je TS u Bjelovaru zaključkom poslovni broj St-280/2016-32 odredio način</w:t>
      </w:r>
      <w:r w:rsidR="009B64D7">
        <w:t xml:space="preserve"> </w:t>
      </w:r>
      <w:r>
        <w:t>prodaje dužnikovih nekretnina el. javnom dražbom kod FINA-e (čl. 247. SZ-a).</w:t>
      </w:r>
    </w:p>
    <w:p w:rsidRDefault="00D83656" w:rsidP="009B64D7" w:rsidR="00D83656">
      <w:pPr>
        <w:ind w:right="-425"/>
        <w:jc w:val="both"/>
      </w:pPr>
      <w:r>
        <w:t xml:space="preserve">Pri prodaji dužnikovih nekretnina drugom el. javnom dražbom kod FINA-e unovčene su slijedeće dužnikove nekretnine upisane u z.k.ul.br. 3343 k.o. </w:t>
      </w:r>
      <w:proofErr w:type="spellStart"/>
      <w:r>
        <w:t>novalja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1304/1:</w:t>
      </w:r>
    </w:p>
    <w:p w:rsidRDefault="00D83656" w:rsidP="009B64D7" w:rsidR="00D83656">
      <w:pPr>
        <w:ind w:right="-425"/>
        <w:jc w:val="both"/>
      </w:pPr>
      <w:r>
        <w:t>- 14. suvlasnički dio: 43/631 etažno vlasništvo (E-14) stan 5 na prvom katu (u crtežu smeđe kose linije)</w:t>
      </w:r>
      <w:r w:rsidR="009B64D7">
        <w:t xml:space="preserve"> </w:t>
      </w:r>
      <w:r>
        <w:t xml:space="preserve">ukupne korisne površine stana sa 32,45 m2, kao </w:t>
      </w:r>
      <w:proofErr w:type="spellStart"/>
      <w:r>
        <w:t>pripadak</w:t>
      </w:r>
      <w:proofErr w:type="spellEnd"/>
      <w:r>
        <w:t xml:space="preserve"> stanu lođa sa 10,79  i 5. suvlasnički dio: 6/631 etažno vlasništvo (E-5) spremište u podrumu oznake S5 (u nacrtu ljubičasto, koso-karirano) sa 6,08 m2, za </w:t>
      </w:r>
      <w:proofErr w:type="spellStart"/>
      <w:r>
        <w:t>kupovninu</w:t>
      </w:r>
      <w:proofErr w:type="spellEnd"/>
      <w:r>
        <w:t xml:space="preserve"> u iznosu od 269.163,37 kuna</w:t>
      </w:r>
    </w:p>
    <w:p w:rsidRDefault="00D83656" w:rsidP="009B64D7" w:rsidR="00D83656">
      <w:pPr>
        <w:ind w:right="-425"/>
        <w:jc w:val="both"/>
      </w:pPr>
      <w:r>
        <w:t>- 11.  suvlasnički dio: 45/631 etažno vlasništvo (E-11) stan 2 u prizemlju (u crtežu plave kose linije) ukupn</w:t>
      </w:r>
      <w:r w:rsidR="009B64D7">
        <w:t>e</w:t>
      </w:r>
      <w:r>
        <w:t xml:space="preserve"> korisne površine sa 32,58 m2, kao </w:t>
      </w:r>
      <w:proofErr w:type="spellStart"/>
      <w:r>
        <w:t>pripadak</w:t>
      </w:r>
      <w:proofErr w:type="spellEnd"/>
      <w:r>
        <w:t xml:space="preserve"> stanu lođa sa 12,44 m2,  za </w:t>
      </w:r>
      <w:proofErr w:type="spellStart"/>
      <w:r>
        <w:t>kupovninu</w:t>
      </w:r>
      <w:proofErr w:type="spellEnd"/>
      <w:r>
        <w:t xml:space="preserve"> u iznosu od 261.461,40 kuna</w:t>
      </w:r>
    </w:p>
    <w:p w:rsidRDefault="00D83656" w:rsidP="009B64D7" w:rsidR="00D83656">
      <w:pPr>
        <w:ind w:right="-425"/>
        <w:jc w:val="both"/>
      </w:pPr>
      <w:r>
        <w:t xml:space="preserve">- 12. suvlasnički dio: 43/631 etažno vlasništvo (E-12) stan 3 u prizemlju (u crtežu zelene kose linije) ukupne korisne površine stana sa 32,54 m2, kao </w:t>
      </w:r>
      <w:proofErr w:type="spellStart"/>
      <w:r>
        <w:t>pripadak</w:t>
      </w:r>
      <w:proofErr w:type="spellEnd"/>
      <w:r>
        <w:t xml:space="preserve"> stanu lođa sa 10,73 m2  i 4. suvlasnički dio: 6/631 etažno vlasništvo (E-4) spremište u podrumu oznake S4 (u nacrtu </w:t>
      </w:r>
      <w:proofErr w:type="spellStart"/>
      <w:r>
        <w:t>naranđasto</w:t>
      </w:r>
      <w:proofErr w:type="spellEnd"/>
      <w:r>
        <w:t xml:space="preserve">, koso-karirano) sa 6,07 m2, za </w:t>
      </w:r>
      <w:proofErr w:type="spellStart"/>
      <w:r>
        <w:t>kupovninu</w:t>
      </w:r>
      <w:proofErr w:type="spellEnd"/>
      <w:r>
        <w:t xml:space="preserve"> u iznosu od 265.151,26 kuna </w:t>
      </w:r>
    </w:p>
    <w:p w:rsidRDefault="00D83656" w:rsidP="009B64D7" w:rsidR="00D83656">
      <w:pPr>
        <w:ind w:right="-425"/>
        <w:jc w:val="both"/>
      </w:pPr>
      <w:r>
        <w:t xml:space="preserve">- 10. suvlasnički dio: 46/631 etažno vlasništvo (E-10) stan 1 u prizemlju (u crtežu crvene kose linije) ukupne korisne površine 41,27 m2, kao </w:t>
      </w:r>
      <w:proofErr w:type="spellStart"/>
      <w:r>
        <w:t>pripadak</w:t>
      </w:r>
      <w:proofErr w:type="spellEnd"/>
      <w:r>
        <w:t xml:space="preserve"> stana lođa sa 4,91 m2, 8. suvlasnički dio: 20/631</w:t>
      </w:r>
      <w:r w:rsidR="009B64D7">
        <w:t xml:space="preserve"> </w:t>
      </w:r>
      <w:r>
        <w:t xml:space="preserve">etažno vlasništvo (E-8) garaža G3 (u nacrtu zelene, vertikalne linije) sa 20,07 m2, za </w:t>
      </w:r>
      <w:proofErr w:type="spellStart"/>
      <w:r>
        <w:t>kupovninu</w:t>
      </w:r>
      <w:proofErr w:type="spellEnd"/>
      <w:r>
        <w:t xml:space="preserve"> u iznosu od 314.878,19 kuna</w:t>
      </w:r>
    </w:p>
    <w:p w:rsidRDefault="00D83656" w:rsidP="009B64D7" w:rsidR="00D83656">
      <w:pPr>
        <w:spacing w:after="0"/>
        <w:ind w:right="-425"/>
        <w:jc w:val="both"/>
      </w:pPr>
      <w:r>
        <w:t>Pri prodaji dužnikovih nekretnina putem treće el. javne dražbe kod FINA-e unovčene su preostale</w:t>
      </w:r>
    </w:p>
    <w:p w:rsidRDefault="00D83656" w:rsidP="009B64D7" w:rsidR="00D83656">
      <w:pPr>
        <w:ind w:right="-425"/>
        <w:jc w:val="both"/>
      </w:pPr>
      <w:r>
        <w:t xml:space="preserve">dužnikove nekretnine upisane u z.k.ul.br. 3343 k.o. Novalja, </w:t>
      </w:r>
      <w:proofErr w:type="spellStart"/>
      <w:r>
        <w:t>čkbr</w:t>
      </w:r>
      <w:proofErr w:type="spellEnd"/>
      <w:r>
        <w:t>. 1304/1:</w:t>
      </w:r>
    </w:p>
    <w:p w:rsidRDefault="00D83656" w:rsidP="009B64D7" w:rsidR="009B64D7">
      <w:pPr>
        <w:ind w:right="-425"/>
        <w:jc w:val="both"/>
      </w:pPr>
      <w:r>
        <w:t xml:space="preserve">- 17. suvlasnički dio: 112/631 etažno vlasništvo (E-17) stan 8 u potkrovlju (u crtežu sive kose linije) ukupne korisne površine stana sa 112,24 m2, 6. suvlasnički dio: 17/631, etažno vlasništvo (E-6) garaža G1 (u crtežu plave, vertikalne linije) sa 17,02 m2,  i 1. suvlasnički dio: 8/631 etažno vlasništvo (E-1) spremište u podrumu oznake S1 (u crtežu zeleno, koso-karirano) sa 8,23 m2, unovčene za  </w:t>
      </w:r>
      <w:proofErr w:type="spellStart"/>
      <w:r>
        <w:t>kupovninu</w:t>
      </w:r>
      <w:proofErr w:type="spellEnd"/>
      <w:r>
        <w:t xml:space="preserve"> u iznosu od 539.222,31 kuna</w:t>
      </w:r>
    </w:p>
    <w:p w:rsidRDefault="00D83656" w:rsidP="009B64D7" w:rsidR="00D83656">
      <w:pPr>
        <w:ind w:right="-425"/>
        <w:jc w:val="both"/>
      </w:pPr>
      <w:r>
        <w:lastRenderedPageBreak/>
        <w:t xml:space="preserve">-  13. suvlasnički dio: 93/631 etažno vlasništvo (E-13) stan 4 na prvom katu (u crtežu ljubičaste kose linije) ukupne korisne površine stana sa 75,21 m2, kao </w:t>
      </w:r>
      <w:proofErr w:type="spellStart"/>
      <w:r>
        <w:t>pripadak</w:t>
      </w:r>
      <w:proofErr w:type="spellEnd"/>
      <w:r>
        <w:t xml:space="preserve"> stanu lođa sa 4,83 m2 i lođa sa</w:t>
      </w:r>
      <w:r w:rsidR="009B64D7">
        <w:t xml:space="preserve"> </w:t>
      </w:r>
      <w:r>
        <w:t xml:space="preserve">12,44 m2, 9. suvlasnički dio: 17/631 etažno vlasništvo (E-9) garaža G4 (u nacrtu sive, vertikalne  linije) sa 17,27 m2,  i 2. suvlasnički dio: 8/631 etažno vlasništvo (E-2) spremište u podrumu oznake S2 (u crtežu crveno, koso-karirano) sa 8,04 m2, unovčene za </w:t>
      </w:r>
      <w:proofErr w:type="spellStart"/>
      <w:r>
        <w:t>kupovninu</w:t>
      </w:r>
      <w:proofErr w:type="spellEnd"/>
      <w:r>
        <w:t xml:space="preserve"> u iznosu od 681.740,88 kuna</w:t>
      </w:r>
    </w:p>
    <w:p w:rsidRDefault="00D83656" w:rsidP="009B64D7" w:rsidR="00D83656">
      <w:pPr>
        <w:ind w:right="-425"/>
        <w:jc w:val="both"/>
      </w:pPr>
      <w:r>
        <w:t xml:space="preserve">Prihod ostvaren prodajom dužnikovih pokretnina odnosi se na prihod ostvaren prodajom dužnikovih pokretnina u ovršnom postupku broj </w:t>
      </w:r>
      <w:proofErr w:type="spellStart"/>
      <w:r>
        <w:t>Ovr</w:t>
      </w:r>
      <w:proofErr w:type="spellEnd"/>
      <w:r>
        <w:t>-2255/10 kod OS u Bjelovaru, te je navedenom prodajom</w:t>
      </w:r>
      <w:r w:rsidR="009B64D7">
        <w:t xml:space="preserve"> </w:t>
      </w:r>
      <w:r>
        <w:t xml:space="preserve">ostvarena </w:t>
      </w:r>
      <w:proofErr w:type="spellStart"/>
      <w:r>
        <w:t>kupovnina</w:t>
      </w:r>
      <w:proofErr w:type="spellEnd"/>
      <w:r>
        <w:t xml:space="preserve"> u ukupnom iznosu od 48.950,00 kuna (cjelokupnom </w:t>
      </w:r>
      <w:proofErr w:type="spellStart"/>
      <w:r>
        <w:t>kupovninom</w:t>
      </w:r>
      <w:proofErr w:type="spellEnd"/>
      <w:r>
        <w:t xml:space="preserve"> u iznosu od 48.950,00 kuna djelomično namirena tražbina založnog vjerovnika ŽARKOVO d.o.o. Garešnica).</w:t>
      </w:r>
    </w:p>
    <w:p w:rsidRDefault="00D83656" w:rsidP="009B64D7" w:rsidR="00D83656">
      <w:pPr>
        <w:ind w:right="-425"/>
        <w:jc w:val="both"/>
      </w:pPr>
      <w:r>
        <w:t xml:space="preserve">Sve dužnikove nekretnine koje su bile predmet ugovora o zakupu nekretnina od 27.04.2017. godine sklopljenog sa zakupnikom ANTODO-TURISTIČKA AGENCIJA d.o.o. Gradac, vraćene su u dužnikov posjed, te predane u posjed novih vlasnika. </w:t>
      </w:r>
    </w:p>
    <w:p w:rsidRDefault="00D83656" w:rsidP="009B64D7" w:rsidR="00D83656">
      <w:pPr>
        <w:ind w:right="-425"/>
        <w:jc w:val="both"/>
      </w:pPr>
      <w:r>
        <w:t xml:space="preserve">Na ispitnom ročištu održanom 20. lipnja 2017. godine utvrđene su tražbine petnaest vjerovnika drugog višeg isplatnog reda u ukupnom iznosu od  14.299.968,34 kuna, kao i postojanje </w:t>
      </w:r>
      <w:proofErr w:type="spellStart"/>
      <w:r>
        <w:t>razlučnih</w:t>
      </w:r>
      <w:proofErr w:type="spellEnd"/>
      <w:r>
        <w:t xml:space="preserve"> prava na dužnikovim nekretninama u ukupnom iznosu od 6.793.549,48 kuna.</w:t>
      </w:r>
    </w:p>
    <w:p w:rsidRDefault="00D83656" w:rsidP="009B64D7" w:rsidR="00D83656">
      <w:pPr>
        <w:spacing w:after="0"/>
        <w:ind w:right="-425"/>
        <w:jc w:val="both"/>
      </w:pPr>
      <w:r>
        <w:t xml:space="preserve">Temeljem pravomoćne presude Općinskog suda u Bjelovaru poslovni broj </w:t>
      </w:r>
      <w:proofErr w:type="spellStart"/>
      <w:r>
        <w:t>Pp</w:t>
      </w:r>
      <w:proofErr w:type="spellEnd"/>
      <w:r>
        <w:t xml:space="preserve"> F-113/2019-18 od</w:t>
      </w:r>
    </w:p>
    <w:p w:rsidRDefault="00D83656" w:rsidP="009B64D7" w:rsidR="00D83656">
      <w:pPr>
        <w:ind w:right="-425"/>
        <w:jc w:val="both"/>
      </w:pPr>
      <w:r>
        <w:t>07. svibnja 2019. godine dužnik je platio prekršajnu kaznu u iznosu od 10.265,00 kuna.</w:t>
      </w:r>
    </w:p>
    <w:p w:rsidRDefault="00D83656" w:rsidP="009B64D7" w:rsidR="00D83656">
      <w:pPr>
        <w:ind w:right="-425"/>
        <w:jc w:val="both"/>
      </w:pPr>
      <w:r>
        <w:rPr>
          <w:b/>
        </w:rPr>
        <w:t xml:space="preserve">II) </w:t>
      </w:r>
      <w:r>
        <w:t>Radnje koje će se poduzeti u narednom razdoblju od tri mjeseca</w:t>
      </w:r>
    </w:p>
    <w:p w:rsidRDefault="00D83656" w:rsidP="009B64D7" w:rsidR="00D83656">
      <w:pPr>
        <w:ind w:right="-425"/>
        <w:jc w:val="both"/>
      </w:pPr>
      <w:r>
        <w:t>Namirenje preostalih neplaćenih troškova st. postupka, te potom održavanje završnog ročišta i zaključenje ovog stečajnog postupka.</w:t>
      </w:r>
    </w:p>
    <w:p w:rsidRDefault="009B64D7" w:rsidP="009B64D7" w:rsidR="009B64D7">
      <w:pPr>
        <w:ind w:right="-425"/>
        <w:jc w:val="both"/>
      </w:pPr>
    </w:p>
    <w:p w:rsidRDefault="00D83656" w:rsidP="009B64D7" w:rsidR="00D83656">
      <w:pPr>
        <w:ind w:right="-425"/>
        <w:jc w:val="both"/>
      </w:pPr>
      <w:r>
        <w:t>Virovitica, 22.05.2019.</w:t>
      </w:r>
    </w:p>
    <w:p w:rsidRDefault="00D83656" w:rsidP="009B64D7" w:rsidR="00D83656">
      <w:pPr>
        <w:jc w:val="both"/>
      </w:pPr>
    </w:p>
    <w:p w:rsidRDefault="00D83656" w:rsidP="009B64D7" w:rsidR="00D83656">
      <w:pPr>
        <w:jc w:val="both"/>
      </w:pPr>
      <w:r>
        <w:t xml:space="preserve">                                                                                                                    Stečajni upravitelj</w:t>
      </w:r>
    </w:p>
    <w:p w:rsidRDefault="00D83656" w:rsidP="009B64D7" w:rsidR="00D83656">
      <w:pPr>
        <w:jc w:val="both"/>
      </w:pPr>
      <w:r>
        <w:t xml:space="preserve">                                                                                                                      Branko Valentić</w:t>
      </w:r>
    </w:p>
    <w:p w:rsidRDefault="00D83656" w:rsidP="009B64D7" w:rsidR="00D83656">
      <w:pPr>
        <w:jc w:val="both"/>
        <w:rPr>
          <w:b/>
        </w:rPr>
      </w:pPr>
      <w:r>
        <w:t xml:space="preserve">                                                                                         </w:t>
      </w:r>
    </w:p>
    <w:p w:rsidRDefault="00D83656" w:rsidP="009B64D7" w:rsidR="00D83656">
      <w:pPr>
        <w:jc w:val="both"/>
      </w:pPr>
    </w:p>
    <w:p w:rsidRDefault="00D83656" w:rsidP="009B64D7" w:rsidR="00D83656">
      <w:pPr>
        <w:jc w:val="both"/>
      </w:pPr>
      <w:bookmarkStart w:name="_GoBack" w:id="0"/>
      <w:bookmarkEnd w:id="0"/>
    </w:p>
    <w:p w:rsidRDefault="00AE649C" w:rsidP="009B64D7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forms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4D7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656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72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St-280/2016-135</izvorni_sadrzaj>
    <derivirana_varijabla naziv="DomainObject.Oznaka_1">St-280/2016-135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  <item>FINANCIJSKA AGENCIJA, RC ZAGREB</item>
    </izvorni_sadrzaj>
    <derivirana_varijabla naziv="DomainObject.Predmet.OstaliListFormated_1">
      <item>SLAVICA REMUŠ</item>
      <item>ŽUPANIJSKO DRŽAVNO ODVJETNIŠTVO U BJELOVARU</item>
      <item>FINANCIJSKA AGENCIJA, RC ZAGREB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  <item>FINANCIJSKA AGENCIJA, RC ZAGREB</item>
    </izvorni_sadrzaj>
    <derivirana_varijabla naziv="DomainObject.Predmet.OstaliListFormatedWithAdress_1">
      <item>SLAVICA REMUŠ, Ulica Cvjetna 19., 43000 Bjelovar</item>
      <item>ŽUPANIJSKO DRŽAVNO ODVJETNIŠTVO U BJELOVARU</item>
      <item>FINANCIJSKA AGENCIJA, RC ZAGREB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  <item>FINANCIJSKA AGENCIJA, RC ZAGREB, OIB 85821130368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  <item>FINANCIJSKA AGENCIJA, RC ZAGREB, OIB 85821130368</item>
    </derivirana_varijabla>
  </DomainObject.Predmet.OstaliListFormatedWithAdressOIB>
  <DomainObject.Predmet.OstaliListNazivFormated>
    <izvorni_sadrzaj>
      <item>SLAVICA REMUŠ</item>
      <item>ŽUPANIJSKO DRŽAVNO ODVJETNIŠTVO U BJELOVARU</item>
      <item>FINANCIJSKA AGENCIJA, RC ZAGREB</item>
    </izvorni_sadrzaj>
    <derivirana_varijabla naziv="DomainObject.Predmet.OstaliListNazivFormated_1">
      <item>SLAVICA REMUŠ</item>
      <item>ŽUPANIJSKO DRŽAVNO ODVJETNIŠTVO U BJELOVARU</item>
      <item>FINANCIJSKA AGENCIJA, RC ZAGREB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Naziv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St-280/2016-135</izvorni_sadrzaj>
    <derivirana_varijabla naziv="DomainObject.PoslovniBrojDokumenta_1">St-280/2016-135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D423C-3D6B-443B-95E6-4A3CF4AB86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999</properties:Words>
  <properties:Characters>5809</properties:Characters>
  <properties:Lines>101</properties:Lines>
  <properties:Paragraphs>47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2019-05-29T05:22:00Z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St-280/2016-135 / Odluka - Dopis - dostava oglasa radi javne objave (odluka_St-280_2016-135.docx)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