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cf72" w14:paraId="355cf72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85EF1">
        <w:rPr>
          <w:rFonts w:cs="Times New Roman" w:eastAsia="Times New Roman"/>
          <w:szCs w:val="20"/>
          <w:lang w:eastAsia="hr-HR"/>
        </w:rPr>
        <w:t>2752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85EF1">
        <w:rPr>
          <w:rFonts w:cs="Times New Roman" w:eastAsia="Times New Roman"/>
          <w:szCs w:val="24"/>
          <w:lang w:eastAsia="hr-HR"/>
        </w:rPr>
        <w:t>"Omladinska nogometna škola Radnik 2001", Velika Gorica, Hrvatske bratske zajednice 80, registarski broj 01001229, OIB:46660462980</w:t>
      </w:r>
      <w:r w:rsidR="00370AB6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85EF1" w:rsidRPr="00785EF1">
        <w:t>"Omladinska nogometna škola Radnik 2001", Velika Gorica, Hrvatske bratske zajednice 80, registarski broj 01001229, OIB:46660462980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785EF1" w:rsidP="000F20FD" w:rsidR="00785EF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85EF1" w:rsidRPr="00785EF1">
        <w:rPr>
          <w:rFonts w:cs="Times New Roman" w:eastAsia="Times New Roman"/>
          <w:szCs w:val="24"/>
          <w:lang w:eastAsia="hr-HR" w:val="en-GB"/>
        </w:rPr>
        <w:t>"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Omladinska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nogometna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škola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Radnik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2001",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Velika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Gorica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Hrvatske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bratske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zajednice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80,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registarski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785EF1" w:rsidRPr="00785EF1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="00785EF1" w:rsidRPr="00785EF1">
        <w:rPr>
          <w:rFonts w:cs="Times New Roman" w:eastAsia="Times New Roman"/>
          <w:szCs w:val="24"/>
          <w:lang w:eastAsia="hr-HR" w:val="en-GB"/>
        </w:rPr>
        <w:t xml:space="preserve"> 01001229, OIB:46660462980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785EF1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 w:val="22"/>
          <w:lang w:eastAsia="hr-HR"/>
        </w:rPr>
      </w:pPr>
      <w:r w:rsidRPr="00785EF1">
        <w:rPr>
          <w:rFonts w:cs="Times New Roman" w:eastAsia="Times New Roman"/>
          <w:sz w:val="22"/>
          <w:lang w:eastAsia="hr-HR"/>
        </w:rPr>
        <w:t xml:space="preserve">   Uputa o pravnom lijeku:</w:t>
      </w:r>
    </w:p>
    <w:p w:rsidRDefault="000F20FD" w:rsidP="000F20FD" w:rsidR="000F20FD" w:rsidRPr="00785EF1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 w:val="22"/>
          <w:lang w:eastAsia="hr-HR"/>
        </w:rPr>
      </w:pPr>
      <w:r w:rsidRPr="00785EF1">
        <w:rPr>
          <w:rFonts w:cs="Times New Roman" w:eastAsia="Times New Roman"/>
          <w:sz w:val="22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785EF1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 w:val="20"/>
          <w:szCs w:val="20"/>
          <w:lang w:eastAsia="hr-HR"/>
        </w:rPr>
      </w:pPr>
      <w:r w:rsidRPr="00785EF1">
        <w:rPr>
          <w:rFonts w:cs="Times New Roman" w:eastAsia="Times New Roman"/>
          <w:sz w:val="20"/>
          <w:szCs w:val="20"/>
          <w:lang w:eastAsia="hr-HR"/>
        </w:rPr>
        <w:t>DNA:</w:t>
      </w:r>
    </w:p>
    <w:p w:rsidRDefault="000F20FD" w:rsidP="000F20FD" w:rsidR="000F20FD" w:rsidRPr="00785EF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 w:val="20"/>
          <w:szCs w:val="20"/>
          <w:lang w:eastAsia="hr-HR"/>
        </w:rPr>
      </w:pPr>
      <w:r w:rsidRPr="00785EF1">
        <w:rPr>
          <w:rFonts w:cs="Times New Roman" w:eastAsia="Times New Roman"/>
          <w:sz w:val="20"/>
          <w:szCs w:val="20"/>
          <w:lang w:eastAsia="hr-HR"/>
        </w:rPr>
        <w:t>HZMO, Zagreb, Trpimirova 4</w:t>
      </w:r>
    </w:p>
    <w:p w:rsidRDefault="000F20FD" w:rsidP="0073085E" w:rsidR="0042350A" w:rsidRPr="00785EF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sz w:val="20"/>
          <w:szCs w:val="20"/>
        </w:rPr>
      </w:pPr>
      <w:r w:rsidRPr="00785EF1">
        <w:rPr>
          <w:rFonts w:cs="Times New Roman" w:eastAsia="Times New Roman"/>
          <w:sz w:val="20"/>
          <w:szCs w:val="20"/>
          <w:lang w:eastAsia="hr-HR"/>
        </w:rPr>
        <w:t>e-oglasna ploča 15 dana</w:t>
      </w:r>
    </w:p>
    <w:sectPr w:rsidR="0042350A" w:rsidRPr="00785E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3E24EC"/>
    <w:rsid w:val="004046C1"/>
    <w:rsid w:val="0042350A"/>
    <w:rsid w:val="00555972"/>
    <w:rsid w:val="005827FD"/>
    <w:rsid w:val="005F3B1D"/>
    <w:rsid w:val="005F523B"/>
    <w:rsid w:val="005F794C"/>
    <w:rsid w:val="006C40E9"/>
    <w:rsid w:val="0073085E"/>
    <w:rsid w:val="00785EF1"/>
    <w:rsid w:val="007B44C1"/>
    <w:rsid w:val="007F71FE"/>
    <w:rsid w:val="00822B5E"/>
    <w:rsid w:val="008C6437"/>
    <w:rsid w:val="008F0DC4"/>
    <w:rsid w:val="00927789"/>
    <w:rsid w:val="009304A1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4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4E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24E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24E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24E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24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4E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24E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24E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24E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St-2752/2015</izvorni_sadrzaj>
    <derivirana_varijabla naziv="DomainObject.Predmet.OznakaBroj_1">St-2752/2015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OMLADINSKA NOGOMETNA ŠKOLA RADNIK 2001</izvorni_sadrzaj>
    <derivirana_varijabla naziv="DomainObject.Predmet.ProtustrankaFormated_1">  OMLADINSKA NOGOMETNA ŠKOLA RADNIK 2001</derivirana_varijabla>
  </DomainObject.Predmet.ProtustrankaFormated>
  <DomainObject.Predmet.ProtustrankaFormatedOIB>
    <izvorni_sadrzaj>  OMLADINSKA NOGOMETNA ŠKOLA RADNIK 2001, OIB 46660462980</izvorni_sadrzaj>
    <derivirana_varijabla naziv="DomainObject.Predmet.ProtustrankaFormatedOIB_1">  OMLADINSKA NOGOMETNA ŠKOLA RADNIK 2001, OIB 46660462980</derivirana_varijabla>
  </DomainObject.Predmet.ProtustrankaFormatedOIB>
  <DomainObject.Predmet.ProtustrankaFormatedWithAdress>
    <izvorni_sadrzaj> OMLADINSKA NOGOMETNA ŠKOLA RADNIK 2001, HRVATSKE BRATSKE ZAJEDNICE 80, 10410 Velika Gorica</izvorni_sadrzaj>
    <derivirana_varijabla naziv="DomainObject.Predmet.ProtustrankaFormatedWithAdress_1"> OMLADINSKA NOGOMETNA ŠKOLA RADNIK 2001, HRVATSKE BRATSKE ZAJEDNICE 80, 10410 Velika Gorica</derivirana_varijabla>
  </DomainObject.Predmet.ProtustrankaFormatedWithAdress>
  <DomainObject.Predmet.ProtustrankaFormatedWithAdressOIB>
    <izvorni_sadrzaj> OMLADINSKA NOGOMETNA ŠKOLA RADNIK 2001, OIB 46660462980, HRVATSKE BRATSKE ZAJEDNICE 80, 10410 Velika Gorica</izvorni_sadrzaj>
    <derivirana_varijabla naziv="DomainObject.Predmet.ProtustrankaFormatedWithAdressOIB_1"> OMLADINSKA NOGOMETNA ŠKOLA RADNIK 2001, OIB 46660462980, HRVATSKE BRATSKE ZAJEDNICE 80, 10410 Velika Gorica</derivirana_varijabla>
  </DomainObject.Predmet.ProtustrankaFormatedWithAdressOIB>
  <DomainObject.Predmet.ProtustrankaWithAdress>
    <izvorni_sadrzaj>OMLADINSKA NOGOMETNA ŠKOLA RADNIK 2001 HRVATSKE BRATSKE ZAJEDNICE 80, 10410 Velika Gorica</izvorni_sadrzaj>
    <derivirana_varijabla naziv="DomainObject.Predmet.ProtustrankaWithAdress_1">OMLADINSKA NOGOMETNA ŠKOLA RADNIK 2001 HRVATSKE BRATSKE ZAJEDNICE 80, 10410 Velika Gorica</derivirana_varijabla>
  </DomainObject.Predmet.ProtustrankaWithAdress>
  <DomainObject.Predmet.ProtustrankaWithAdressOIB>
    <izvorni_sadrzaj>OMLADINSKA NOGOMETNA ŠKOLA RADNIK 2001, OIB 46660462980, HRVATSKE BRATSKE ZAJEDNICE 80, 10410 Velika Gorica</izvorni_sadrzaj>
    <derivirana_varijabla naziv="DomainObject.Predmet.ProtustrankaWithAdressOIB_1">OMLADINSKA NOGOMETNA ŠKOLA RADNIK 2001, OIB 46660462980, HRVATSKE BRATSKE ZAJEDNICE 80, 10410 Velika Gorica</derivirana_varijabla>
  </DomainObject.Predmet.ProtustrankaWithAdressOIB>
  <DomainObject.Predmet.ProtustrankaNazivFormated>
    <izvorni_sadrzaj>OMLADINSKA NOGOMETNA ŠKOLA RADNIK 2001</izvorni_sadrzaj>
    <derivirana_varijabla naziv="DomainObject.Predmet.ProtustrankaNazivFormated_1">OMLADINSKA NOGOMETNA ŠKOLA RADNIK 2001</derivirana_varijabla>
  </DomainObject.Predmet.ProtustrankaNazivFormated>
  <DomainObject.Predmet.ProtustrankaNazivFormatedOIB>
    <izvorni_sadrzaj>OMLADINSKA NOGOMETNA ŠKOLA RADNIK 2001, OIB 46660462980</izvorni_sadrzaj>
    <derivirana_varijabla naziv="DomainObject.Predmet.ProtustrankaNazivFormatedOIB_1">OMLADINSKA NOGOMETNA ŠKOLA RADNIK 2001, OIB 46660462980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OMLADINSKA NOGOMETNA ŠKOLA RADNIK 2001</item>
    </izvorni_sadrzaj>
    <derivirana_varijabla naziv="DomainObject.Predmet.ProtuStrankaListFormated_1">
      <item>OMLADINSKA NOGOMETNA ŠKOLA RADNIK 2001</item>
    </derivirana_varijabla>
  </DomainObject.Predmet.ProtuStrankaListFormated>
  <DomainObject.Predmet.ProtuStrankaListFormatedOIB>
    <izvorni_sadrzaj>
      <item>OMLADINSKA NOGOMETNA ŠKOLA RADNIK 2001, OIB 46660462980</item>
    </izvorni_sadrzaj>
    <derivirana_varijabla naziv="DomainObject.Predmet.ProtuStrankaListFormatedOIB_1">
      <item>OMLADINSKA NOGOMETNA ŠKOLA RADNIK 2001, OIB 46660462980</item>
    </derivirana_varijabla>
  </DomainObject.Predmet.ProtuStrankaListFormatedOIB>
  <DomainObject.Predmet.ProtuStrankaListFormatedWithAdress>
    <izvorni_sadrzaj>
      <item>OMLADINSKA NOGOMETNA ŠKOLA RADNIK 2001, HRVATSKE BRATSKE ZAJEDNICE 80, 10410 Velika Gorica</item>
    </izvorni_sadrzaj>
    <derivirana_varijabla naziv="DomainObject.Predmet.ProtuStrankaListFormatedWithAdress_1">
      <item>OMLADINSKA NOGOMETNA ŠKOLA RADNIK 2001, HRVATSKE BRATSKE ZAJEDNICE 80, 10410 Velika Gorica</item>
    </derivirana_varijabla>
  </DomainObject.Predmet.ProtuStrankaListFormatedWithAdress>
  <DomainObject.Predmet.ProtuStrankaListFormatedWithAdressOIB>
    <izvorni_sadrzaj>
      <item>OMLADINSKA NOGOMETNA ŠKOLA RADNIK 2001, OIB 46660462980, HRVATSKE BRATSKE ZAJEDNICE 80, 10410 Velika Gorica</item>
    </izvorni_sadrzaj>
    <derivirana_varijabla naziv="DomainObject.Predmet.ProtuStrankaListFormatedWithAdressOIB_1">
      <item>OMLADINSKA NOGOMETNA ŠKOLA RADNIK 2001, OIB 46660462980, HRVATSKE BRATSKE ZAJEDNICE 80, 10410 Velika Gorica</item>
    </derivirana_varijabla>
  </DomainObject.Predmet.ProtuStrankaListFormatedWithAdressOIB>
  <DomainObject.Predmet.ProtuStrankaListNazivFormated>
    <izvorni_sadrzaj>
      <item>OMLADINSKA NOGOMETNA ŠKOLA RADNIK 2001</item>
    </izvorni_sadrzaj>
    <derivirana_varijabla naziv="DomainObject.Predmet.ProtuStrankaListNazivFormated_1">
      <item>OMLADINSKA NOGOMETNA ŠKOLA RADNIK 2001</item>
    </derivirana_varijabla>
  </DomainObject.Predmet.ProtuStrankaListNazivFormated>
  <DomainObject.Predmet.ProtuStrankaListNazivFormatedOIB>
    <izvorni_sadrzaj>
      <item>OMLADINSKA NOGOMETNA ŠKOLA RADNIK 2001, OIB 46660462980</item>
    </izvorni_sadrzaj>
    <derivirana_varijabla naziv="DomainObject.Predmet.ProtuStrankaListNazivFormatedOIB_1">
      <item>OMLADINSKA NOGOMETNA ŠKOLA RADNIK 2001, OIB 46660462980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OMLADINSKA NOGOMETNA ŠKOLA RADNIK 2001</izvorni_sadrzaj>
    <derivirana_varijabla naziv="DomainObject.Predmet.ProtustrankaIDrugi_1">OMLADINSKA NOGOMETNA ŠKOLA RADNIK 2001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OMLADINSKA NOGOMETNA ŠKOLA RADNIK 2001, OIB 46660462980, HRVATSKE BRATSKE ZAJEDNICE 80, 10410 Velika Gorica</izvorni_sadrzaj>
    <derivirana_varijabla naziv="DomainObject.Predmet.ProtustrankaIDrugiAdressOIB_1">OMLADINSKA NOGOMETNA ŠKOLA RADNIK 2001, OIB 46660462980, HRVATSKE BRATSKE ZAJEDNICE 80,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OMLADINSKA NOGOMETNA ŠKOLA RADNIK 2001</item>
    </izvorni_sadrzaj>
    <derivirana_varijabla naziv="DomainObject.Predmet.SudioniciListNaziv_1">
      <item>FINA Regionalni centar Zagreb</item>
      <item>OMLADINSKA NOGOMETNA ŠKOLA RADNIK 2001</item>
    </derivirana_varijabla>
  </DomainObject.Predmet.SudioniciListNaziv>
  <DomainObject.Predmet.SudioniciListAdressOIB>
    <izvorni_sadrzaj>
      <item>FINA Regionalni centar Zagreb, OIB 85821130368, FINA Regionalni centar Zagreb,10000 Zagreb</item>
      <item>OMLADINSKA NOGOMETNA ŠKOLA RADNIK 2001, OIB 46660462980, HRVATSKE BRATSKE ZAJEDNICE 80,10410 Velika Gorica</item>
    </izvorni_sadrzaj>
    <derivirana_varijabla naziv="DomainObject.Predmet.SudioniciListAdressOIB_1">
      <item>FINA Regionalni centar Zagreb, OIB 85821130368, FINA Regionalni centar Zagreb,10000 Zagreb</item>
      <item>OMLADINSKA NOGOMETNA ŠKOLA RADNIK 2001, OIB 46660462980, HRVATSKE BRATSKE ZAJEDNICE 80,10410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46660462980</item>
    </izvorni_sadrzaj>
    <derivirana_varijabla naziv="DomainObject.Predmet.SudioniciListNazivOIB_1">
      <item>, OIB 85821130368</item>
      <item>, OIB 46660462980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1947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2015-11-18T09:37:00Z</dcterms:created>
  <dc:creator>Mario Žišković</dc:creator>
  <cp:lastModifiedBy>Marijan Marković</cp:lastModifiedBy>
  <cp:lastPrinted>2015-11-18T09:36:00Z</cp:lastPrinted>
  <dcterms:modified xmlns:xsi="http://www.w3.org/2001/XMLSchema-instance" xsi:type="dcterms:W3CDTF">2015-11-18T09:37:00Z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