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9237" w14:paraId="4f6923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86B15">
        <w:rPr>
          <w:rFonts w:cs="Times New Roman" w:hAnsi="Times New Roman" w:ascii="Times New Roman"/>
          <w:sz w:val="24"/>
        </w:rPr>
        <w:t>2875/16-7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AF2A8C" w:rsidRPr="000F68CD">
        <w:t>VELE-PLAN d.o.o. za trgovinu i usluge</w:t>
      </w:r>
      <w:r w:rsidR="00AF2A8C">
        <w:t xml:space="preserve">, Zagreb, Šubićeva 42 MBS: </w:t>
      </w:r>
      <w:r w:rsidR="00AF2A8C" w:rsidRPr="000F68CD">
        <w:t>080639782</w:t>
      </w:r>
      <w:r w:rsidR="00AF2A8C">
        <w:t xml:space="preserve"> OIB: </w:t>
      </w:r>
      <w:r w:rsidR="00AF2A8C" w:rsidRPr="000F68CD">
        <w:t>49231483730</w:t>
      </w:r>
      <w:r w:rsidR="00AF2A8C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AF2A8C" w:rsidRPr="000F68CD">
        <w:t>VELE-PLAN d.o.o. za trgovinu i usluge</w:t>
      </w:r>
      <w:r w:rsidR="00AF2A8C">
        <w:t xml:space="preserve">, Zagreb, Šubićeva 42 MBS: </w:t>
      </w:r>
      <w:r w:rsidR="00AF2A8C" w:rsidRPr="000F68CD">
        <w:t>080639782</w:t>
      </w:r>
      <w:r w:rsidR="00AF2A8C">
        <w:t xml:space="preserve"> OIB: </w:t>
      </w:r>
      <w:r w:rsidR="00AF2A8C" w:rsidRPr="000F68CD">
        <w:t>49231483730</w:t>
      </w:r>
      <w:r w:rsidR="00AF2A8C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F2A8C">
        <w:rPr>
          <w:bCs/>
        </w:rPr>
        <w:t>2875</w:t>
      </w:r>
      <w:r w:rsidR="00D832A9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832A9">
        <w:t>23.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AF2A8C" w:rsidRPr="000F68CD">
        <w:t>VELE-PLAN d.o.o. za trgovinu i usluge</w:t>
      </w:r>
      <w:r w:rsidR="00AF2A8C">
        <w:t xml:space="preserve">, Zagreb, Šubićeva 42 MBS: </w:t>
      </w:r>
      <w:r w:rsidR="00AF2A8C" w:rsidRPr="000F68CD">
        <w:t>080639782</w:t>
      </w:r>
      <w:r w:rsidR="00AF2A8C">
        <w:t xml:space="preserve"> OIB: </w:t>
      </w:r>
      <w:r w:rsidR="00AF2A8C" w:rsidRPr="000F68CD">
        <w:t>49231483730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820166">
        <w:t>444</w:t>
      </w:r>
      <w:r w:rsidR="0023403D" w:rsidRPr="00307A7F">
        <w:t xml:space="preserve"> st</w:t>
      </w:r>
      <w:r w:rsidR="00820166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AF2A8C">
        <w:t xml:space="preserve">828 </w:t>
      </w:r>
      <w:r w:rsidR="0062454C">
        <w:t>dana</w:t>
      </w:r>
      <w:r w:rsidR="009D2742">
        <w:t xml:space="preserve"> u iznosu od </w:t>
      </w:r>
      <w:r w:rsidR="00AF2A8C">
        <w:t>9.856,92</w:t>
      </w:r>
      <w:r w:rsidR="00503785">
        <w:t xml:space="preserve"> </w:t>
      </w:r>
      <w:r w:rsidR="00A72A51">
        <w:t xml:space="preserve"> </w:t>
      </w:r>
      <w:r w:rsidR="00820166">
        <w:t xml:space="preserve"> kuna te da ima 1</w:t>
      </w:r>
      <w:r w:rsidR="00D832A9">
        <w:t xml:space="preserve"> zaposlenog</w:t>
      </w:r>
      <w:r w:rsidR="00503785">
        <w:t xml:space="preserve">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832A9">
        <w:rPr>
          <w:bCs/>
        </w:rPr>
        <w:t>27.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31B63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31B63" w:rsidR="00F31B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31B63" w:rsidP="00F31B63" w:rsidR="00F31B63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31B63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31B6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B6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F2A8C">
      <w:rPr>
        <w:noProof w:val="false"/>
      </w:rPr>
      <w:t>2875/16-7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3318"/>
    <w:rsid w:val="00116F9E"/>
    <w:rsid w:val="0015645C"/>
    <w:rsid w:val="00185463"/>
    <w:rsid w:val="001C6B43"/>
    <w:rsid w:val="00215CDD"/>
    <w:rsid w:val="0023403D"/>
    <w:rsid w:val="00243A4D"/>
    <w:rsid w:val="00262E7F"/>
    <w:rsid w:val="00283809"/>
    <w:rsid w:val="002A6164"/>
    <w:rsid w:val="002D6E91"/>
    <w:rsid w:val="002D7583"/>
    <w:rsid w:val="0030413A"/>
    <w:rsid w:val="00341B62"/>
    <w:rsid w:val="0039720F"/>
    <w:rsid w:val="003C1FAA"/>
    <w:rsid w:val="003F0CEB"/>
    <w:rsid w:val="003F5D58"/>
    <w:rsid w:val="003F760A"/>
    <w:rsid w:val="00443607"/>
    <w:rsid w:val="00481A33"/>
    <w:rsid w:val="00497FB6"/>
    <w:rsid w:val="004A0E50"/>
    <w:rsid w:val="004B72A9"/>
    <w:rsid w:val="004D61B5"/>
    <w:rsid w:val="00503785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96AAB"/>
    <w:rsid w:val="007A5DAF"/>
    <w:rsid w:val="007C5E77"/>
    <w:rsid w:val="00801912"/>
    <w:rsid w:val="00804778"/>
    <w:rsid w:val="00820166"/>
    <w:rsid w:val="00823E44"/>
    <w:rsid w:val="00852BC6"/>
    <w:rsid w:val="0085463C"/>
    <w:rsid w:val="008D12F2"/>
    <w:rsid w:val="00902FB0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AF2A8C"/>
    <w:rsid w:val="00B443D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832A9"/>
    <w:rsid w:val="00D92198"/>
    <w:rsid w:val="00DD686D"/>
    <w:rsid w:val="00DE60F4"/>
    <w:rsid w:val="00E86B15"/>
    <w:rsid w:val="00EA30C4"/>
    <w:rsid w:val="00EA3AF8"/>
    <w:rsid w:val="00EB07C2"/>
    <w:rsid w:val="00EB379C"/>
    <w:rsid w:val="00EC2F02"/>
    <w:rsid w:val="00ED59B9"/>
    <w:rsid w:val="00EE6B44"/>
    <w:rsid w:val="00F301AA"/>
    <w:rsid w:val="00F31B63"/>
    <w:rsid w:val="00F33CE5"/>
    <w:rsid w:val="00F45796"/>
    <w:rsid w:val="00F57284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B6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B6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St-2875/2016</izvorni_sadrzaj>
    <derivirana_varijabla naziv="DomainObject.Predmet.OznakaBroj_1">St-2875/2016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VELE-PLAN d.o.o. za trgovinu i usluge</izvorni_sadrzaj>
    <derivirana_varijabla naziv="DomainObject.Predmet.ProtustrankaFormated_1">  VELE-PLAN d.o.o. za trgovinu i usluge</derivirana_varijabla>
  </DomainObject.Predmet.ProtustrankaFormated>
  <DomainObject.Predmet.ProtustrankaFormatedOIB>
    <izvorni_sadrzaj>  VELE-PLAN d.o.o. za trgovinu i usluge, OIB 49231483730</izvorni_sadrzaj>
    <derivirana_varijabla naziv="DomainObject.Predmet.ProtustrankaFormatedOIB_1">  VELE-PLAN d.o.o. za trgovinu i usluge, OIB 49231483730</derivirana_varijabla>
  </DomainObject.Predmet.ProtustrankaFormatedOIB>
  <DomainObject.Predmet.ProtustrankaFormatedWithAdress>
    <izvorni_sadrzaj> VELE-PLAN d.o.o. za trgovinu i usluge, Šubićeva 42, 10000 Zagreb</izvorni_sadrzaj>
    <derivirana_varijabla naziv="DomainObject.Predmet.ProtustrankaFormatedWithAdress_1"> VELE-PLAN d.o.o. za trgovinu i usluge, Šubićeva 42, 10000 Zagreb</derivirana_varijabla>
  </DomainObject.Predmet.ProtustrankaFormatedWithAdress>
  <DomainObject.Predmet.ProtustrankaFormatedWithAdressOIB>
    <izvorni_sadrzaj> VELE-PLAN d.o.o. za trgovinu i usluge, OIB 49231483730, Šubićeva 42, 10000 Zagreb</izvorni_sadrzaj>
    <derivirana_varijabla naziv="DomainObject.Predmet.ProtustrankaFormatedWithAdressOIB_1"> VELE-PLAN d.o.o. za trgovinu i usluge, OIB 49231483730, Šubićeva 42, 10000 Zagreb</derivirana_varijabla>
  </DomainObject.Predmet.ProtustrankaFormatedWithAdressOIB>
  <DomainObject.Predmet.ProtustrankaWithAdress>
    <izvorni_sadrzaj>VELE-PLAN d.o.o. za trgovinu i usluge Šubićeva 42, 10000 Zagreb</izvorni_sadrzaj>
    <derivirana_varijabla naziv="DomainObject.Predmet.ProtustrankaWithAdress_1">VELE-PLAN d.o.o. za trgovinu i usluge Šubićeva 42, 10000 Zagreb</derivirana_varijabla>
  </DomainObject.Predmet.ProtustrankaWithAdress>
  <DomainObject.Predmet.ProtustrankaWithAdressOIB>
    <izvorni_sadrzaj>VELE-PLAN d.o.o. za trgovinu i usluge, OIB 49231483730, Šubićeva 42, 10000 Zagreb</izvorni_sadrzaj>
    <derivirana_varijabla naziv="DomainObject.Predmet.ProtustrankaWithAdressOIB_1">VELE-PLAN d.o.o. za trgovinu i usluge, OIB 49231483730, Šubićeva 42, 10000 Zagreb</derivirana_varijabla>
  </DomainObject.Predmet.ProtustrankaWithAdressOIB>
  <DomainObject.Predmet.ProtustrankaNazivFormated>
    <izvorni_sadrzaj>VELE-PLAN d.o.o. za trgovinu i usluge</izvorni_sadrzaj>
    <derivirana_varijabla naziv="DomainObject.Predmet.ProtustrankaNazivFormated_1">VELE-PLAN d.o.o. za trgovinu i usluge</derivirana_varijabla>
  </DomainObject.Predmet.ProtustrankaNazivFormated>
  <DomainObject.Predmet.ProtustrankaNazivFormatedOIB>
    <izvorni_sadrzaj>VELE-PLAN d.o.o. za trgovinu i usluge, OIB 49231483730</izvorni_sadrzaj>
    <derivirana_varijabla naziv="DomainObject.Predmet.ProtustrankaNazivFormatedOIB_1">VELE-PLAN d.o.o. za trgovinu i usluge, OIB 49231483730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VELE-PLAN d.o.o. za trgovinu i usluge</item>
    </izvorni_sadrzaj>
    <derivirana_varijabla naziv="DomainObject.Predmet.ProtuStrankaListFormated_1">
      <item>VELE-PLAN d.o.o. za trgovinu i usluge</item>
    </derivirana_varijabla>
  </DomainObject.Predmet.ProtuStrankaListFormated>
  <DomainObject.Predmet.ProtuStrankaListFormatedOIB>
    <izvorni_sadrzaj>
      <item>VELE-PLAN d.o.o. za trgovinu i usluge, OIB 49231483730</item>
    </izvorni_sadrzaj>
    <derivirana_varijabla naziv="DomainObject.Predmet.ProtuStrankaListFormatedOIB_1">
      <item>VELE-PLAN d.o.o. za trgovinu i usluge, OIB 49231483730</item>
    </derivirana_varijabla>
  </DomainObject.Predmet.ProtuStrankaListFormatedOIB>
  <DomainObject.Predmet.ProtuStrankaListFormatedWithAdress>
    <izvorni_sadrzaj>
      <item>VELE-PLAN d.o.o. za trgovinu i usluge, Šubićeva 42, 10000 Zagreb</item>
    </izvorni_sadrzaj>
    <derivirana_varijabla naziv="DomainObject.Predmet.ProtuStrankaListFormatedWithAdress_1">
      <item>VELE-PLAN d.o.o. za trgovinu i usluge, Šubićeva 42, 10000 Zagreb</item>
    </derivirana_varijabla>
  </DomainObject.Predmet.ProtuStrankaListFormatedWithAdress>
  <DomainObject.Predmet.ProtuStrankaListFormatedWithAdressOIB>
    <izvorni_sadrzaj>
      <item>VELE-PLAN d.o.o. za trgovinu i usluge, OIB 49231483730, Šubićeva 42, 10000 Zagreb</item>
    </izvorni_sadrzaj>
    <derivirana_varijabla naziv="DomainObject.Predmet.ProtuStrankaListFormatedWithAdressOIB_1">
      <item>VELE-PLAN d.o.o. za trgovinu i usluge, OIB 49231483730, Šubićeva 42, 10000 Zagreb</item>
    </derivirana_varijabla>
  </DomainObject.Predmet.ProtuStrankaListFormatedWithAdressOIB>
  <DomainObject.Predmet.ProtuStrankaListNazivFormated>
    <izvorni_sadrzaj>
      <item>VELE-PLAN d.o.o. za trgovinu i usluge</item>
    </izvorni_sadrzaj>
    <derivirana_varijabla naziv="DomainObject.Predmet.ProtuStrankaListNazivFormated_1">
      <item>VELE-PLAN d.o.o. za trgovinu i usluge</item>
    </derivirana_varijabla>
  </DomainObject.Predmet.ProtuStrankaListNazivFormated>
  <DomainObject.Predmet.ProtuStrankaListNazivFormatedOIB>
    <izvorni_sadrzaj>
      <item>VELE-PLAN d.o.o. za trgovinu i usluge, OIB 49231483730</item>
    </izvorni_sadrzaj>
    <derivirana_varijabla naziv="DomainObject.Predmet.ProtuStrankaListNazivFormatedOIB_1">
      <item>VELE-PLAN d.o.o. za trgovinu i usluge, OIB 49231483730</item>
    </derivirana_varijabla>
  </DomainObject.Predmet.ProtuStrankaListNazivFormatedOIB>
  <DomainObject.Predmet.OstaliListFormated>
    <izvorni_sadrzaj>
      <item>Jose Manzano</item>
    </izvorni_sadrzaj>
    <derivirana_varijabla naziv="DomainObject.Predmet.OstaliListFormated_1">
      <item>Jose Manzano</item>
    </derivirana_varijabla>
  </DomainObject.Predmet.OstaliListFormated>
  <DomainObject.Predmet.OstaliListFormatedOIB>
    <izvorni_sadrzaj>
      <item>Jose Manzano, OIB 89508930205</item>
    </izvorni_sadrzaj>
    <derivirana_varijabla naziv="DomainObject.Predmet.OstaliListFormatedOIB_1">
      <item>Jose Manzano, OIB 89508930205</item>
    </derivirana_varijabla>
  </DomainObject.Predmet.OstaliListFormatedOIB>
  <DomainObject.Predmet.OstaliListFormatedWithAdress>
    <izvorni_sadrzaj>
      <item>Jose Manzano, W.41 Street 1240, Los Angeles</item>
    </izvorni_sadrzaj>
    <derivirana_varijabla naziv="DomainObject.Predmet.OstaliListFormatedWithAdress_1">
      <item>Jose Manzano, W.41 Street 1240, Los Angeles</item>
    </derivirana_varijabla>
  </DomainObject.Predmet.OstaliListFormatedWithAdress>
  <DomainObject.Predmet.OstaliListFormatedWithAdressOIB>
    <izvorni_sadrzaj>
      <item>Jose Manzano, OIB 89508930205, W.41 Street 1240, Los Angeles</item>
    </izvorni_sadrzaj>
    <derivirana_varijabla naziv="DomainObject.Predmet.OstaliListFormatedWithAdressOIB_1">
      <item>Jose Manzano, OIB 89508930205, W.41 Street 1240, Los Angeles</item>
    </derivirana_varijabla>
  </DomainObject.Predmet.OstaliListFormatedWithAdressOIB>
  <DomainObject.Predmet.OstaliListNazivFormated>
    <izvorni_sadrzaj>
      <item>Jose Manzano</item>
    </izvorni_sadrzaj>
    <derivirana_varijabla naziv="DomainObject.Predmet.OstaliListNazivFormated_1">
      <item>Jose Manzano</item>
    </derivirana_varijabla>
  </DomainObject.Predmet.OstaliListNazivFormated>
  <DomainObject.Predmet.OstaliListNazivFormatedOIB>
    <izvorni_sadrzaj>
      <item>Jose Manzano, OIB 89508930205</item>
    </izvorni_sadrzaj>
    <derivirana_varijabla naziv="DomainObject.Predmet.OstaliListNazivFormatedOIB_1">
      <item>Jose Manzano, OIB 89508930205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VELE-PLAN d.o.o. za trgovinu i usluge</izvorni_sadrzaj>
    <derivirana_varijabla naziv="DomainObject.Predmet.ProtustrankaIDrugi_1">VELE-PLAN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VELE-PLAN d.o.o. za trgovinu i usluge, OIB 49231483730, Šubićeva 42, 10000 Zagreb</izvorni_sadrzaj>
    <derivirana_varijabla naziv="DomainObject.Predmet.ProtustrankaIDrugiAdressOIB_1">VELE-PLAN d.o.o. za trgovinu i usluge, OIB 49231483730,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VELE-PLAN d.o.o. za trgovinu i usluge</item>
      <item>Jose Manzano</item>
    </izvorni_sadrzaj>
    <derivirana_varijabla naziv="DomainObject.Predmet.SudioniciListNaziv_1">
      <item>FINA Regionalni centar Zagreb</item>
      <item>VELE-PLAN d.o.o. za trgovinu i usluge</item>
      <item>Jose Manzano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VELE-PLAN d.o.o. za trgovinu i usluge, OIB 49231483730, Šubićeva 42,10000 Zagreb</item>
      <item>Jose Manzano, OIB 89508930205, W.41 Street 1240,Los Angeles</item>
    </izvorni_sadrzaj>
    <derivirana_varijabla naziv="DomainObject.Predmet.SudioniciListAdressOIB_1">
      <item>FINA Regionalni centar Zagreb, OIB 85821130368, Trg svibanjskih žrtava 1995. br. 1,10000 Zagreb</item>
      <item>VELE-PLAN d.o.o. za trgovinu i usluge, OIB 49231483730, Šubićeva 42,10000 Zagreb</item>
      <item>Jose Manzano, OIB 89508930205, W.41 Street 1240,Los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49231483730</item>
      <item>, OIB 89508930205</item>
    </izvorni_sadrzaj>
    <derivirana_varijabla naziv="DomainObject.Predmet.SudioniciListNazivOIB_1">
      <item>, OIB 85821130368</item>
      <item>, OIB 49231483730</item>
      <item>, OIB 89508930205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2779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2016-09-23T12:20:00Z</dcterms:created>
  <dc:creator>Vinka Mihalinčić</dc:creator>
  <cp:lastModifiedBy>Vinka Mihalinčić</cp:lastModifiedBy>
  <cp:lastPrinted>2016-09-23T12:16:00Z</cp:lastPrinted>
  <dcterms:modified xmlns:xsi="http://www.w3.org/2001/XMLSchema-instance" xsi:type="dcterms:W3CDTF">2016-09-23T12:22:00Z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