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942c" w14:paraId="e7e942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DB0871">
        <w:rPr>
          <w:lang w:val="hr-HR"/>
        </w:rPr>
        <w:t xml:space="preserve">  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B0871">
        <w:rPr>
          <w:lang w:val="hr-HR"/>
        </w:rPr>
        <w:t>81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B0871">
        <w:rPr>
          <w:lang w:val="hr-HR"/>
        </w:rPr>
        <w:t xml:space="preserve">LANKOM </w:t>
      </w:r>
      <w:r w:rsidR="00E8008F">
        <w:rPr>
          <w:lang w:val="hr-HR"/>
        </w:rPr>
        <w:t>jednostavno društvo</w:t>
      </w:r>
      <w:r w:rsidR="00DB0871">
        <w:rPr>
          <w:lang w:val="hr-HR"/>
        </w:rPr>
        <w:t xml:space="preserve"> s ograničenom odgovornošću za trgovinu,</w:t>
      </w:r>
      <w:r w:rsidR="00E8008F">
        <w:rPr>
          <w:lang w:val="hr-HR"/>
        </w:rPr>
        <w:t xml:space="preserve"> proizvodnju i </w:t>
      </w:r>
      <w:r w:rsidR="00DB0871">
        <w:rPr>
          <w:lang w:val="hr-HR"/>
        </w:rPr>
        <w:t>usluge</w:t>
      </w:r>
      <w:r w:rsidR="00E8008F">
        <w:rPr>
          <w:lang w:val="hr-HR"/>
        </w:rPr>
        <w:t xml:space="preserve">, </w:t>
      </w:r>
      <w:r w:rsidR="00DB0871">
        <w:rPr>
          <w:lang w:val="hr-HR"/>
        </w:rPr>
        <w:t>Veliko Trojstvo</w:t>
      </w:r>
      <w:r w:rsidR="00E8008F">
        <w:rPr>
          <w:lang w:val="hr-HR"/>
        </w:rPr>
        <w:t xml:space="preserve">, </w:t>
      </w:r>
      <w:r w:rsidR="00DB0871">
        <w:rPr>
          <w:lang w:val="hr-HR"/>
        </w:rPr>
        <w:t>Bilogorska ulica 36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DB0871">
        <w:rPr>
          <w:lang w:val="hr-HR"/>
        </w:rPr>
        <w:t>010092179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B0871">
        <w:rPr>
          <w:lang w:val="hr-HR"/>
        </w:rPr>
        <w:t>70762664572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B0871">
        <w:rPr>
          <w:lang w:val="hr-HR"/>
        </w:rPr>
        <w:t>81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DB0871">
        <w:rPr>
          <w:lang w:val="hr-HR"/>
        </w:rPr>
        <w:t>27. siječnja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B0871">
        <w:rPr>
          <w:lang w:val="hr-HR"/>
        </w:rPr>
        <w:t>12.360,00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B0871">
        <w:rPr>
          <w:lang w:val="hr-HR"/>
        </w:rPr>
        <w:t>Ivana Koruc</w:t>
      </w:r>
      <w:r w:rsidR="00E8008F">
        <w:rPr>
          <w:lang w:val="hr-HR"/>
        </w:rPr>
        <w:t xml:space="preserve">, iz </w:t>
      </w:r>
      <w:r w:rsidR="00DB0871">
        <w:rPr>
          <w:lang w:val="hr-HR"/>
        </w:rPr>
        <w:t>Velikog Trojstva</w:t>
      </w:r>
      <w:r w:rsidR="00E8008F">
        <w:rPr>
          <w:lang w:val="hr-HR"/>
        </w:rPr>
        <w:t xml:space="preserve">, </w:t>
      </w:r>
      <w:r w:rsidR="00DB0871">
        <w:rPr>
          <w:lang w:val="hr-HR"/>
        </w:rPr>
        <w:t>Bilogorska ulica 36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DB0871">
        <w:rPr>
          <w:lang w:val="hr-HR"/>
        </w:rPr>
        <w:t>28920826843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B0871">
        <w:rPr>
          <w:lang w:val="hr-HR"/>
        </w:rPr>
        <w:t>01. veljače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DB0871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B0871">
        <w:rPr>
          <w:lang w:val="hr-HR"/>
        </w:rPr>
        <w:t>01.02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DB0871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6DD" w:rsidR="001D16DD">
      <w:r>
        <w:separator/>
      </w:r>
    </w:p>
  </w:endnote>
  <w:endnote w:id="0" w:type="continuationSeparator">
    <w:p w:rsidRDefault="001D16DD" w:rsidR="001D1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6DD" w:rsidR="001D16DD">
      <w:r>
        <w:separator/>
      </w:r>
    </w:p>
  </w:footnote>
  <w:footnote w:id="0" w:type="continuationSeparator">
    <w:p w:rsidRDefault="001D16DD" w:rsidR="001D16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0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1D16DD"/>
    <w:rsid w:val="00230CD2"/>
    <w:rsid w:val="0032457F"/>
    <w:rsid w:val="003E0954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7587E"/>
    <w:rsid w:val="00982044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B0871"/>
    <w:rsid w:val="00DC7979"/>
    <w:rsid w:val="00E8008F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2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0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0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0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0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2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0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0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0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0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St-81/2016</izvorni_sadrzaj>
    <derivirana_varijabla naziv="DomainObject.Predmet.OznakaBroj_1">St-81/2016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LANKOM jednostavno društvo s ograničenom odgovornošću za trgovinu, proizvodnju i usluge, Veliko Trojstvo</izvorni_sadrzaj>
    <derivirana_varijabla naziv="DomainObject.Predmet.ProtustrankaFormated_1">  LANKOM jednostavno društvo s ograničenom odgovornošću za trgovinu, proizvodnju i usluge, Veliko Trojstvo</derivirana_varijabla>
  </DomainObject.Predmet.ProtustrankaFormated>
  <DomainObject.Predmet.ProtustrankaFormatedOIB>
    <izvorni_sadrzaj>  LANKOM jednostavno društvo s ograničenom odgovornošću za trgovinu, proizvodnju i usluge, Veliko Trojstvo, OIB 70762664572</izvorni_sadrzaj>
    <derivirana_varijabla naziv="DomainObject.Predmet.ProtustrankaFormatedOIB_1">  LANKOM jednostavno društvo s ograničenom odgovornošću za trgovinu, proizvodnju i usluge, Veliko Trojstvo, OIB 70762664572</derivirana_varijabla>
  </DomainObject.Predmet.ProtustrankaFormatedOIB>
  <DomainObject.Predmet.ProtustrankaFormatedWithAdress>
    <izvorni_sadrzaj> LANKOM jednostavno društvo s ograničenom odgovornošću za trgovinu, proizvodnju i usluge, Veliko Trojstvo, Bilogorska ulica 36, 43000 Veliko Trojstvo</izvorni_sadrzaj>
    <derivirana_varijabla naziv="DomainObject.Predmet.ProtustrankaFormatedWithAdress_1"> LANKOM jednostavno društvo s ograničenom odgovornošću za trgovinu, proizvodnju i usluge, Veliko Trojstvo, Bilogorska ulica 36, 43000 Veliko Trojstvo</derivirana_varijabla>
  </DomainObject.Predmet.ProtustrankaFormatedWithAdress>
  <DomainObject.Predmet.ProtustrankaFormatedWithAdressOIB>
    <izvorni_sadrzaj> LANKOM jednostavno društvo s ograničenom odgovornošću za trgovinu, proizvodnju i usluge, Veliko Trojstvo, OIB 70762664572, Bilogorska ulica 36, 43000 Veliko Trojstvo</izvorni_sadrzaj>
    <derivirana_varijabla naziv="DomainObject.Predmet.ProtustrankaFormatedWithAdressOIB_1"> LANKOM jednostavno društvo s ograničenom odgovornošću za trgovinu, proizvodnju i usluge, Veliko Trojstvo, OIB 70762664572, Bilogorska ulica 36, 43000 Veliko Trojstvo</derivirana_varijabla>
  </DomainObject.Predmet.ProtustrankaFormatedWithAdressOIB>
  <DomainObject.Predmet.ProtustrankaWithAdress>
    <izvorni_sadrzaj>LANKOM jednostavno društvo s ograničenom odgovornošću za trgovinu, proizvodnju i usluge, Veliko Trojstvo Bilogorska ulica 36, 43000 Veliko Trojstvo</izvorni_sadrzaj>
    <derivirana_varijabla naziv="DomainObject.Predmet.ProtustrankaWithAdress_1">LANKOM jednostavno društvo s ograničenom odgovornošću za trgovinu, proizvodnju i usluge, Veliko Trojstvo Bilogorska ulica 36, 43000 Veliko Trojstvo</derivirana_varijabla>
  </DomainObject.Predmet.ProtustrankaWithAdress>
  <DomainObject.Predmet.ProtustrankaWithAdressOIB>
    <izvorni_sadrzaj>LANKOM jednostavno društvo s ograničenom odgovornošću za trgovinu, proizvodnju i usluge, Veliko Trojstvo, OIB 70762664572, Bilogorska ulica 36, 43000 Veliko Trojstvo</izvorni_sadrzaj>
    <derivirana_varijabla naziv="DomainObject.Predmet.ProtustrankaWithAdressOIB_1">LANKOM jednostavno društvo s ograničenom odgovornošću za trgovinu, proizvodnju i usluge, Veliko Trojstvo, OIB 70762664572, Bilogorska ulica 36, 43000 Veliko Trojstvo</derivirana_varijabla>
  </DomainObject.Predmet.ProtustrankaWithAdressOIB>
  <DomainObject.Predmet.ProtustrankaNazivFormated>
    <izvorni_sadrzaj>LANKOM jednostavno društvo s ograničenom odgovornošću za trgovinu, proizvodnju i usluge, Veliko Trojstvo</izvorni_sadrzaj>
    <derivirana_varijabla naziv="DomainObject.Predmet.ProtustrankaNazivFormated_1">LANKOM jednostavno društvo s ograničenom odgovornošću za trgovinu, proizvodnju i usluge, Veliko Trojstvo</derivirana_varijabla>
  </DomainObject.Predmet.ProtustrankaNazivFormated>
  <DomainObject.Predmet.ProtustrankaNazivFormatedOIB>
    <izvorni_sadrzaj>LANKOM jednostavno društvo s ograničenom odgovornošću za trgovinu, proizvodnju i usluge, Veliko Trojstvo, OIB 70762664572</izvorni_sadrzaj>
    <derivirana_varijabla naziv="DomainObject.Predmet.ProtustrankaNazivFormatedOIB_1">LANKOM jednostavno društvo s ograničenom odgovornošću za trgovinu, proizvodnju i usluge, Veliko Trojstvo, OIB 70762664572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LANKOM jednostavno društvo s ograničenom odgovornošću za trgovinu, proizvodnju i usluge, Veliko Trojstvo</item>
    </izvorni_sadrzaj>
    <derivirana_varijabla naziv="DomainObject.Predmet.ProtuStrankaListFormated_1">
      <item>LANKOM jednostavno društvo s ograničenom odgovornošću za trgovinu, proizvodnju i usluge, Veliko Trojstvo</item>
    </derivirana_varijabla>
  </DomainObject.Predmet.ProtuStrankaListFormated>
  <DomainObject.Predmet.ProtuStrankaListFormatedOIB>
    <izvorni_sadrzaj>
      <item>LANKOM jednostavno društvo s ograničenom odgovornošću za trgovinu, proizvodnju i usluge, Veliko Trojstvo, OIB 70762664572</item>
    </izvorni_sadrzaj>
    <derivirana_varijabla naziv="DomainObject.Predmet.ProtuStrankaListFormatedOIB_1">
      <item>LANKOM jednostavno društvo s ograničenom odgovornošću za trgovinu, proizvodnju i usluge, Veliko Trojstvo, OIB 70762664572</item>
    </derivirana_varijabla>
  </DomainObject.Predmet.ProtuStrankaListFormatedOIB>
  <DomainObject.Predmet.ProtuStrankaListFormatedWithAdress>
    <izvorni_sadrzaj>
      <item>LANKOM jednostavno društvo s ograničenom odgovornošću za trgovinu, proizvodnju i usluge, Veliko Trojstvo, Bilogorska ulica 36, 43000 Veliko Trojstvo</item>
    </izvorni_sadrzaj>
    <derivirana_varijabla naziv="DomainObject.Predmet.ProtuStrankaListFormatedWithAdress_1">
      <item>LANKOM jednostavno društvo s ograničenom odgovornošću za trgovinu, proizvodnju i usluge, Veliko Trojstvo, Bilogorska ulica 36, 43000 Veliko Trojstvo</item>
    </derivirana_varijabla>
  </DomainObject.Predmet.ProtuStrankaListFormatedWithAdress>
  <DomainObject.Predmet.ProtuStrankaListFormatedWithAdressOIB>
    <izvorni_sadrzaj>
      <item>LANKOM jednostavno društvo s ograničenom odgovornošću za trgovinu, proizvodnju i usluge, Veliko Trojstvo, OIB 70762664572, Bilogorska ulica 36, 43000 Veliko Trojstvo</item>
    </izvorni_sadrzaj>
    <derivirana_varijabla naziv="DomainObject.Predmet.ProtuStrankaListFormatedWithAdressOIB_1">
      <item>LANKOM jednostavno društvo s ograničenom odgovornošću za trgovinu, proizvodnju i usluge, Veliko Trojstvo, OIB 70762664572, Bilogorska ulica 36, 43000 Veliko Trojstvo</item>
    </derivirana_varijabla>
  </DomainObject.Predmet.ProtuStrankaListFormatedWithAdressOIB>
  <DomainObject.Predmet.ProtuStrankaListNazivFormated>
    <izvorni_sadrzaj>
      <item>LANKOM jednostavno društvo s ograničenom odgovornošću za trgovinu, proizvodnju i usluge, Veliko Trojstvo</item>
    </izvorni_sadrzaj>
    <derivirana_varijabla naziv="DomainObject.Predmet.ProtuStrankaListNazivFormated_1">
      <item>LANKOM jednostavno društvo s ograničenom odgovornošću za trgovinu, proizvodnju i usluge, Veliko Trojstvo</item>
    </derivirana_varijabla>
  </DomainObject.Predmet.ProtuStrankaListNazivFormated>
  <DomainObject.Predmet.ProtuStrankaListNazivFormatedOIB>
    <izvorni_sadrzaj>
      <item>LANKOM jednostavno društvo s ograničenom odgovornošću za trgovinu, proizvodnju i usluge, Veliko Trojstvo, OIB 70762664572</item>
    </izvorni_sadrzaj>
    <derivirana_varijabla naziv="DomainObject.Predmet.ProtuStrankaListNazivFormatedOIB_1">
      <item>LANKOM jednostavno društvo s ograničenom odgovornošću za trgovinu, proizvodnju i usluge, Veliko Trojstvo, OIB 70762664572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LANKOM jednostavno društvo s ograničenom odgovornošću za trgovinu, proizvodnju i usluge, Veliko Trojstvo</izvorni_sadrzaj>
    <derivirana_varijabla naziv="DomainObject.Predmet.ProtustrankaIDrugi_1">LANKOM jednostavno društvo s ograničenom odgovornošću za trgovinu, proizvodnju i usluge,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LANKOM jednostavno društvo s ograničenom odgovornošću za trgovinu, proizvodnju i usluge, Veliko Trojstvo, OIB 70762664572, Bilogorska ulica 36, 43000 Veliko Trojstvo</izvorni_sadrzaj>
    <derivirana_varijabla naziv="DomainObject.Predmet.ProtustrankaIDrugiAdressOIB_1">LANKOM jednostavno društvo s ograničenom odgovornošću za trgovinu, proizvodnju i usluge, Veliko Trojstvo, OIB 70762664572, Bilogorska ulica 36,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LANKOM jednostavno društvo s ograničenom odgovornošću za trgovinu, proizvodnju i usluge, Veliko Trojstvo</item>
    </izvorni_sadrzaj>
    <derivirana_varijabla naziv="DomainObject.Predmet.SudioniciListNaziv_1">
      <item>FINA, RC ZAGREB, Podružnica Bjelovar</item>
      <item>LANKOM jednostavno društvo s ograničenom odgovornošću za trgovinu, proizvodnju i usluge, Veliko Trojstvo</item>
    </derivirana_varijabla>
  </DomainObject.Predmet.SudioniciListNaziv>
  <DomainObject.Predmet.SudioniciListAdressOIB>
    <izvorni_sadrzaj>
      <item>FINA, RC ZAGREB, Podružnica Bjelovar, OIB 85821130368, F. Supila 4,43000 Bjelovar</item>
      <item>LANKOM jednostavno društvo s ograničenom odgovornošću za trgovinu, proizvodnju i usluge, Veliko Trojstvo, OIB 70762664572, Bilogorska ulica 36,43000 Veliko Trojstvo</item>
    </izvorni_sadrzaj>
    <derivirana_varijabla naziv="DomainObject.Predmet.SudioniciListAdressOIB_1">
      <item>FINA, RC ZAGREB, Podružnica Bjelovar, OIB 85821130368, F. Supila 4,43000 Bjelovar</item>
      <item>LANKOM jednostavno društvo s ograničenom odgovornošću za trgovinu, proizvodnju i usluge, Veliko Trojstvo, OIB 70762664572, Bilogorska ulica 36,43000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70762664572</item>
    </izvorni_sadrzaj>
    <derivirana_varijabla naziv="DomainObject.Predmet.SudioniciListNazivOIB_1">
      <item>, OIB 85821130368</item>
      <item>, OIB 70762664572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3FA10-EC1B-4039-904B-343311E35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1768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2016-02-01T07:08:00Z</dcterms:created>
  <dc:creator>ssabljic</dc:creator>
  <cp:lastModifiedBy>Miroslav Lovreković</cp:lastModifiedBy>
  <cp:lastPrinted>2016-01-08T13:56:00Z</cp:lastPrinted>
  <dcterms:modified xmlns:xsi="http://www.w3.org/2001/XMLSchema-instance" xsi:type="dcterms:W3CDTF">2016-02-01T07:09:00Z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