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7b07" w14:paraId="2527b07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BA64FD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St-2026</w:t>
      </w:r>
      <w:r w:rsidR="00146043">
        <w:rPr>
          <w:rFonts w:hAnsi="Times New Roman" w:ascii="Times New Roman"/>
          <w:lang w:val="hr-HR"/>
        </w:rPr>
        <w:t>/15-</w:t>
      </w:r>
      <w:r w:rsidR="008D2BDC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A64FD" w:rsidRPr="00BA64FD">
        <w:rPr>
          <w:rFonts w:hAnsi="Times New Roman" w:ascii="Times New Roman"/>
          <w:szCs w:val="24"/>
        </w:rPr>
        <w:t>VAR INSTALACIJE d.o.o., Zagreb, Nikole Pavića 30, OIB: 90195954104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8D2BDC">
        <w:rPr>
          <w:rFonts w:hAnsi="Times New Roman" w:ascii="Times New Roman"/>
          <w:szCs w:val="24"/>
          <w:lang w:val="hr-HR"/>
        </w:rPr>
        <w:t>11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BA64FD" w:rsidRPr="00BA64FD">
        <w:rPr>
          <w:rFonts w:hAnsi="Times New Roman" w:ascii="Times New Roman"/>
          <w:szCs w:val="24"/>
        </w:rPr>
        <w:t>VAR INSTALACIJE d.o.o., Zagreb, Nikole Pavića 30, OIB: 90195954104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8D2BDC">
        <w:rPr>
          <w:rFonts w:hAnsi="Times New Roman" w:ascii="Times New Roman"/>
          <w:szCs w:val="24"/>
        </w:rPr>
        <w:t>11</w:t>
      </w:r>
      <w:r w:rsidR="003E3A62">
        <w:rPr>
          <w:rFonts w:hAnsi="Times New Roman" w:ascii="Times New Roman"/>
          <w:szCs w:val="24"/>
        </w:rPr>
        <w:t>. siječnja 2016. u 13:3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8D2BDC">
        <w:rPr>
          <w:rFonts w:hAnsi="Times New Roman" w:ascii="Times New Roman"/>
          <w:szCs w:val="24"/>
        </w:rPr>
        <w:t xml:space="preserve"> </w:t>
      </w:r>
      <w:r w:rsidR="00BA64FD">
        <w:rPr>
          <w:rFonts w:hAnsi="Times New Roman" w:ascii="Times New Roman"/>
          <w:szCs w:val="24"/>
        </w:rPr>
        <w:t>Renato Sabljić, Zagreb, Zdenački zavoj 14, OIB: 74644810692.</w:t>
      </w:r>
    </w:p>
    <w:p w:rsidRDefault="00BA64FD" w:rsidP="00BA64FD" w:rsidR="00BA64FD" w:rsidRPr="00083AA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BA64FD" w:rsidRPr="00BA64FD">
        <w:rPr>
          <w:rFonts w:hAnsi="Times New Roman" w:ascii="Times New Roman"/>
          <w:szCs w:val="24"/>
        </w:rPr>
        <w:t>VAR INSTALACIJE d.o.o., Zagreb, Nikole Pavića 30, OIB: 90195954104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CA39CD">
        <w:rPr>
          <w:rFonts w:hAnsi="Times New Roman" w:ascii="Times New Roman"/>
          <w:lang w:val="hr-HR"/>
        </w:rPr>
        <w:t>dana 11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sectPr w:rsidSect="00F86F83" w:rsidR="00182088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4840797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571AA" w:rsidRPr="002571AA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8D2BDC">
          <w:rPr>
            <w:rFonts w:hAnsi="Times New Roman" w:ascii="Times New Roman"/>
          </w:rPr>
          <w:t xml:space="preserve">                     </w:t>
        </w:r>
        <w:r w:rsidR="00BA64FD">
          <w:rPr>
            <w:rFonts w:hAnsi="Times New Roman" w:ascii="Times New Roman"/>
          </w:rPr>
          <w:t>75. St-2026</w:t>
        </w:r>
        <w:r>
          <w:rPr>
            <w:rFonts w:hAnsi="Times New Roman" w:ascii="Times New Roman"/>
          </w:rPr>
          <w:t>/15-</w:t>
        </w:r>
        <w:r w:rsidR="008D2BDC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B12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2333CD"/>
    <w:rsid w:val="002571AA"/>
    <w:rsid w:val="00385410"/>
    <w:rsid w:val="003E3A62"/>
    <w:rsid w:val="0042162E"/>
    <w:rsid w:val="0044662D"/>
    <w:rsid w:val="004C69B9"/>
    <w:rsid w:val="00532B71"/>
    <w:rsid w:val="005940E9"/>
    <w:rsid w:val="005D55AF"/>
    <w:rsid w:val="006356C5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57DD4"/>
    <w:rsid w:val="00867F16"/>
    <w:rsid w:val="0088293F"/>
    <w:rsid w:val="008D2BDC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BA64FD"/>
    <w:rsid w:val="00C17143"/>
    <w:rsid w:val="00C3758E"/>
    <w:rsid w:val="00C57CAF"/>
    <w:rsid w:val="00CA2B28"/>
    <w:rsid w:val="00CA39CD"/>
    <w:rsid w:val="00CF2939"/>
    <w:rsid w:val="00D30F85"/>
    <w:rsid w:val="00D36B5F"/>
    <w:rsid w:val="00D44D4F"/>
    <w:rsid w:val="00D955F3"/>
    <w:rsid w:val="00DA2AB9"/>
    <w:rsid w:val="00DB29D2"/>
    <w:rsid w:val="00DB4528"/>
    <w:rsid w:val="00DC34DC"/>
    <w:rsid w:val="00DD5B8E"/>
    <w:rsid w:val="00EB3161"/>
    <w:rsid w:val="00EC3898"/>
    <w:rsid w:val="00EE5750"/>
    <w:rsid w:val="00EE69E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7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7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2026</izvorni_sadrzaj>
    <derivirana_varijabla naziv="DomainObject.Predmet.Broj_1">2026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St-2026/2015</izvorni_sadrzaj>
    <derivirana_varijabla naziv="DomainObject.Predmet.OznakaBroj_1">St-2026/2015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 INSTALACIJE, d.o.o. zastupanog po punomoćniku Vlado Mraović</izvorni_sadrzaj>
    <derivirana_varijabla naziv="DomainObject.Predmet.ProtustrankaFormated_1">  VAR INSTALACIJE, d.o.o. zastupanog po punomoćniku Vlado Mraović</derivirana_varijabla>
  </DomainObject.Predmet.ProtustrankaFormated>
  <DomainObject.Predmet.ProtustrankaFormatedOIB>
    <izvorni_sadrzaj>  VAR INSTALACIJE, d.o.o., OIB 90195954104 zastupanog po punomoćniku Vlado Mraović</izvorni_sadrzaj>
    <derivirana_varijabla naziv="DomainObject.Predmet.ProtustrankaFormatedOIB_1">  VAR INSTALACIJE, d.o.o., OIB 90195954104 zastupanog po punomoćniku Vlado Mraović</derivirana_varijabla>
  </DomainObject.Predmet.ProtustrankaFormatedOIB>
  <DomainObject.Predmet.ProtustrankaFormatedWithAdress>
    <izvorni_sadrzaj> VAR INSTALACIJE, d.o.o., Nikole Pavića 30, 10000 Zagreb zastupanog po punomoćniku Vlado Mraović</izvorni_sadrzaj>
    <derivirana_varijabla naziv="DomainObject.Predmet.ProtustrankaFormatedWithAdress_1"> VAR INSTALACIJE, d.o.o., Nikole Pavića 30, 10000 Zagreb zastupanog po punomoćniku Vlado Mraović</derivirana_varijabla>
  </DomainObject.Predmet.ProtustrankaFormatedWithAdress>
  <DomainObject.Predmet.ProtustrankaFormatedWithAdressOIB>
    <izvorni_sadrzaj> VAR INSTALACIJE, d.o.o., OIB 90195954104, Nikole Pavića 30, 10000 Zagreb zastupanog po punomoćniku Vlado Mraović</izvorni_sadrzaj>
    <derivirana_varijabla naziv="DomainObject.Predmet.ProtustrankaFormatedWithAdressOIB_1"> VAR INSTALACIJE, d.o.o., OIB 90195954104, Nikole Pavića 30, 10000 Zagreb zastupanog po punomoćniku Vlado Mraović</derivirana_varijabla>
  </DomainObject.Predmet.ProtustrankaFormatedWithAdressOIB>
  <DomainObject.Predmet.ProtustrankaWithAdress>
    <izvorni_sadrzaj>VAR INSTALACIJE, d.o.o. Nikole Pavića 30, 10000 Zagreb</izvorni_sadrzaj>
    <derivirana_varijabla naziv="DomainObject.Predmet.ProtustrankaWithAdress_1">VAR INSTALACIJE, d.o.o. Nikole Pavića 30, 10000 Zagreb</derivirana_varijabla>
  </DomainObject.Predmet.ProtustrankaWithAdress>
  <DomainObject.Predmet.ProtustrankaWithAdressOIB>
    <izvorni_sadrzaj>VAR INSTALACIJE, d.o.o., OIB 90195954104, Nikole Pavića 30, 10000 Zagreb</izvorni_sadrzaj>
    <derivirana_varijabla naziv="DomainObject.Predmet.ProtustrankaWithAdressOIB_1">VAR INSTALACIJE, d.o.o., OIB 90195954104, Nikole Pavića 30, 10000 Zagreb</derivirana_varijabla>
  </DomainObject.Predmet.ProtustrankaWithAdressOIB>
  <DomainObject.Predmet.ProtustrankaNazivFormated>
    <izvorni_sadrzaj>VAR INSTALACIJE, d.o.o.</izvorni_sadrzaj>
    <derivirana_varijabla naziv="DomainObject.Predmet.ProtustrankaNazivFormated_1">VAR INSTALACIJE, d.o.o.</derivirana_varijabla>
  </DomainObject.Predmet.ProtustrankaNazivFormated>
  <DomainObject.Predmet.ProtustrankaNazivFormatedOIB>
    <izvorni_sadrzaj>VAR INSTALACIJE, d.o.o., OIB 90195954104</izvorni_sadrzaj>
    <derivirana_varijabla naziv="DomainObject.Predmet.ProtustrankaNazivFormatedOIB_1">VAR INSTALACIJE, d.o.o., OIB 90195954104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 INSTALACIJE, d.o.o. zastupanog po punomoćniku Vlado Mraović</item>
    </izvorni_sadrzaj>
    <derivirana_varijabla naziv="DomainObject.Predmet.ProtuStrankaListFormated_1">
      <item>VAR INSTALACIJE, d.o.o. zastupanog po punomoćniku Vlado Mraović</item>
    </derivirana_varijabla>
  </DomainObject.Predmet.ProtuStrankaListFormated>
  <DomainObject.Predmet.ProtuStrankaListFormatedOIB>
    <izvorni_sadrzaj>
      <item>VAR INSTALACIJE, d.o.o., OIB 90195954104 zastupanog po punomoćniku Vlado Mraović</item>
    </izvorni_sadrzaj>
    <derivirana_varijabla naziv="DomainObject.Predmet.ProtuStrankaListFormatedOIB_1">
      <item>VAR INSTALACIJE, d.o.o., OIB 90195954104 zastupanog po punomoćniku Vlado Mraović</item>
    </derivirana_varijabla>
  </DomainObject.Predmet.ProtuStrankaListFormatedOIB>
  <DomainObject.Predmet.ProtuStrankaListFormatedWithAdress>
    <izvorni_sadrzaj>
      <item>VAR INSTALACIJE, d.o.o., Nikole Pavića 30, 10000 Zagreb zastupanog po punomoćniku Vlado Mraović</item>
    </izvorni_sadrzaj>
    <derivirana_varijabla naziv="DomainObject.Predmet.ProtuStrankaListFormatedWithAdress_1">
      <item>VAR INSTALACIJE, d.o.o., Nikole Pavića 30, 10000 Zagreb zastupanog po punomoćniku Vlado Mraović</item>
    </derivirana_varijabla>
  </DomainObject.Predmet.ProtuStrankaListFormatedWithAdress>
  <DomainObject.Predmet.ProtuStrankaListFormatedWithAdressOIB>
    <izvorni_sadrzaj>
      <item>VAR INSTALACIJE, d.o.o., OIB 90195954104, Nikole Pavića 30, 10000 Zagreb zastupanog po punomoćniku Vlado Mraović</item>
    </izvorni_sadrzaj>
    <derivirana_varijabla naziv="DomainObject.Predmet.ProtuStrankaListFormatedWithAdressOIB_1">
      <item>VAR INSTALACIJE, d.o.o., OIB 90195954104, Nikole Pavića 30, 10000 Zagreb zastupanog po punomoćniku Vlado Mraović</item>
    </derivirana_varijabla>
  </DomainObject.Predmet.ProtuStrankaListFormatedWithAdressOIB>
  <DomainObject.Predmet.ProtuStrankaListNazivFormated>
    <izvorni_sadrzaj>
      <item>VAR INSTALACIJE, d.o.o.</item>
    </izvorni_sadrzaj>
    <derivirana_varijabla naziv="DomainObject.Predmet.ProtuStrankaListNazivFormated_1">
      <item>VAR INSTALACIJE, d.o.o.</item>
    </derivirana_varijabla>
  </DomainObject.Predmet.ProtuStrankaListNazivFormated>
  <DomainObject.Predmet.ProtuStrankaListNazivFormatedOIB>
    <izvorni_sadrzaj>
      <item>VAR INSTALACIJE, d.o.o., OIB 90195954104</item>
    </izvorni_sadrzaj>
    <derivirana_varijabla naziv="DomainObject.Predmet.ProtuStrankaListNazivFormatedOIB_1">
      <item>VAR INSTALACIJE, d.o.o., OIB 90195954104</item>
    </derivirana_varijabla>
  </DomainObject.Predmet.ProtuStrankaListNazivFormatedOIB>
  <DomainObject.Predmet.OstaliListFormated>
    <izvorni_sadrzaj>
      <item>Vlado Mraović punomoćnik sudionika u postupku VAR INSTALACIJE, d.o.o.</item>
    </izvorni_sadrzaj>
    <derivirana_varijabla naziv="DomainObject.Predmet.OstaliListFormated_1">
      <item>Vlado Mraović punomoćnik sudionika u postupku VAR INSTALACIJE, d.o.o.</item>
    </derivirana_varijabla>
  </DomainObject.Predmet.OstaliListFormated>
  <DomainObject.Predmet.OstaliListFormatedOIB>
    <izvorni_sadrzaj>
      <item>Vlado Mraović, OIB 65249225131 punomoćnik sudionika u postupku VAR INSTALACIJE, d.o.o.</item>
    </izvorni_sadrzaj>
    <derivirana_varijabla naziv="DomainObject.Predmet.OstaliListFormatedOIB_1">
      <item>Vlado Mraović, OIB 65249225131 punomoćnik sudionika u postupku VAR INSTALACIJE, d.o.o.</item>
    </derivirana_varijabla>
  </DomainObject.Predmet.OstaliListFormatedOIB>
  <DomainObject.Predmet.OstaliListFormatedWithAdress>
    <izvorni_sadrzaj>
      <item>Vlado Mraović, Lipanjska 3, 10000 Zagreb punomoćnik sudionika u postupku VAR INSTALACIJE, d.o.o.</item>
    </izvorni_sadrzaj>
    <derivirana_varijabla naziv="DomainObject.Predmet.OstaliListFormatedWithAdress_1">
      <item>Vlado Mraović, Lipanjska 3, 10000 Zagreb punomoćnik sudionika u postupku VAR INSTALACIJE, d.o.o.</item>
    </derivirana_varijabla>
  </DomainObject.Predmet.OstaliListFormatedWithAdress>
  <DomainObject.Predmet.OstaliListFormatedWithAdressOIB>
    <izvorni_sadrzaj>
      <item>Vlado Mraović, OIB 65249225131, Lipanjska 3, 10000 Zagreb punomoćnik sudionika u postupku VAR INSTALACIJE, d.o.o.</item>
    </izvorni_sadrzaj>
    <derivirana_varijabla naziv="DomainObject.Predmet.OstaliListFormatedWithAdressOIB_1">
      <item>Vlado Mraović, OIB 65249225131, Lipanjska 3, 10000 Zagreb punomoćnik sudionika u postupku VAR INSTALACIJE, d.o.o.</item>
    </derivirana_varijabla>
  </DomainObject.Predmet.OstaliListFormatedWithAdressOIB>
  <DomainObject.Predmet.OstaliListNazivFormated>
    <izvorni_sadrzaj>
      <item>Vlado Mraović</item>
    </izvorni_sadrzaj>
    <derivirana_varijabla naziv="DomainObject.Predmet.OstaliListNazivFormated_1">
      <item>Vlado Mraović</item>
    </derivirana_varijabla>
  </DomainObject.Predmet.OstaliListNazivFormated>
  <DomainObject.Predmet.OstaliListNazivFormatedOIB>
    <izvorni_sadrzaj>
      <item>Vlado Mraović, OIB 65249225131</item>
    </izvorni_sadrzaj>
    <derivirana_varijabla naziv="DomainObject.Predmet.OstaliListNazivFormatedOIB_1">
      <item>Vlado Mraović, OIB 65249225131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 INSTALACIJE, d.o.o.</izvorni_sadrzaj>
    <derivirana_varijabla naziv="DomainObject.Predmet.ProtustrankaIDrugi_1">VAR INSTALACIJE,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 INSTALACIJE, d.o.o., OIB 90195954104, Nikole Pavića 30, 10000 Zagreb</izvorni_sadrzaj>
    <derivirana_varijabla naziv="DomainObject.Predmet.ProtustrankaIDrugiAdressOIB_1">VAR INSTALACIJE, d.o.o., OIB 90195954104, Nikole Pavića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VAR INSTALACIJE, d.o.o.</item>
      <item>Vlado Mraović</item>
    </izvorni_sadrzaj>
    <derivirana_varijabla naziv="DomainObject.Predmet.SudioniciListNaziv_1">
      <item>FINA Regionalni centar Zagreb</item>
      <item>VAR INSTALACIJE, d.o.o.</item>
      <item>Vlado Mraović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VAR INSTALACIJE, d.o.o., OIB 90195954104, Nikole Pavića 30,10000 Zagreb</item>
      <item>Vlado Mraović, OIB 65249225131, Lipanjska 3,10000 Zagreb</item>
    </izvorni_sadrzaj>
    <derivirana_varijabla naziv="DomainObject.Predmet.SudioniciListAdressOIB_1">
      <item>FINA Regionalni centar Zagreb, OIB 85821130368, Trg svibanjskih žrtava 1995. 1,10000 Zagreb</item>
      <item>VAR INSTALACIJE, d.o.o., OIB 90195954104, Nikole Pavića 30,10000 Zagreb</item>
      <item>Vlado Mraović, OIB 65249225131, Lipanjska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90195954104</item>
      <item>, OIB 65249225131</item>
    </izvorni_sadrzaj>
    <derivirana_varijabla naziv="DomainObject.Predmet.SudioniciListNazivOIB_1">
      <item>, OIB 85821130368</item>
      <item>, OIB 90195954104</item>
      <item>, OIB 65249225131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D03E0-6F9A-420B-B427-077CEDE272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2237</properties:Characters>
  <properties:Lines>72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2016-01-11T09:56:00Z</dcterms:created>
  <dc:creator>Sudsko vijeæe</dc:creator>
  <cp:lastModifiedBy>Anita Ban</cp:lastModifiedBy>
  <cp:lastPrinted>2016-01-11T09:53:00Z</cp:lastPrinted>
  <dcterms:modified xmlns:xsi="http://www.w3.org/2001/XMLSchema-instance" xsi:type="dcterms:W3CDTF">2016-01-11T09:59:00Z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