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445c" w14:paraId="d4a445c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8F634B">
        <w:t>806</w:t>
      </w:r>
      <w:r w:rsidR="002E2049">
        <w:t>/16-</w:t>
      </w:r>
      <w:r w:rsidR="008F634B">
        <w:t>9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0E06CF">
        <w:t xml:space="preserve">FINA RC Osijek Podružnica Osijek za otvaranje stečajnog postupka nad dužnikom </w:t>
      </w:r>
      <w:r w:rsidR="008F634B" w:rsidRPr="008F634B">
        <w:t>BIOEM j.d.o.o., Čepin, Kralja Zvonimira 2, MBS: 030152613, OIB: 11360811179,</w:t>
      </w:r>
      <w:r w:rsidR="00951975" w:rsidRPr="008F634B">
        <w:t xml:space="preserve"> </w:t>
      </w:r>
      <w:r w:rsidR="00951975">
        <w:t xml:space="preserve">dana </w:t>
      </w:r>
      <w:r w:rsidR="008F634B">
        <w:t>31</w:t>
      </w:r>
      <w:r w:rsidR="00951975">
        <w:t>. siječnja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proofErr w:type="spellStart"/>
      <w:r w:rsidR="008F634B" w:rsidRPr="008F634B">
        <w:rPr>
          <w:color w:val="000000"/>
        </w:rPr>
        <w:t>Emilio</w:t>
      </w:r>
      <w:proofErr w:type="spellEnd"/>
      <w:r w:rsidR="008F634B" w:rsidRPr="008F634B">
        <w:rPr>
          <w:color w:val="000000"/>
        </w:rPr>
        <w:t xml:space="preserve"> </w:t>
      </w:r>
      <w:proofErr w:type="spellStart"/>
      <w:r w:rsidR="008F634B" w:rsidRPr="008F634B">
        <w:rPr>
          <w:color w:val="000000"/>
        </w:rPr>
        <w:t>Perošević</w:t>
      </w:r>
      <w:proofErr w:type="spellEnd"/>
      <w:r w:rsidR="008F634B" w:rsidRPr="008F634B">
        <w:rPr>
          <w:color w:val="000000"/>
        </w:rPr>
        <w:t>, OIB: 78241846025, Čepin, Kralja Zvonimira 2,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8F634B">
        <w:rPr>
          <w:b/>
        </w:rPr>
        <w:t>4</w:t>
      </w:r>
      <w:r w:rsidR="000E06CF" w:rsidRPr="000E06CF">
        <w:rPr>
          <w:b/>
        </w:rPr>
        <w:t>.</w:t>
      </w:r>
      <w:r w:rsidR="008F634B">
        <w:rPr>
          <w:b/>
        </w:rPr>
        <w:t>500</w:t>
      </w:r>
      <w:r w:rsidR="00C06AA6" w:rsidRPr="00050FF8">
        <w:rPr>
          <w:b/>
        </w:rPr>
        <w:t>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8F634B">
        <w:rPr>
          <w:b/>
        </w:rPr>
        <w:t>806</w:t>
      </w:r>
      <w:r w:rsidR="007D3892" w:rsidRPr="007D3892">
        <w:rPr>
          <w:b/>
        </w:rPr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proofErr w:type="spellStart"/>
      <w:r w:rsidR="008F634B" w:rsidRPr="008F634B">
        <w:rPr>
          <w:color w:val="000000"/>
        </w:rPr>
        <w:t>Emilio</w:t>
      </w:r>
      <w:proofErr w:type="spellEnd"/>
      <w:r w:rsidR="008F634B" w:rsidRPr="008F634B">
        <w:rPr>
          <w:color w:val="000000"/>
        </w:rPr>
        <w:t xml:space="preserve"> </w:t>
      </w:r>
      <w:proofErr w:type="spellStart"/>
      <w:r w:rsidR="008F634B" w:rsidRPr="008F634B">
        <w:rPr>
          <w:color w:val="000000"/>
        </w:rPr>
        <w:t>Perošević</w:t>
      </w:r>
      <w:proofErr w:type="spellEnd"/>
      <w:r w:rsidR="008F634B" w:rsidRPr="008F634B">
        <w:rPr>
          <w:color w:val="000000"/>
        </w:rPr>
        <w:t>, OIB: 78241846025, Čepin, Kralja Zvonimira 2,</w:t>
      </w:r>
      <w:r>
        <w:t xml:space="preserve">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8F634B">
        <w:rPr>
          <w:b/>
        </w:rPr>
        <w:t>4.5</w:t>
      </w:r>
      <w:r w:rsidRPr="00050FF8">
        <w:rPr>
          <w:b/>
        </w:rPr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8F634B">
        <w:rPr>
          <w:b/>
        </w:rPr>
        <w:t>806</w:t>
      </w:r>
      <w:r w:rsidR="007D3892" w:rsidRPr="007D3892">
        <w:rPr>
          <w:b/>
        </w:rPr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proofErr w:type="spellStart"/>
      <w:r w:rsidR="008F634B" w:rsidRPr="008F634B">
        <w:rPr>
          <w:color w:val="000000"/>
        </w:rPr>
        <w:t>Emilio</w:t>
      </w:r>
      <w:proofErr w:type="spellEnd"/>
      <w:r w:rsidR="008F634B" w:rsidRPr="008F634B">
        <w:rPr>
          <w:color w:val="000000"/>
        </w:rPr>
        <w:t xml:space="preserve"> </w:t>
      </w:r>
      <w:proofErr w:type="spellStart"/>
      <w:r w:rsidR="008F634B" w:rsidRPr="008F634B">
        <w:rPr>
          <w:color w:val="000000"/>
        </w:rPr>
        <w:t>Perošević</w:t>
      </w:r>
      <w:proofErr w:type="spellEnd"/>
      <w:r w:rsidR="008F634B" w:rsidRPr="008F634B">
        <w:rPr>
          <w:color w:val="000000"/>
        </w:rPr>
        <w:t>, OIB: 78241846025, Čepin, Kralja Zvonimira 2,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proofErr w:type="spellStart"/>
      <w:r w:rsidR="008F634B" w:rsidRPr="008F634B">
        <w:rPr>
          <w:color w:val="000000"/>
        </w:rPr>
        <w:t>Emilio</w:t>
      </w:r>
      <w:proofErr w:type="spellEnd"/>
      <w:r w:rsidR="008F634B" w:rsidRPr="008F634B">
        <w:rPr>
          <w:color w:val="000000"/>
        </w:rPr>
        <w:t xml:space="preserve"> </w:t>
      </w:r>
      <w:proofErr w:type="spellStart"/>
      <w:r w:rsidR="008F634B" w:rsidRPr="008F634B">
        <w:rPr>
          <w:color w:val="000000"/>
        </w:rPr>
        <w:t>Perošević</w:t>
      </w:r>
      <w:proofErr w:type="spellEnd"/>
      <w:r w:rsidR="008F634B" w:rsidRPr="008F634B">
        <w:rPr>
          <w:color w:val="000000"/>
        </w:rPr>
        <w:t>, OIB: 78241846025, Čepin, Kralja Zvonimira 2,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0E06CF" w:rsidP="00FE27D0" w:rsidR="00FE27D0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Broj: 6 St-</w:t>
      </w:r>
      <w:r w:rsidR="008F634B">
        <w:t>806</w:t>
      </w:r>
      <w:r w:rsidR="00FE27D0">
        <w:t>/16-</w:t>
      </w:r>
      <w:r w:rsidR="008F634B">
        <w:t>9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8F634B">
        <w:rPr>
          <w:bCs/>
        </w:rPr>
        <w:t>31</w:t>
      </w:r>
      <w:r w:rsidR="000E06CF">
        <w:rPr>
          <w:bCs/>
        </w:rPr>
        <w:t xml:space="preserve">. </w:t>
      </w:r>
      <w:r w:rsidR="008F634B">
        <w:rPr>
          <w:bCs/>
        </w:rPr>
        <w:t>ožujka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pokretanje stečajnog postupka nad dužnikom </w:t>
      </w:r>
      <w:r w:rsidR="008F634B" w:rsidRPr="008F634B">
        <w:t xml:space="preserve">BIOEM j.d.o.o., Čepin, Kralja Zvonimira 2, MBS: 030152613, OIB: 11360811179, </w:t>
      </w:r>
      <w:r w:rsidR="00742CE9">
        <w:t>temeljem odredbe članka 110. stav 1.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8F634B">
        <w:t>806</w:t>
      </w:r>
      <w:r w:rsidR="007D3892">
        <w:t xml:space="preserve">/16 od </w:t>
      </w:r>
      <w:r w:rsidR="00951975">
        <w:t>16</w:t>
      </w:r>
      <w:r w:rsidR="000E06CF">
        <w:t xml:space="preserve">. </w:t>
      </w:r>
      <w:r w:rsidR="008F634B">
        <w:t>rujna</w:t>
      </w:r>
      <w:r w:rsidR="000E06CF">
        <w:t xml:space="preserve"> </w:t>
      </w:r>
      <w:r w:rsidR="007D3892">
        <w:t>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proofErr w:type="spellStart"/>
      <w:r w:rsidR="008F634B" w:rsidRPr="008F634B">
        <w:rPr>
          <w:color w:val="000000"/>
        </w:rPr>
        <w:t>Emilio</w:t>
      </w:r>
      <w:proofErr w:type="spellEnd"/>
      <w:r w:rsidR="008F634B" w:rsidRPr="008F634B">
        <w:rPr>
          <w:color w:val="000000"/>
        </w:rPr>
        <w:t xml:space="preserve"> </w:t>
      </w:r>
      <w:proofErr w:type="spellStart"/>
      <w:r w:rsidR="008F634B" w:rsidRPr="008F634B">
        <w:rPr>
          <w:color w:val="000000"/>
        </w:rPr>
        <w:t>Perošević</w:t>
      </w:r>
      <w:proofErr w:type="spellEnd"/>
      <w:r w:rsidR="008F634B" w:rsidRPr="008F634B">
        <w:rPr>
          <w:color w:val="000000"/>
        </w:rPr>
        <w:t>, OIB: 78241846025, Čepin, Kralja Zvonimira 2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8F634B">
        <w:t>806</w:t>
      </w:r>
      <w:r w:rsidR="007D3892">
        <w:t xml:space="preserve">/16 od </w:t>
      </w:r>
      <w:r w:rsidR="008F634B">
        <w:t>22</w:t>
      </w:r>
      <w:r w:rsidR="002E2049">
        <w:t xml:space="preserve">. </w:t>
      </w:r>
      <w:r w:rsidR="008F634B">
        <w:t>prosinca</w:t>
      </w:r>
      <w:r w:rsidR="002E2049">
        <w:t xml:space="preserve"> </w:t>
      </w:r>
      <w:r w:rsidR="007D3892">
        <w:t>2016. g.</w:t>
      </w:r>
      <w:r w:rsidR="00477781">
        <w:t xml:space="preserve"> na uplatu</w:t>
      </w:r>
      <w:r w:rsidR="007E6D1A">
        <w:t xml:space="preserve"> dodatnog iznosa predujma u iznosu od </w:t>
      </w:r>
      <w:r w:rsidR="008F634B">
        <w:t>3</w:t>
      </w:r>
      <w:r w:rsidR="000E06CF">
        <w:t>.</w:t>
      </w:r>
      <w:r w:rsidR="008F634B">
        <w:t>500</w:t>
      </w:r>
      <w:r w:rsidR="007E6D1A">
        <w:t>,00 kn  za namirenje troškova stečajnog postupka, u roku od 8 dana, temeljem odredbi članka 113. i članka 114. Stečajnog zakona.  Istim zaključkom osoba ovlašten</w:t>
      </w:r>
      <w:r w:rsidR="00575D73">
        <w:t xml:space="preserve">e osobe </w:t>
      </w:r>
      <w:r w:rsidR="007E6D1A">
        <w:t xml:space="preserve"> za zastupanje dužnika upozoren</w:t>
      </w:r>
      <w:r w:rsidR="00575D73">
        <w:t>e su</w:t>
      </w:r>
      <w:r w:rsidR="007E6D1A">
        <w:t xml:space="preserve"> da ukoliko predujmove ne uplat</w:t>
      </w:r>
      <w:r w:rsidR="00575D73">
        <w:t>e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2E2049">
        <w:t>ak</w:t>
      </w:r>
      <w:r w:rsidR="004C05DB">
        <w:t xml:space="preserve"> St-</w:t>
      </w:r>
      <w:r w:rsidR="008F634B">
        <w:t>806</w:t>
      </w:r>
      <w:r w:rsidR="007D3892">
        <w:t>/16</w:t>
      </w:r>
      <w:r w:rsidR="004C05DB">
        <w:t xml:space="preserve"> od </w:t>
      </w:r>
      <w:r w:rsidR="00951975">
        <w:t>16</w:t>
      </w:r>
      <w:r w:rsidR="000E06CF">
        <w:t>.</w:t>
      </w:r>
      <w:r w:rsidR="008F634B">
        <w:t>9</w:t>
      </w:r>
      <w:r w:rsidR="000E06CF">
        <w:t>.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proofErr w:type="spellStart"/>
      <w:r w:rsidR="008F634B" w:rsidRPr="008F634B">
        <w:rPr>
          <w:color w:val="000000"/>
        </w:rPr>
        <w:t>Emilio</w:t>
      </w:r>
      <w:proofErr w:type="spellEnd"/>
      <w:r w:rsidR="008F634B" w:rsidRPr="008F634B">
        <w:rPr>
          <w:color w:val="000000"/>
        </w:rPr>
        <w:t xml:space="preserve"> </w:t>
      </w:r>
      <w:proofErr w:type="spellStart"/>
      <w:r w:rsidR="008F634B" w:rsidRPr="008F634B">
        <w:rPr>
          <w:color w:val="000000"/>
        </w:rPr>
        <w:t>Perošević</w:t>
      </w:r>
      <w:proofErr w:type="spellEnd"/>
      <w:r w:rsidR="008F634B" w:rsidRPr="008F634B">
        <w:rPr>
          <w:color w:val="000000"/>
        </w:rPr>
        <w:t>, OIB: 78241846025, Čepin, Kralja Zvonimira 2</w:t>
      </w:r>
      <w:r w:rsidR="008F634B">
        <w:rPr>
          <w:color w:val="000000"/>
        </w:rPr>
        <w:t xml:space="preserve"> </w:t>
      </w:r>
      <w:r w:rsidR="002E2049">
        <w:t xml:space="preserve">je zaprimio dana </w:t>
      </w:r>
      <w:r w:rsidR="008F634B">
        <w:t>27</w:t>
      </w:r>
      <w:r w:rsidR="002E2049">
        <w:t xml:space="preserve">. </w:t>
      </w:r>
      <w:r w:rsidR="008F634B">
        <w:t>rujna</w:t>
      </w:r>
      <w:r w:rsidR="002E2049">
        <w:t xml:space="preserve"> 2016. g. a što je utvrđeno uvidom u povratnicu koja se nalazi u spisu te</w:t>
      </w:r>
      <w:r w:rsidR="000E06CF">
        <w:t xml:space="preserve"> Zaključak od </w:t>
      </w:r>
      <w:r w:rsidR="008F634B">
        <w:t>22</w:t>
      </w:r>
      <w:r w:rsidR="002E2049">
        <w:t xml:space="preserve">. </w:t>
      </w:r>
      <w:r w:rsidR="008F634B">
        <w:t>prosinca</w:t>
      </w:r>
      <w:r w:rsidR="002E2049">
        <w:t xml:space="preserve"> </w:t>
      </w:r>
      <w:r w:rsidR="000E06CF">
        <w:t xml:space="preserve">2016. g. </w:t>
      </w:r>
      <w:r w:rsidR="002E2049">
        <w:t xml:space="preserve"> </w:t>
      </w:r>
      <w:r w:rsidR="000E06CF">
        <w:t xml:space="preserve">zaprimio je </w:t>
      </w:r>
      <w:r w:rsidR="008F634B">
        <w:t>27</w:t>
      </w:r>
      <w:r w:rsidR="000E06CF">
        <w:t xml:space="preserve">. </w:t>
      </w:r>
      <w:r w:rsidR="008F634B">
        <w:t>12</w:t>
      </w:r>
      <w:r w:rsidR="000E06CF">
        <w:t xml:space="preserve"> 2016. g. </w:t>
      </w:r>
      <w:r w:rsidR="007D3892">
        <w:t xml:space="preserve"> </w:t>
      </w:r>
      <w:r w:rsidR="005D508E">
        <w:t>a što je utvrđeno uvidom u povratnicu koja se nalazi u spisu</w:t>
      </w:r>
      <w:r w:rsidR="002E2049">
        <w:t xml:space="preserve"> </w:t>
      </w:r>
      <w:r w:rsidR="000634F3">
        <w:t>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8F634B">
        <w:t>31</w:t>
      </w:r>
      <w:r w:rsidR="000E06CF">
        <w:t>. siječnja</w:t>
      </w:r>
      <w:r w:rsidR="00E75FA5">
        <w:t xml:space="preserve"> </w:t>
      </w:r>
      <w:r w:rsidR="002E2049">
        <w:t>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51975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8F634B" w:rsidR="000E06CF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proofErr w:type="spellStart"/>
      <w:r w:rsidR="008F634B" w:rsidRPr="008F634B">
        <w:rPr>
          <w:color w:val="000000"/>
        </w:rPr>
        <w:t>Emilio</w:t>
      </w:r>
      <w:proofErr w:type="spellEnd"/>
      <w:r w:rsidR="008F634B" w:rsidRPr="008F634B">
        <w:rPr>
          <w:color w:val="000000"/>
        </w:rPr>
        <w:t xml:space="preserve"> </w:t>
      </w:r>
      <w:proofErr w:type="spellStart"/>
      <w:r w:rsidR="008F634B" w:rsidRPr="008F634B">
        <w:rPr>
          <w:color w:val="000000"/>
        </w:rPr>
        <w:t>Perošević</w:t>
      </w:r>
      <w:proofErr w:type="spellEnd"/>
      <w:r w:rsidR="008F634B" w:rsidRPr="008F634B">
        <w:rPr>
          <w:color w:val="000000"/>
        </w:rPr>
        <w:t>, Čepin, Kralja Zvonimira 2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8F634B" w:rsidP="007E6D1A" w:rsidR="007E6D1A">
      <w:pPr>
        <w:numPr>
          <w:ilvl w:val="0"/>
          <w:numId w:val="11"/>
        </w:numPr>
      </w:pPr>
      <w:r>
        <w:t>3/2</w:t>
      </w:r>
      <w:r w:rsidR="00FE27D0">
        <w:t>.</w:t>
      </w: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3C8" w:rsidP="00C06AA6" w:rsidR="000763C8">
      <w:r>
        <w:separator/>
      </w:r>
    </w:p>
  </w:endnote>
  <w:endnote w:id="0" w:type="continuationSeparator">
    <w:p w:rsidRDefault="000763C8" w:rsidP="00C06AA6" w:rsidR="000763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3C8" w:rsidP="00C06AA6" w:rsidR="000763C8">
      <w:r>
        <w:separator/>
      </w:r>
    </w:p>
  </w:footnote>
  <w:footnote w:id="0" w:type="continuationSeparator">
    <w:p w:rsidRDefault="000763C8" w:rsidP="00C06AA6" w:rsidR="000763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2481F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63C8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E2049"/>
    <w:rsid w:val="002F51D6"/>
    <w:rsid w:val="002F66FE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508E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070A6"/>
    <w:rsid w:val="00723D92"/>
    <w:rsid w:val="0073010A"/>
    <w:rsid w:val="00742CE9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8F634B"/>
    <w:rsid w:val="00901EF5"/>
    <w:rsid w:val="00937840"/>
    <w:rsid w:val="00951975"/>
    <w:rsid w:val="00956241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F2481F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48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48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8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8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8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48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48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8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8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8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St-806/2016</izvorni_sadrzaj>
    <derivirana_varijabla naziv="DomainObject.Predmet.OznakaBroj_1">St-806/2016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BIOEM jednostavno društvo s ograničenom odgovornošću za trgovinu i usluge</izvorni_sadrzaj>
    <derivirana_varijabla naziv="DomainObject.Predmet.ProtustrankaFormated_1">  BIOEM jednostavno društvo s ograničenom odgovornošću za trgovinu i usluge</derivirana_varijabla>
  </DomainObject.Predmet.ProtustrankaFormated>
  <DomainObject.Predmet.ProtustrankaFormatedOIB>
    <izvorni_sadrzaj>  BIOEM jednostavno društvo s ograničenom odgovornošću za trgovinu i usluge, OIB 11360811179</izvorni_sadrzaj>
    <derivirana_varijabla naziv="DomainObject.Predmet.ProtustrankaFormatedOIB_1">  BIOEM jednostavno društvo s ograničenom odgovornošću za trgovinu i usluge, OIB 11360811179</derivirana_varijabla>
  </DomainObject.Predmet.ProtustrankaFormatedOIB>
  <DomainObject.Predmet.ProtustrankaFormatedWithAdress>
    <izvorni_sadrzaj> BIOEM jednostavno društvo s ograničenom odgovornošću za trgovinu i usluge, Kralja Zvonimira 2, 31431 Čepin</izvorni_sadrzaj>
    <derivirana_varijabla naziv="DomainObject.Predmet.ProtustrankaFormatedWithAdress_1"> BIOEM jednostavno društvo s ograničenom odgovornošću za trgovinu i usluge, Kralja Zvonimira 2, 31431 Čepin</derivirana_varijabla>
  </DomainObject.Predmet.ProtustrankaFormatedWithAdress>
  <DomainObject.Predmet.ProtustrankaFormatedWithAdressOIB>
    <izvorni_sadrzaj> BIOEM jednostavno društvo s ograničenom odgovornošću za trgovinu i usluge, OIB 11360811179, Kralja Zvonimira 2, 31431 Čepin</izvorni_sadrzaj>
    <derivirana_varijabla naziv="DomainObject.Predmet.ProtustrankaFormatedWithAdressOIB_1"> BIOEM jednostavno društvo s ograničenom odgovornošću za trgovinu i usluge, OIB 11360811179, Kralja Zvonimira 2, 31431 Čepin</derivirana_varijabla>
  </DomainObject.Predmet.ProtustrankaFormatedWithAdressOIB>
  <DomainObject.Predmet.ProtustrankaWithAdress>
    <izvorni_sadrzaj>BIOEM jednostavno društvo s ograničenom odgovornošću za trgovinu i usluge Kralja Zvonimira 2, 31431 Čepin</izvorni_sadrzaj>
    <derivirana_varijabla naziv="DomainObject.Predmet.ProtustrankaWithAdress_1">BIOEM jednostavno društvo s ograničenom odgovornošću za trgovinu i usluge Kralja Zvonimira 2, 31431 Čepin</derivirana_varijabla>
  </DomainObject.Predmet.ProtustrankaWithAdress>
  <DomainObject.Predmet.ProtustrankaWithAdressOIB>
    <izvorni_sadrzaj>BIOEM jednostavno društvo s ograničenom odgovornošću za trgovinu i usluge, OIB 11360811179, Kralja Zvonimira 2, 31431 Čepin</izvorni_sadrzaj>
    <derivirana_varijabla naziv="DomainObject.Predmet.ProtustrankaWithAdressOIB_1">BIOEM jednostavno društvo s ograničenom odgovornošću za trgovinu i usluge, OIB 11360811179, Kralja Zvonimira 2, 31431 Čepin</derivirana_varijabla>
  </DomainObject.Predmet.ProtustrankaWithAdressOIB>
  <DomainObject.Predmet.ProtustrankaNazivFormated>
    <izvorni_sadrzaj>BIOEM jednostavno društvo s ograničenom odgovornošću za trgovinu i usluge</izvorni_sadrzaj>
    <derivirana_varijabla naziv="DomainObject.Predmet.ProtustrankaNazivFormated_1">BIOEM jednostavno društvo s ograničenom odgovornošću za trgovinu i usluge</derivirana_varijabla>
  </DomainObject.Predmet.ProtustrankaNazivFormated>
  <DomainObject.Predmet.ProtustrankaNazivFormatedOIB>
    <izvorni_sadrzaj>BIOEM jednostavno društvo s ograničenom odgovornošću za trgovinu i usluge, OIB 11360811179</izvorni_sadrzaj>
    <derivirana_varijabla naziv="DomainObject.Predmet.ProtustrankaNazivFormatedOIB_1">BIOEM jednostavno društvo s ograničenom odgovornošću za trgovinu i usluge, OIB 11360811179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BIOEM jednostavno društvo s ograničenom odgovornošću za trgovinu i usluge</item>
    </izvorni_sadrzaj>
    <derivirana_varijabla naziv="DomainObject.Predmet.ProtuStrankaListFormated_1">
      <item>BIOEM jednostavno društvo s ograničenom odgovornošću za trgovinu i usluge</item>
    </derivirana_varijabla>
  </DomainObject.Predmet.ProtuStrankaListFormated>
  <DomainObject.Predmet.ProtuStrankaListFormatedOIB>
    <izvorni_sadrzaj>
      <item>BIOEM jednostavno društvo s ograničenom odgovornošću za trgovinu i usluge, OIB 11360811179</item>
    </izvorni_sadrzaj>
    <derivirana_varijabla naziv="DomainObject.Predmet.ProtuStrankaListFormatedOIB_1">
      <item>BIOEM jednostavno društvo s ograničenom odgovornošću za trgovinu i usluge, OIB 11360811179</item>
    </derivirana_varijabla>
  </DomainObject.Predmet.ProtuStrankaListFormatedOIB>
  <DomainObject.Predmet.ProtuStrankaListFormatedWithAdress>
    <izvorni_sadrzaj>
      <item>BIOEM jednostavno društvo s ograničenom odgovornošću za trgovinu i usluge, Kralja Zvonimira 2, 31431 Čepin</item>
    </izvorni_sadrzaj>
    <derivirana_varijabla naziv="DomainObject.Predmet.ProtuStrankaListFormatedWithAdress_1">
      <item>BIOEM jednostavno društvo s ograničenom odgovornošću za trgovinu i usluge, Kralja Zvonimira 2, 31431 Čepin</item>
    </derivirana_varijabla>
  </DomainObject.Predmet.ProtuStrankaListFormatedWithAdress>
  <DomainObject.Predmet.ProtuStrankaListFormatedWithAdressOIB>
    <izvorni_sadrzaj>
      <item>BIOEM jednostavno društvo s ograničenom odgovornošću za trgovinu i usluge, OIB 11360811179, Kralja Zvonimira 2, 31431 Čepin</item>
    </izvorni_sadrzaj>
    <derivirana_varijabla naziv="DomainObject.Predmet.ProtuStrankaListFormatedWithAdressOIB_1">
      <item>BIOEM jednostavno društvo s ograničenom odgovornošću za trgovinu i usluge, OIB 11360811179, Kralja Zvonimira 2, 31431 Čepin</item>
    </derivirana_varijabla>
  </DomainObject.Predmet.ProtuStrankaListFormatedWithAdressOIB>
  <DomainObject.Predmet.ProtuStrankaListNazivFormated>
    <izvorni_sadrzaj>
      <item>BIOEM jednostavno društvo s ograničenom odgovornošću za trgovinu i usluge</item>
    </izvorni_sadrzaj>
    <derivirana_varijabla naziv="DomainObject.Predmet.ProtuStrankaListNazivFormated_1">
      <item>BIOEM jednostavno društvo s ograničenom odgovornošću za trgovinu i usluge</item>
    </derivirana_varijabla>
  </DomainObject.Predmet.ProtuStrankaListNazivFormated>
  <DomainObject.Predmet.ProtuStrankaListNazivFormatedOIB>
    <izvorni_sadrzaj>
      <item>BIOEM jednostavno društvo s ograničenom odgovornošću za trgovinu i usluge, OIB 11360811179</item>
    </izvorni_sadrzaj>
    <derivirana_varijabla naziv="DomainObject.Predmet.ProtuStrankaListNazivFormatedOIB_1">
      <item>BIOEM jednostavno društvo s ograničenom odgovornošću za trgovinu i usluge, OIB 11360811179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BIOEM jednostavno društvo s ograničenom odgovornošću za trgovinu i usluge</izvorni_sadrzaj>
    <derivirana_varijabla naziv="DomainObject.Predmet.ProtustrankaIDrugi_1">BIOEM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BIOEM jednostavno društvo s ograničenom odgovornošću za trgovinu i usluge, OIB 11360811179, Kralja Zvonimira 2, 31431 Čepin</izvorni_sadrzaj>
    <derivirana_varijabla naziv="DomainObject.Predmet.ProtustrankaIDrugiAdressOIB_1">BIOEM jednostavno društvo s ograničenom odgovornošću za trgovinu i usluge, OIB 11360811179, Kralja Zvonimira 2,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BIOEM jednostavno društvo s ograničenom odgovornošću za trgovinu i usluge</item>
    </izvorni_sadrzaj>
    <derivirana_varijabla naziv="DomainObject.Predmet.SudioniciListNaziv_1">
      <item>FINA RC OSIJEK</item>
      <item>BIOEM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BIOEM jednostavno društvo s ograničenom odgovornošću za trgovinu i usluge, OIB 11360811179, Kralja Zvonimira 2,31431 Čepin</item>
    </izvorni_sadrzaj>
    <derivirana_varijabla naziv="DomainObject.Predmet.SudioniciListAdressOIB_1">
      <item>FINA RC OSIJEK, OIB 85821130368</item>
      <item>BIOEM jednostavno društvo s ograničenom odgovornošću za trgovinu i usluge, OIB 11360811179, Kralja Zvonimira 2,31431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11360811179</item>
    </izvorni_sadrzaj>
    <derivirana_varijabla naziv="DomainObject.Predmet.SudioniciListNazivOIB_1">
      <item>, OIB 85821130368</item>
      <item>, OIB 11360811179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24ECDC-BC67-4010-AF72-C00D7B31F0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654</properties:Words>
  <properties:Characters>3385</properties:Characters>
  <properties:Lines>98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2017-01-31T08:16:00Z</dcterms:created>
  <dc:creator>Korisnik</dc:creator>
  <cp:lastModifiedBy>Snježana Markotić Jurić</cp:lastModifiedBy>
  <cp:lastPrinted>2017-01-13T10:06:00Z</cp:lastPrinted>
  <dcterms:modified xmlns:xsi="http://www.w3.org/2001/XMLSchema-instance" xsi:type="dcterms:W3CDTF">2017-01-31T12:46:00Z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