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4679" w14:paraId="f754679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E15260">
        <w:t>6</w:t>
      </w:r>
      <w:r w:rsidR="006E5229">
        <w:t>.listopada</w:t>
      </w:r>
      <w:r>
        <w:t xml:space="preserve"> 201</w:t>
      </w:r>
      <w:r w:rsidR="003E308B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EFECTUS INFO </w:t>
      </w:r>
      <w:r w:rsidR="00D42964">
        <w:t xml:space="preserve">d.o.o., </w:t>
      </w:r>
      <w:r w:rsidR="000A7D42">
        <w:t>Z</w:t>
      </w:r>
      <w:r w:rsidR="00F54281">
        <w:t>agreb, III Podb</w:t>
      </w:r>
      <w:r w:rsidR="000A7D42">
        <w:t xml:space="preserve">režje </w:t>
      </w:r>
      <w:r w:rsidR="00F54281">
        <w:t>18</w:t>
      </w:r>
      <w:r w:rsidR="00D42964">
        <w:t>.</w:t>
      </w:r>
      <w:r w:rsidRPr="009A2892">
        <w:t xml:space="preserve">, u iznosu </w:t>
      </w:r>
      <w:r w:rsidR="00D42964">
        <w:t>4</w:t>
      </w:r>
      <w:r w:rsidR="00F54281">
        <w:t xml:space="preserve">0.218,75 </w:t>
      </w:r>
      <w:r>
        <w:t>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D42964">
        <w:t>2</w:t>
      </w:r>
      <w:r w:rsidR="00C242C6">
        <w:t>2</w:t>
      </w:r>
      <w:r w:rsidR="00D42964">
        <w:t xml:space="preserve">.kolovoza 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5E482A">
        <w:t>EFECTUS INFO d.o.o., Zagreb, III Podbrežje 18</w:t>
      </w:r>
      <w:r w:rsidR="003C7F9B">
        <w:t>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3C7F9B">
        <w:t>4</w:t>
      </w:r>
      <w:r w:rsidR="005E482A">
        <w:t xml:space="preserve">0.218,75 kn 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</w:t>
      </w:r>
      <w:r w:rsidR="00C242C6">
        <w:t xml:space="preserve">predana neposredno Financijskoj agenciji </w:t>
      </w:r>
      <w:r w:rsidR="00456295">
        <w:t xml:space="preserve"> </w:t>
      </w:r>
      <w:r w:rsidR="004230A4">
        <w:t xml:space="preserve">dana </w:t>
      </w:r>
      <w:r w:rsidR="003C7F9B">
        <w:t>2</w:t>
      </w:r>
      <w:r w:rsidR="005E482A">
        <w:t>2</w:t>
      </w:r>
      <w:r w:rsidR="003C7F9B">
        <w:t>.kolovoza</w:t>
      </w:r>
      <w:r w:rsidR="004230A4">
        <w:t xml:space="preserve"> 2017.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E15260">
        <w:t>6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FB19E5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FB19E5" w:rsidP="00FB19E5" w:rsidR="00FB19E5">
      <w:pPr>
        <w:ind w:firstLine="708" w:left="3540"/>
        <w:jc w:val="both"/>
      </w:pPr>
      <w:r>
        <w:t>Za točnost otpravka, ovlašteni službenik:</w:t>
      </w:r>
    </w:p>
    <w:p w:rsidRDefault="00FB19E5" w:rsidP="00422EE0" w:rsidR="00FB19E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7DD4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6CB2"/>
    <w:rsid w:val="003B213D"/>
    <w:rsid w:val="003C7F9B"/>
    <w:rsid w:val="003E308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482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3AF4"/>
    <w:rsid w:val="00B86AA5"/>
    <w:rsid w:val="00BC21E9"/>
    <w:rsid w:val="00BC72A8"/>
    <w:rsid w:val="00BE1970"/>
    <w:rsid w:val="00BE7FFA"/>
    <w:rsid w:val="00BF15A9"/>
    <w:rsid w:val="00C22FB5"/>
    <w:rsid w:val="00C242C6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2964"/>
    <w:rsid w:val="00D452A3"/>
    <w:rsid w:val="00D53EC5"/>
    <w:rsid w:val="00D91CEA"/>
    <w:rsid w:val="00DB6251"/>
    <w:rsid w:val="00E02326"/>
    <w:rsid w:val="00E15260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54281"/>
    <w:rsid w:val="00F70A23"/>
    <w:rsid w:val="00F753F1"/>
    <w:rsid w:val="00F906F5"/>
    <w:rsid w:val="00FB19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1903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2017-10-06T10:58:00Z</dcterms:created>
  <dc:creator>nribaric</dc:creator>
  <cp:lastModifiedBy>Valentina Delač</cp:lastModifiedBy>
  <cp:lastPrinted>2017-10-06T11:00:00Z</cp:lastPrinted>
  <dcterms:modified xmlns:xsi="http://www.w3.org/2001/XMLSchema-instance" xsi:type="dcterms:W3CDTF">2017-10-06T11:00:00Z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