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c271" w14:paraId="d3ec271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EB446A">
        <w:t xml:space="preserve"> 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101144">
        <w:t>1534</w:t>
      </w:r>
      <w:r w:rsidR="00232E11">
        <w:t>/17</w:t>
      </w:r>
      <w:r w:rsidR="005C537D">
        <w:t>-</w:t>
      </w:r>
      <w:r w:rsidR="00B36269">
        <w:t>4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101144" w:rsidP="00101144" w:rsidR="00101144" w:rsidRPr="00065037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>
        <w:t xml:space="preserve">Marka </w:t>
      </w:r>
      <w:proofErr w:type="spellStart"/>
      <w:r>
        <w:t>Vrtarića</w:t>
      </w:r>
      <w:proofErr w:type="spellEnd"/>
      <w:r>
        <w:t xml:space="preserve">, OIB: 55971336768, Sesvete, Prva </w:t>
      </w:r>
      <w:proofErr w:type="spellStart"/>
      <w:r>
        <w:t>Gupčeva</w:t>
      </w:r>
      <w:proofErr w:type="spellEnd"/>
      <w:r>
        <w:t xml:space="preserve"> 11, zastupan po punomoćniku Filipu Banoviću, Zagreb, I Pile 1</w:t>
      </w:r>
      <w:r w:rsidRPr="00E23F2E">
        <w:t>,</w:t>
      </w:r>
      <w:r w:rsidRPr="00E23F2E">
        <w:rPr>
          <w:lang w:val="pt-BR"/>
        </w:rPr>
        <w:t xml:space="preserve"> za otvaranje stečajnog postupka nad dužnikom </w:t>
      </w:r>
      <w:r>
        <w:rPr>
          <w:lang w:val="pt-BR"/>
        </w:rPr>
        <w:t>LUXURY SERVICE d.o.o., OIB: 24948920359, Zagreb, Deanovečka 11</w:t>
      </w:r>
      <w:r w:rsidRPr="00065037">
        <w:t>, 27. rujna 2018.,</w:t>
      </w:r>
    </w:p>
    <w:p w:rsidRDefault="00101144" w:rsidP="00101144" w:rsidR="00101144" w:rsidRPr="00065037"/>
    <w:p w:rsidRDefault="00232E11" w:rsidP="00232E11" w:rsidR="00232E11" w:rsidRPr="003B2EE0">
      <w:pPr>
        <w:ind w:firstLine="680"/>
        <w:jc w:val="both"/>
      </w:pP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B36269" w:rsidR="00101144" w:rsidRPr="007C723E">
      <w:pPr>
        <w:jc w:val="both"/>
      </w:pPr>
      <w:r w:rsidRPr="00D92779">
        <w:tab/>
      </w:r>
      <w:r w:rsidR="00101144" w:rsidRPr="008E1E73">
        <w:t>Ispravlja se rje</w:t>
      </w:r>
      <w:r w:rsidR="00101144">
        <w:t>šenje ovog suda poslovni broj St</w:t>
      </w:r>
      <w:r w:rsidR="00101144" w:rsidRPr="008E1E73">
        <w:t>-</w:t>
      </w:r>
      <w:r w:rsidR="00101144">
        <w:t>1509/17-3 od 27</w:t>
      </w:r>
      <w:r w:rsidR="00101144" w:rsidRPr="008E1E73">
        <w:t xml:space="preserve">. </w:t>
      </w:r>
      <w:r w:rsidR="00101144">
        <w:t xml:space="preserve">rujna 2018. na način da </w:t>
      </w:r>
      <w:r w:rsidR="00101144" w:rsidRPr="008E1E73">
        <w:t xml:space="preserve"> </w:t>
      </w:r>
      <w:r w:rsidR="00101144">
        <w:t xml:space="preserve">umjesto </w:t>
      </w:r>
      <w:r w:rsidR="00101144" w:rsidRPr="008E1E73">
        <w:t xml:space="preserve">poslovnog broja predmeta </w:t>
      </w:r>
      <w:r w:rsidR="00101144">
        <w:t>„St-1509/17-3“</w:t>
      </w:r>
      <w:r w:rsidR="00101144" w:rsidRPr="008E1E73">
        <w:t xml:space="preserve"> pravilno treba </w:t>
      </w:r>
      <w:r w:rsidR="00101144">
        <w:t xml:space="preserve">pisati </w:t>
      </w:r>
      <w:r w:rsidR="00101144" w:rsidRPr="008E1E73">
        <w:t>oznaka poslovnog broja predmeta „</w:t>
      </w:r>
      <w:r w:rsidR="00101144" w:rsidRPr="007C723E">
        <w:t>St</w:t>
      </w:r>
      <w:r w:rsidR="00101144">
        <w:t>-1534/17-3“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101144">
        <w:t>1507</w:t>
      </w:r>
      <w:r w:rsidR="00232E11">
        <w:t>/17</w:t>
      </w:r>
      <w:r w:rsidR="002E1717">
        <w:t>-</w:t>
      </w:r>
      <w:r w:rsidR="00101144">
        <w:t>3</w:t>
      </w:r>
      <w:r w:rsidR="002E1717" w:rsidRPr="00D92779">
        <w:t xml:space="preserve"> od </w:t>
      </w:r>
      <w:r w:rsidR="00101144">
        <w:t>27</w:t>
      </w:r>
      <w:r w:rsidR="002E1717" w:rsidRPr="00D92779">
        <w:t xml:space="preserve">. </w:t>
      </w:r>
      <w:r w:rsidR="00101144">
        <w:t>rujna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101144">
        <w:t>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101144">
        <w:t>27</w:t>
      </w:r>
      <w:r w:rsidR="005D5049">
        <w:t xml:space="preserve">. </w:t>
      </w:r>
      <w:r w:rsidR="00101144">
        <w:t>rujna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0B5C87">
        <w:t xml:space="preserve">    </w:t>
      </w:r>
      <w:r w:rsidR="00D92779">
        <w:t>Nikolina Dorić Hadžisejdić</w:t>
      </w:r>
      <w:r w:rsidR="000B5C87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0B5C87" w:rsidP="007B64C7" w:rsidR="000B5C87">
      <w:pPr>
        <w:ind w:firstLine="708" w:left="3540"/>
        <w:jc w:val="right"/>
      </w:pPr>
    </w:p>
    <w:p w:rsidRDefault="000B5C87" w:rsidP="007B64C7" w:rsidR="000B5C8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B5C87" w:rsidP="007B64C7" w:rsidR="000B5C87">
      <w:pPr>
        <w:ind w:firstLine="708" w:left="3540"/>
        <w:jc w:val="right"/>
      </w:pPr>
      <w:r>
        <w:t xml:space="preserve">                                       Valentina Gabud</w:t>
      </w:r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C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144DB8"/>
    <w:multiLevelType w:val="hybridMultilevel"/>
    <w:tmpl w:val="6F9E8ED0"/>
    <w:lvl w:tplc="98FEE3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B5C87"/>
    <w:rsid w:val="000D56F6"/>
    <w:rsid w:val="00101144"/>
    <w:rsid w:val="001B0559"/>
    <w:rsid w:val="002041AF"/>
    <w:rsid w:val="00230C84"/>
    <w:rsid w:val="00232E11"/>
    <w:rsid w:val="0023558C"/>
    <w:rsid w:val="002E1717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30EA"/>
    <w:rsid w:val="00A75755"/>
    <w:rsid w:val="00AC257A"/>
    <w:rsid w:val="00AD7D71"/>
    <w:rsid w:val="00B36269"/>
    <w:rsid w:val="00B639DE"/>
    <w:rsid w:val="00C34937"/>
    <w:rsid w:val="00D7114A"/>
    <w:rsid w:val="00D92779"/>
    <w:rsid w:val="00DA4A9F"/>
    <w:rsid w:val="00DB06B8"/>
    <w:rsid w:val="00E2685B"/>
    <w:rsid w:val="00E65940"/>
    <w:rsid w:val="00E70925"/>
    <w:rsid w:val="00EA7BA9"/>
    <w:rsid w:val="00EB446A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0114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101144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0114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St-1534/2017</izvorni_sadrzaj>
    <derivirana_varijabla naziv="DomainObject.Predmet.OznakaBroj_1">St-1534/2017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LUXURY SERVICE d.o.o.</izvorni_sadrzaj>
    <derivirana_varijabla naziv="DomainObject.Predmet.ProtustrankaFormated_1">  LUXURY SERVICE d.o.o.</derivirana_varijabla>
  </DomainObject.Predmet.ProtustrankaFormated>
  <DomainObject.Predmet.ProtustrankaFormatedOIB>
    <izvorni_sadrzaj>  LUXURY SERVICE d.o.o., OIB 24948920359</izvorni_sadrzaj>
    <derivirana_varijabla naziv="DomainObject.Predmet.ProtustrankaFormatedOIB_1">  LUXURY SERVICE d.o.o., OIB 24948920359</derivirana_varijabla>
  </DomainObject.Predmet.ProtustrankaFormatedOIB>
  <DomainObject.Predmet.ProtustrankaFormatedWithAdress>
    <izvorni_sadrzaj> LUXURY SERVICE d.o.o., Deanovečka 41, 10000 Zagreb</izvorni_sadrzaj>
    <derivirana_varijabla naziv="DomainObject.Predmet.ProtustrankaFormatedWithAdress_1"> LUXURY SERVICE d.o.o., Deanovečka 41, 10000 Zagreb</derivirana_varijabla>
  </DomainObject.Predmet.ProtustrankaFormatedWithAdress>
  <DomainObject.Predmet.ProtustrankaFormatedWithAdressOIB>
    <izvorni_sadrzaj> LUXURY SERVICE d.o.o., OIB 24948920359, Deanovečka 41, 10000 Zagreb</izvorni_sadrzaj>
    <derivirana_varijabla naziv="DomainObject.Predmet.ProtustrankaFormatedWithAdressOIB_1"> LUXURY SERVICE d.o.o., OIB 24948920359, Deanovečka 41, 10000 Zagreb</derivirana_varijabla>
  </DomainObject.Predmet.ProtustrankaFormatedWithAdressOIB>
  <DomainObject.Predmet.ProtustrankaWithAdress>
    <izvorni_sadrzaj>LUXURY SERVICE d.o.o. Deanovečka 41, 10000 Zagreb</izvorni_sadrzaj>
    <derivirana_varijabla naziv="DomainObject.Predmet.ProtustrankaWithAdress_1">LUXURY SERVICE d.o.o. Deanovečka 41, 10000 Zagreb</derivirana_varijabla>
  </DomainObject.Predmet.ProtustrankaWithAdress>
  <DomainObject.Predmet.ProtustrankaWithAdressOIB>
    <izvorni_sadrzaj>LUXURY SERVICE d.o.o., OIB 24948920359, Deanovečka 41, 10000 Zagreb</izvorni_sadrzaj>
    <derivirana_varijabla naziv="DomainObject.Predmet.ProtustrankaWithAdressOIB_1">LUXURY SERVICE d.o.o., OIB 24948920359, Deanovečka 41, 10000 Zagreb</derivirana_varijabla>
  </DomainObject.Predmet.ProtustrankaWithAdressOIB>
  <DomainObject.Predmet.ProtustrankaNazivFormated>
    <izvorni_sadrzaj>LUXURY SERVICE d.o.o.</izvorni_sadrzaj>
    <derivirana_varijabla naziv="DomainObject.Predmet.ProtustrankaNazivFormated_1">LUXURY SERVICE d.o.o.</derivirana_varijabla>
  </DomainObject.Predmet.ProtustrankaNazivFormated>
  <DomainObject.Predmet.ProtustrankaNazivFormatedOIB>
    <izvorni_sadrzaj>LUXURY SERVICE d.o.o., OIB 24948920359</izvorni_sadrzaj>
    <derivirana_varijabla naziv="DomainObject.Predmet.ProtustrankaNazivFormatedOIB_1">LUXURY SERVICE d.o.o., OIB 24948920359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Vrtarić zastupanog po punomoćniku Filip Banović</izvorni_sadrzaj>
    <derivirana_varijabla naziv="DomainObject.Predmet.StrankaFormated_1">  Marko Vrtarić zastupanog po punomoćniku Filip Banović</derivirana_varijabla>
  </DomainObject.Predmet.StrankaFormated>
  <DomainObject.Predmet.StrankaFormatedOIB>
    <izvorni_sadrzaj>  Marko Vrtarić, OIB 55971336768 zastupanog po punomoćniku Filip Banović</izvorni_sadrzaj>
    <derivirana_varijabla naziv="DomainObject.Predmet.StrankaFormatedOIB_1">  Marko Vrtarić, OIB 55971336768 zastupanog po punomoćniku Filip Banović</derivirana_varijabla>
  </DomainObject.Predmet.StrankaFormatedOIB>
  <DomainObject.Predmet.StrankaFormatedWithAdress>
    <izvorni_sadrzaj> Marko Vrtarić, Prva Gupčeva 11, 10360 Sesvete zastupanog po punomoćniku Filip Banović</izvorni_sadrzaj>
    <derivirana_varijabla naziv="DomainObject.Predmet.StrankaFormatedWithAdress_1"> Marko Vrtarić, Prva Gupčeva 11, 10360 Sesvete zastupanog po punomoćniku Filip Banović</derivirana_varijabla>
  </DomainObject.Predmet.StrankaFormatedWithAdress>
  <DomainObject.Predmet.StrankaFormatedWithAdressOIB>
    <izvorni_sadrzaj> Marko Vrtarić, OIB 55971336768, Prva Gupčeva 11, 10360 Sesvete zastupanog po punomoćniku Filip Banović</izvorni_sadrzaj>
    <derivirana_varijabla naziv="DomainObject.Predmet.StrankaFormatedWithAdressOIB_1"> Marko Vrtarić, OIB 55971336768, Prva Gupčeva 11, 10360 Sesvete zastupanog po punomoćniku Filip Banović</derivirana_varijabla>
  </DomainObject.Predmet.StrankaFormatedWithAdressOIB>
  <DomainObject.Predmet.StrankaWithAdress>
    <izvorni_sadrzaj>Marko Vrtarić Prva Gupčeva 11,10360 Sesvete</izvorni_sadrzaj>
    <derivirana_varijabla naziv="DomainObject.Predmet.StrankaWithAdress_1">Marko Vrtarić Prva Gupčeva 11,10360 Sesvete</derivirana_varijabla>
  </DomainObject.Predmet.StrankaWithAdress>
  <DomainObject.Predmet.StrankaWithAdressOIB>
    <izvorni_sadrzaj>Marko Vrtarić, OIB 55971336768, Prva Gupčeva 11,10360 Sesvete</izvorni_sadrzaj>
    <derivirana_varijabla naziv="DomainObject.Predmet.StrankaWithAdressOIB_1">Marko Vrtarić, OIB 55971336768, Prva Gupčeva 11,10360 Sesvete</derivirana_varijabla>
  </DomainObject.Predmet.StrankaWithAdressOIB>
  <DomainObject.Predmet.StrankaNazivFormated>
    <izvorni_sadrzaj>Marko Vrtarić</izvorni_sadrzaj>
    <derivirana_varijabla naziv="DomainObject.Predmet.StrankaNazivFormated_1">Marko Vrtarić</derivirana_varijabla>
  </DomainObject.Predmet.StrankaNazivFormated>
  <DomainObject.Predmet.StrankaNazivFormatedOIB>
    <izvorni_sadrzaj>Marko Vrtarić, OIB 55971336768</izvorni_sadrzaj>
    <derivirana_varijabla naziv="DomainObject.Predmet.StrankaNazivFormatedOIB_1">Marko Vrtarić, OIB 55971336768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Marko Vrtarić zastupanog po punomoćniku Filip Banović</item>
    </izvorni_sadrzaj>
    <derivirana_varijabla naziv="DomainObject.Predmet.StrankaListFormated_1">
      <item>Marko Vrtarić zastupanog po punomoćniku Filip Banović</item>
    </derivirana_varijabla>
  </DomainObject.Predmet.StrankaListFormated>
  <DomainObject.Predmet.StrankaListFormatedOIB>
    <izvorni_sadrzaj>
      <item>Marko Vrtarić, OIB 55971336768 zastupanog po punomoćniku Filip Banović</item>
    </izvorni_sadrzaj>
    <derivirana_varijabla naziv="DomainObject.Predmet.StrankaListFormatedOIB_1">
      <item>Marko Vrtarić, OIB 55971336768 zastupanog po punomoćniku Filip Banović</item>
    </derivirana_varijabla>
  </DomainObject.Predmet.StrankaListFormatedOIB>
  <DomainObject.Predmet.StrankaListFormatedWithAdress>
    <izvorni_sadrzaj>
      <item>Marko Vrtarić, Prva Gupčeva 11, 10360 Sesvete zastupanog po punomoćniku Filip Banović</item>
    </izvorni_sadrzaj>
    <derivirana_varijabla naziv="DomainObject.Predmet.StrankaListFormatedWithAdress_1">
      <item>Marko Vrtarić, Prva Gupčeva 11, 10360 Sesvete zastupanog po punomoćniku Filip Banović</item>
    </derivirana_varijabla>
  </DomainObject.Predmet.StrankaListFormatedWithAdress>
  <DomainObject.Predmet.StrankaListFormatedWithAdressOIB>
    <izvorni_sadrzaj>
      <item>Marko Vrtarić, OIB 55971336768, Prva Gupčeva 11, 10360 Sesvete zastupanog po punomoćniku Filip Banović</item>
    </izvorni_sadrzaj>
    <derivirana_varijabla naziv="DomainObject.Predmet.StrankaListFormatedWithAdressOIB_1">
      <item>Marko Vrtarić, OIB 55971336768, Prva Gupčeva 11, 10360 Sesvete zastupanog po punomoćniku Filip Banović</item>
    </derivirana_varijabla>
  </DomainObject.Predmet.StrankaListFormatedWithAdressOIB>
  <DomainObject.Predmet.StrankaListNazivFormated>
    <izvorni_sadrzaj>
      <item>Marko Vrtarić</item>
    </izvorni_sadrzaj>
    <derivirana_varijabla naziv="DomainObject.Predmet.StrankaListNazivFormated_1">
      <item>Marko Vrtarić</item>
    </derivirana_varijabla>
  </DomainObject.Predmet.StrankaListNazivFormated>
  <DomainObject.Predmet.StrankaListNazivFormatedOIB>
    <izvorni_sadrzaj>
      <item>Marko Vrtarić, OIB 55971336768</item>
    </izvorni_sadrzaj>
    <derivirana_varijabla naziv="DomainObject.Predmet.StrankaListNazivFormatedOIB_1">
      <item>Marko Vrtarić, OIB 55971336768</item>
    </derivirana_varijabla>
  </DomainObject.Predmet.StrankaListNazivFormatedOIB>
  <DomainObject.Predmet.ProtuStrankaListFormated>
    <izvorni_sadrzaj>
      <item>LUXURY SERVICE d.o.o.</item>
    </izvorni_sadrzaj>
    <derivirana_varijabla naziv="DomainObject.Predmet.ProtuStrankaListFormated_1">
      <item>LUXURY SERVICE d.o.o.</item>
    </derivirana_varijabla>
  </DomainObject.Predmet.ProtuStrankaListFormated>
  <DomainObject.Predmet.ProtuStrankaListFormatedOIB>
    <izvorni_sadrzaj>
      <item>LUXURY SERVICE d.o.o., OIB 24948920359</item>
    </izvorni_sadrzaj>
    <derivirana_varijabla naziv="DomainObject.Predmet.ProtuStrankaListFormatedOIB_1">
      <item>LUXURY SERVICE d.o.o., OIB 24948920359</item>
    </derivirana_varijabla>
  </DomainObject.Predmet.ProtuStrankaListFormatedOIB>
  <DomainObject.Predmet.ProtuStrankaListFormatedWithAdress>
    <izvorni_sadrzaj>
      <item>LUXURY SERVICE d.o.o., Deanovečka 41, 10000 Zagreb</item>
    </izvorni_sadrzaj>
    <derivirana_varijabla naziv="DomainObject.Predmet.ProtuStrankaListFormatedWithAdress_1">
      <item>LUXURY SERVICE d.o.o., Deanovečka 41, 10000 Zagreb</item>
    </derivirana_varijabla>
  </DomainObject.Predmet.ProtuStrankaListFormatedWithAdress>
  <DomainObject.Predmet.ProtuStrankaListFormatedWithAdressOIB>
    <izvorni_sadrzaj>
      <item>LUXURY SERVICE d.o.o., OIB 24948920359, Deanovečka 41, 10000 Zagreb</item>
    </izvorni_sadrzaj>
    <derivirana_varijabla naziv="DomainObject.Predmet.ProtuStrankaListFormatedWithAdressOIB_1">
      <item>LUXURY SERVICE d.o.o., OIB 24948920359, Deanovečka 41, 10000 Zagreb</item>
    </derivirana_varijabla>
  </DomainObject.Predmet.ProtuStrankaListFormatedWithAdressOIB>
  <DomainObject.Predmet.ProtuStrankaListNazivFormated>
    <izvorni_sadrzaj>
      <item>LUXURY SERVICE d.o.o.</item>
    </izvorni_sadrzaj>
    <derivirana_varijabla naziv="DomainObject.Predmet.ProtuStrankaListNazivFormated_1">
      <item>LUXURY SERVICE d.o.o.</item>
    </derivirana_varijabla>
  </DomainObject.Predmet.ProtuStrankaListNazivFormated>
  <DomainObject.Predmet.ProtuStrankaListNazivFormatedOIB>
    <izvorni_sadrzaj>
      <item>LUXURY SERVICE d.o.o., OIB 24948920359</item>
    </izvorni_sadrzaj>
    <derivirana_varijabla naziv="DomainObject.Predmet.ProtuStrankaListNazivFormatedOIB_1">
      <item>LUXURY SERVICE d.o.o., OIB 24948920359</item>
    </derivirana_varijabla>
  </DomainObject.Predmet.ProtuStrankaListNazivFormatedOIB>
  <DomainObject.Predmet.OstaliListFormated>
    <izvorni_sadrzaj>
      <item>Filip Banović punomoćnik sudionika u postupku Marko Vrtarić</item>
    </izvorni_sadrzaj>
    <derivirana_varijabla naziv="DomainObject.Predmet.OstaliListFormated_1">
      <item>Filip Banović punomoćnik sudionika u postupku Marko Vrtarić</item>
    </derivirana_varijabla>
  </DomainObject.Predmet.OstaliListFormated>
  <DomainObject.Predmet.OstaliListFormatedOIB>
    <izvorni_sadrzaj>
      <item>Filip Banović punomoćnik sudionika u postupku Marko Vrtarić</item>
    </izvorni_sadrzaj>
    <derivirana_varijabla naziv="DomainObject.Predmet.OstaliListFormatedOIB_1">
      <item>Filip Banović punomoćnik sudionika u postupku Marko Vrtarić</item>
    </derivirana_varijabla>
  </DomainObject.Predmet.OstaliListFormatedOIB>
  <DomainObject.Predmet.OstaliListFormatedWithAdress>
    <izvorni_sadrzaj>
      <item>Filip Banović, I Pile 1, 10000 Zagreb punomoćnik sudionika u postupku Marko Vrtarić</item>
    </izvorni_sadrzaj>
    <derivirana_varijabla naziv="DomainObject.Predmet.OstaliListFormatedWithAdress_1">
      <item>Filip Banović, I Pile 1, 10000 Zagreb punomoćnik sudionika u postupku Marko Vrtarić</item>
    </derivirana_varijabla>
  </DomainObject.Predmet.OstaliListFormatedWithAdress>
  <DomainObject.Predmet.OstaliListFormatedWithAdressOIB>
    <izvorni_sadrzaj>
      <item>Filip Banović, I Pile 1, 10000 Zagreb punomoćnik sudionika u postupku Marko Vrtarić</item>
    </izvorni_sadrzaj>
    <derivirana_varijabla naziv="DomainObject.Predmet.OstaliListFormatedWithAdressOIB_1">
      <item>Filip Banović, I Pile 1, 10000 Zagreb punomoćnik sudionika u postupku Marko Vrtarić</item>
    </derivirana_varijabla>
  </DomainObject.Predmet.OstaliListFormatedWithAdressOIB>
  <DomainObject.Predmet.OstaliListNazivFormated>
    <izvorni_sadrzaj>
      <item>Filip Banović</item>
    </izvorni_sadrzaj>
    <derivirana_varijabla naziv="DomainObject.Predmet.OstaliListNazivFormated_1">
      <item>Filip Banović</item>
    </derivirana_varijabla>
  </DomainObject.Predmet.OstaliListNazivFormated>
  <DomainObject.Predmet.OstaliListNazivFormatedOIB>
    <izvorni_sadrzaj>
      <item>Filip Banović</item>
    </izvorni_sadrzaj>
    <derivirana_varijabla naziv="DomainObject.Predmet.OstaliListNazivFormatedOIB_1">
      <item>Filip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Vrtarić</izvorni_sadrzaj>
    <derivirana_varijabla naziv="DomainObject.Predmet.StrankaIDrugi_1">Marko Vrtarić</derivirana_varijabla>
  </DomainObject.Predmet.StrankaIDrugi>
  <DomainObject.Predmet.ProtustrankaIDrugi>
    <izvorni_sadrzaj>LUXURY SERVICE d.o.o.</izvorni_sadrzaj>
    <derivirana_varijabla naziv="DomainObject.Predmet.ProtustrankaIDrugi_1">LUXURY SERVICE d.o.o.</derivirana_varijabla>
  </DomainObject.Predmet.ProtustrankaIDrugi>
  <DomainObject.Predmet.StrankaIDrugiAdressOIB>
    <izvorni_sadrzaj>Marko Vrtarić, OIB 55971336768, Prva Gupčeva 11, 10360 Sesvete</izvorni_sadrzaj>
    <derivirana_varijabla naziv="DomainObject.Predmet.StrankaIDrugiAdressOIB_1">Marko Vrtarić, OIB 55971336768, Prva Gupčeva 11, 10360 Sesvete</derivirana_varijabla>
  </DomainObject.Predmet.StrankaIDrugiAdressOIB>
  <DomainObject.Predmet.ProtustrankaIDrugiAdressOIB>
    <izvorni_sadrzaj>LUXURY SERVICE d.o.o., OIB 24948920359, Deanovečka 41, 10000 Zagreb</izvorni_sadrzaj>
    <derivirana_varijabla naziv="DomainObject.Predmet.ProtustrankaIDrugiAdressOIB_1">LUXURY SERVICE d.o.o., OIB 24948920359, Deanovečka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Vrtarić</item>
      <item>LUXURY SERVICE d.o.o.</item>
      <item>Filip Banović</item>
    </izvorni_sadrzaj>
    <derivirana_varijabla naziv="DomainObject.Predmet.SudioniciListNaziv_1">
      <item>Marko Vrtarić</item>
      <item>LUXURY SERVICE d.o.o.</item>
      <item>Filip Banović</item>
    </derivirana_varijabla>
  </DomainObject.Predmet.SudioniciListNaziv>
  <DomainObject.Predmet.SudioniciListAdressOIB>
    <izvorni_sadrzaj>
      <item>Marko Vrtarić, OIB 55971336768, Prva Gupčeva 11,10360 Sesvete</item>
      <item>LUXURY SERVICE d.o.o., OIB 24948920359, Deanovečka 41,10000 Zagreb</item>
      <item>Filip Banović, I Pile 1,10000 Zagreb</item>
    </izvorni_sadrzaj>
    <derivirana_varijabla naziv="DomainObject.Predmet.SudioniciListAdressOIB_1">
      <item>Marko Vrtarić, OIB 55971336768, Prva Gupčeva 11,10360 Sesvete</item>
      <item>LUXURY SERVICE d.o.o., OIB 24948920359, Deanovečka 41,10000 Zagreb</item>
      <item>Filip Banović, I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55971336768</item>
      <item>, OIB 24948920359</item>
      <item>, OIB null</item>
    </izvorni_sadrzaj>
    <derivirana_varijabla naziv="DomainObject.Predmet.SudioniciListNazivOIB_1">
      <item>, OIB 55971336768</item>
      <item>, OIB 24948920359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1263</properties:Characters>
  <properties:Lines>43</properties:Lines>
  <properties:Paragraphs>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2018-09-27T09:56:00Z</cp:lastPrinted>
  <dcterms:modified xmlns:xsi="http://www.w3.org/2001/XMLSchema-instance" xsi:type="dcterms:W3CDTF">2018-09-27T09:56:00Z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(2.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