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ec62" w14:paraId="d1bec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352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352DE" w:rsidP="00C352DE" w:rsidR="00C352DE" w:rsidRPr="00C352DE">
      <w:pPr>
        <w:spacing w:after="0"/>
        <w:jc w:val="right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Poslovni broj: 3 St-813/2015-8</w:t>
      </w:r>
    </w:p>
    <w:p w:rsidRDefault="00C352DE" w:rsidP="00C352DE" w:rsidR="00C352DE" w:rsidRPr="00C352D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352DE" w:rsidP="00C352DE" w:rsidR="00C352DE" w:rsidRPr="00C352D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352DE" w:rsidP="00C352DE" w:rsidR="00C352DE" w:rsidRPr="00C352D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352DE" w:rsidP="00C352DE" w:rsidR="00C352DE" w:rsidRPr="00C352DE">
      <w:pPr>
        <w:spacing w:after="0"/>
        <w:ind w:firstLine="708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REPUBLIKA HRVATSKA</w:t>
      </w:r>
    </w:p>
    <w:p w:rsidRDefault="00C352DE" w:rsidP="00C352DE" w:rsidR="00C352DE" w:rsidRPr="00C352DE">
      <w:pPr>
        <w:spacing w:after="0"/>
        <w:ind w:firstLine="708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TRGOVAČKI SUD U ZADRU</w:t>
      </w:r>
    </w:p>
    <w:p w:rsidRDefault="00C352DE" w:rsidP="00C352DE" w:rsidR="00C352DE" w:rsidRPr="00C352DE">
      <w:pPr>
        <w:spacing w:after="0"/>
        <w:ind w:firstLine="708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Zadar, Dr. Franje Tuđmana 35.</w:t>
      </w:r>
    </w:p>
    <w:p w:rsidRDefault="00C352DE" w:rsidP="00C352DE" w:rsidR="00C352DE" w:rsidRPr="00C352DE">
      <w:pPr>
        <w:spacing w:after="0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ab/>
        <w:t>R E PU B L I K A   H R V A T S K A</w:t>
      </w:r>
      <w:r w:rsidRPr="00C352DE">
        <w:rPr>
          <w:rFonts w:cs="Times New Roman" w:eastAsia="Times New Roman"/>
          <w:lang w:eastAsia="hr-HR"/>
        </w:rPr>
        <w:tab/>
      </w:r>
    </w:p>
    <w:p w:rsidRDefault="00C352DE" w:rsidP="00C352DE" w:rsidR="00C352DE" w:rsidRPr="00C352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jc w:val="center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 xml:space="preserve">Z A K LJ U Č A K </w:t>
      </w:r>
    </w:p>
    <w:p w:rsidRDefault="00C352DE" w:rsidP="00C352DE" w:rsidR="00C352DE" w:rsidRPr="00C352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jc w:val="both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ab/>
        <w:t xml:space="preserve">Trgovački sud u Zadru, OIB </w:t>
      </w:r>
      <w:r w:rsidRPr="00C352DE">
        <w:rPr>
          <w:rFonts w:cs="Times New Roman" w:eastAsia="Times New Roman"/>
          <w:szCs w:val="20"/>
          <w:lang w:eastAsia="hr-HR"/>
        </w:rPr>
        <w:t xml:space="preserve">39670464653, </w:t>
      </w:r>
      <w:r w:rsidRPr="00C352DE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BUŠLJETA SERVIS d.o.o., Zadar, </w:t>
      </w:r>
      <w:proofErr w:type="spellStart"/>
      <w:r w:rsidRPr="00C352DE">
        <w:rPr>
          <w:rFonts w:cs="Times New Roman" w:eastAsia="Times New Roman"/>
          <w:lang w:eastAsia="hr-HR"/>
        </w:rPr>
        <w:t>Privlačka</w:t>
      </w:r>
      <w:proofErr w:type="spellEnd"/>
      <w:r w:rsidRPr="00C352DE">
        <w:rPr>
          <w:rFonts w:cs="Times New Roman" w:eastAsia="Times New Roman"/>
          <w:lang w:eastAsia="hr-HR"/>
        </w:rPr>
        <w:t xml:space="preserve"> Ulica 4, OIB: 55148872295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C352DE">
          <w:rPr>
            <w:rFonts w:cs="Times New Roman" w:eastAsia="Times New Roman"/>
            <w:lang w:eastAsia="hr-HR"/>
          </w:rPr>
          <w:t>11. st</w:t>
        </w:r>
      </w:smartTag>
      <w:r w:rsidRPr="00C352DE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C352DE" w:rsidP="00C352DE" w:rsidR="00C352DE" w:rsidRPr="00C352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jc w:val="center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 xml:space="preserve">z a k </w:t>
      </w:r>
      <w:proofErr w:type="spellStart"/>
      <w:r w:rsidRPr="00C352DE">
        <w:rPr>
          <w:rFonts w:cs="Times New Roman" w:eastAsia="Times New Roman"/>
          <w:lang w:eastAsia="hr-HR"/>
        </w:rPr>
        <w:t>lj</w:t>
      </w:r>
      <w:proofErr w:type="spellEnd"/>
      <w:r w:rsidRPr="00C352DE">
        <w:rPr>
          <w:rFonts w:cs="Times New Roman" w:eastAsia="Times New Roman"/>
          <w:lang w:eastAsia="hr-HR"/>
        </w:rPr>
        <w:t xml:space="preserve"> u č i o  j e</w:t>
      </w:r>
    </w:p>
    <w:p w:rsidRDefault="00C352DE" w:rsidP="00C352DE" w:rsidR="00C352DE" w:rsidRPr="00C352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C352DE">
        <w:rPr>
          <w:rFonts w:cs="Times New Roman" w:eastAsia="Times New Roman"/>
          <w:lang w:eastAsia="hr-HR"/>
        </w:rPr>
        <w:t>otpravka</w:t>
      </w:r>
      <w:proofErr w:type="spellEnd"/>
      <w:r w:rsidRPr="00C352DE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106.474,90 kn koje je u Očevidniku redoslijeda osnova za plaćanje evidentirano na dan 1. rujna 2015. </w:t>
      </w:r>
    </w:p>
    <w:p w:rsidRDefault="00C352DE" w:rsidP="00C352DE" w:rsidR="00C352DE" w:rsidRPr="00C352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jc w:val="center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U Zadru 30. lipnja 2016.</w:t>
      </w:r>
    </w:p>
    <w:p w:rsidRDefault="00C352DE" w:rsidP="00C352DE" w:rsidR="00C352DE" w:rsidRPr="00C352D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C352DE" w:rsidP="00C352DE" w:rsidR="00C352DE" w:rsidRPr="00C352D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Tina Grgas</w:t>
      </w:r>
    </w:p>
    <w:p w:rsidRDefault="00C352DE" w:rsidP="00C352DE" w:rsidR="00C352DE" w:rsidRPr="00C352D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jc w:val="right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 xml:space="preserve"> </w:t>
      </w:r>
    </w:p>
    <w:p w:rsidRDefault="00C352DE" w:rsidP="00C352DE" w:rsidR="00C352DE" w:rsidRPr="00C352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jc w:val="both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UPUTA O PRAVNOM LIJEKU</w:t>
      </w:r>
    </w:p>
    <w:p w:rsidRDefault="00C352DE" w:rsidP="00C352DE" w:rsidR="00C352DE" w:rsidRPr="00C352DE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Protiv ovog zaključka nije dopuštena žalba.</w:t>
      </w:r>
    </w:p>
    <w:p w:rsidRDefault="00C352DE" w:rsidP="00C352DE" w:rsidR="00C352DE" w:rsidRPr="00C352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2DE" w:rsidP="00C352DE" w:rsidR="00C352DE" w:rsidRPr="00C352DE">
      <w:pPr>
        <w:spacing w:after="0"/>
        <w:jc w:val="both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DNA:</w:t>
      </w:r>
    </w:p>
    <w:p w:rsidRDefault="00C352DE" w:rsidP="00C352DE" w:rsidR="00C352DE" w:rsidRPr="00C352D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FINA, Regionalni centar Split, Podružnica Zadar</w:t>
      </w:r>
    </w:p>
    <w:p w:rsidRDefault="00C352DE" w:rsidP="00C352DE" w:rsidR="00C352DE" w:rsidRPr="00C352D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352DE">
        <w:rPr>
          <w:rFonts w:cs="Times New Roman" w:eastAsia="Times New Roman"/>
          <w:lang w:eastAsia="hr-HR"/>
        </w:rPr>
        <w:t>e-Oglasna ploča</w:t>
      </w:r>
    </w:p>
    <w:p w:rsidRDefault="00C352DE" w:rsidP="00C352DE" w:rsidR="00C352DE" w:rsidRPr="00C352DE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352DE" w:rsidP="00C352DE" w:rsidR="00C352DE" w:rsidRPr="00C352DE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2DE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7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St-813/2015-6</izvorni_sadrzaj>
    <derivirana_varijabla naziv="DomainObject.Oznaka_1">St-813/2015-6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BUŠLJETA SERVIS d.o.o. za trgovinu i usluge</izvorni_sadrzaj>
    <derivirana_varijabla naziv="DomainObject.Predmet.ProtustrankaFormated_1">  BUŠLJETA SERVIS d.o.o. za trgovinu i usluge</derivirana_varijabla>
  </DomainObject.Predmet.ProtustrankaFormated>
  <DomainObject.Predmet.ProtustrankaFormatedOIB>
    <izvorni_sadrzaj>  BUŠLJETA SERVIS d.o.o. za trgovinu i usluge, OIB 55148872295</izvorni_sadrzaj>
    <derivirana_varijabla naziv="DomainObject.Predmet.ProtustrankaFormatedOIB_1">  BUŠLJETA SERVIS d.o.o. za trgovinu i usluge, OIB 55148872295</derivirana_varijabla>
  </DomainObject.Predmet.ProtustrankaFormatedOIB>
  <DomainObject.Predmet.ProtustrankaFormatedWithAdress>
    <izvorni_sadrzaj> BUŠLJETA SERVIS d.o.o. za trgovinu i usluge, Privlačka Ulica 4, 23000 Zadar</izvorni_sadrzaj>
    <derivirana_varijabla naziv="DomainObject.Predmet.ProtustrankaFormatedWithAdress_1"> BUŠLJETA SERVIS d.o.o. za trgovinu i usluge, Privlačka Ulica 4, 23000 Zadar</derivirana_varijabla>
  </DomainObject.Predmet.ProtustrankaFormatedWithAdress>
  <DomainObject.Predmet.ProtustrankaFormatedWithAdressOIB>
    <izvorni_sadrzaj> BUŠLJETA SERVIS d.o.o. za trgovinu i usluge, OIB 55148872295, Privlačka Ulica 4, 23000 Zadar</izvorni_sadrzaj>
    <derivirana_varijabla naziv="DomainObject.Predmet.ProtustrankaFormatedWithAdressOIB_1"> BUŠLJETA SERVIS d.o.o. za trgovinu i usluge, OIB 55148872295, Privlačka Ulica 4, 23000 Zadar</derivirana_varijabla>
  </DomainObject.Predmet.ProtustrankaFormatedWithAdressOIB>
  <DomainObject.Predmet.ProtustrankaWithAdress>
    <izvorni_sadrzaj>BUŠLJETA SERVIS d.o.o. za trgovinu i usluge Privlačka Ulica 4, 23000 Zadar</izvorni_sadrzaj>
    <derivirana_varijabla naziv="DomainObject.Predmet.ProtustrankaWithAdress_1">BUŠLJETA SERVIS d.o.o. za trgovinu i usluge Privlačka Ulica 4, 23000 Zadar</derivirana_varijabla>
  </DomainObject.Predmet.ProtustrankaWithAdress>
  <DomainObject.Predmet.ProtustrankaWithAdressOIB>
    <izvorni_sadrzaj>BUŠLJETA SERVIS d.o.o. za trgovinu i usluge, OIB 55148872295, Privlačka Ulica 4, 23000 Zadar</izvorni_sadrzaj>
    <derivirana_varijabla naziv="DomainObject.Predmet.ProtustrankaWithAdressOIB_1">BUŠLJETA SERVIS d.o.o. za trgovinu i usluge, OIB 55148872295, Privlačka Ulica 4, 23000 Zadar</derivirana_varijabla>
  </DomainObject.Predmet.ProtustrankaWithAdressOIB>
  <DomainObject.Predmet.ProtustrankaNazivFormated>
    <izvorni_sadrzaj>BUŠLJETA SERVIS d.o.o. za trgovinu i usluge</izvorni_sadrzaj>
    <derivirana_varijabla naziv="DomainObject.Predmet.ProtustrankaNazivFormated_1">BUŠLJETA SERVIS d.o.o. za trgovinu i usluge</derivirana_varijabla>
  </DomainObject.Predmet.ProtustrankaNazivFormated>
  <DomainObject.Predmet.ProtustrankaNazivFormatedOIB>
    <izvorni_sadrzaj>BUŠLJETA SERVIS d.o.o. za trgovinu i usluge, OIB 55148872295</izvorni_sadrzaj>
    <derivirana_varijabla naziv="DomainObject.Predmet.ProtustrankaNazivFormatedOIB_1">BUŠLJETA SERVIS d.o.o. za trgovinu i usluge, OIB 55148872295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106474.90</izvorni_sadrzaj>
    <derivirana_varijabla naziv="DomainObject.Predmet.TrenutnaVrijednost_1">106474.90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BUŠLJETA SERVIS d.o.o. za trgovinu i usluge</item>
    </izvorni_sadrzaj>
    <derivirana_varijabla naziv="DomainObject.Predmet.ProtuStrankaListFormated_1">
      <item>BUŠLJETA SERVIS d.o.o. za trgovinu i usluge</item>
    </derivirana_varijabla>
  </DomainObject.Predmet.ProtuStrankaListFormated>
  <DomainObject.Predmet.ProtuStrankaListFormatedOIB>
    <izvorni_sadrzaj>
      <item>BUŠLJETA SERVIS d.o.o. za trgovinu i usluge, OIB 55148872295</item>
    </izvorni_sadrzaj>
    <derivirana_varijabla naziv="DomainObject.Predmet.ProtuStrankaListFormatedOIB_1">
      <item>BUŠLJETA SERVIS d.o.o. za trgovinu i usluge, OIB 55148872295</item>
    </derivirana_varijabla>
  </DomainObject.Predmet.ProtuStrankaListFormatedOIB>
  <DomainObject.Predmet.ProtuStrankaListFormatedWithAdress>
    <izvorni_sadrzaj>
      <item>BUŠLJETA SERVIS d.o.o. za trgovinu i usluge, Privlačka Ulica 4, 23000 Zadar</item>
    </izvorni_sadrzaj>
    <derivirana_varijabla naziv="DomainObject.Predmet.ProtuStrankaListFormatedWithAdress_1">
      <item>BUŠLJETA SERVIS d.o.o. za trgovinu i usluge, Privlačka Ulica 4, 23000 Zadar</item>
    </derivirana_varijabla>
  </DomainObject.Predmet.ProtuStrankaListFormatedWithAdress>
  <DomainObject.Predmet.ProtuStrankaListFormatedWithAdressOIB>
    <izvorni_sadrzaj>
      <item>BUŠLJETA SERVIS d.o.o. za trgovinu i usluge, OIB 55148872295, Privlačka Ulica 4, 23000 Zadar</item>
    </izvorni_sadrzaj>
    <derivirana_varijabla naziv="DomainObject.Predmet.ProtuStrankaListFormatedWithAdressOIB_1">
      <item>BUŠLJETA SERVIS d.o.o. za trgovinu i usluge, OIB 55148872295, Privlačka Ulica 4, 23000 Zadar</item>
    </derivirana_varijabla>
  </DomainObject.Predmet.ProtuStrankaListFormatedWithAdressOIB>
  <DomainObject.Predmet.ProtuStrankaListNazivFormated>
    <izvorni_sadrzaj>
      <item>BUŠLJETA SERVIS d.o.o. za trgovinu i usluge</item>
    </izvorni_sadrzaj>
    <derivirana_varijabla naziv="DomainObject.Predmet.ProtuStrankaListNazivFormated_1">
      <item>BUŠLJETA SERVIS d.o.o. za trgovinu i usluge</item>
    </derivirana_varijabla>
  </DomainObject.Predmet.ProtuStrankaListNazivFormated>
  <DomainObject.Predmet.ProtuStrankaListNazivFormatedOIB>
    <izvorni_sadrzaj>
      <item>BUŠLJETA SERVIS d.o.o. za trgovinu i usluge, OIB 55148872295</item>
    </izvorni_sadrzaj>
    <derivirana_varijabla naziv="DomainObject.Predmet.ProtuStrankaListNazivFormatedOIB_1">
      <item>BUŠLJETA SERVIS d.o.o. za trgovinu i usluge, OIB 55148872295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St-813/2015-6</izvorni_sadrzaj>
    <derivirana_varijabla naziv="DomainObject.PoslovniBrojDokumenta_1">St-813/2015-6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BUŠLJETA SERVIS d.o.o. za trgovinu i usluge</izvorni_sadrzaj>
    <derivirana_varijabla naziv="DomainObject.Predmet.ProtustrankaIDrugi_1">BUŠLJETA SERVIS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BUŠLJETA SERVIS d.o.o. za trgovinu i usluge, OIB 55148872295, Privlačka Ulica 4, 23000 Zadar</izvorni_sadrzaj>
    <derivirana_varijabla naziv="DomainObject.Predmet.ProtustrankaIDrugiAdressOIB_1">BUŠLJETA SERVIS d.o.o. za trgovinu i usluge, OIB 55148872295, Privlačka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BUŠLJETA SERVIS d.o.o. za trgovinu i usluge</item>
    </izvorni_sadrzaj>
    <derivirana_varijabla naziv="DomainObject.Predmet.SudioniciListNaziv_1">
      <item>FINA</item>
      <item>BUŠLJETA SERVIS d.o.o. za trgovinu i usluge</item>
    </derivirana_varijabla>
  </DomainObject.Predmet.SudioniciListNaziv>
  <DomainObject.Predmet.SudioniciListAdressOIB>
    <izvorni_sadrzaj>
      <item>FINA, OIB 85821130368</item>
      <item>BUŠLJETA SERVIS d.o.o. za trgovinu i usluge, OIB 55148872295, Privlačka Ulica 4,23000 Zadar</item>
    </izvorni_sadrzaj>
    <derivirana_varijabla naziv="DomainObject.Predmet.SudioniciListAdressOIB_1">
      <item>FINA, OIB 85821130368</item>
      <item>BUŠLJETA SERVIS d.o.o. za trgovinu i usluge, OIB 55148872295, Privlačka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8A4D7-1AD3-4EB0-81ED-6C5F53501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842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2016-07-06T05:47:00Z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St-813/2015-6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