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1b93c" w14:paraId="b21b93c" w:rsidRDefault="00583C3E" w:rsidP="00583C3E" w:rsidR="00583C3E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3C3E" w:rsidP="00583C3E" w:rsidR="00583C3E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83C3E" w:rsidP="00583C3E" w:rsidR="00583C3E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83C3E" w:rsidP="00583C3E" w:rsidR="00583C3E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83C3E" w:rsidP="00583C3E" w:rsidR="00583C3E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83C3E" w:rsidP="00583C3E" w:rsidR="00583C3E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583C3E" w:rsidP="00583C3E" w:rsidR="00583C3E" w:rsidRPr="007912E1">
      <w:pPr>
        <w:jc w:val="center"/>
        <w:rPr>
          <w:rFonts w:cs="Times New Roman" w:eastAsia="Times New Roman"/>
          <w:szCs w:val="24"/>
        </w:rPr>
      </w:pPr>
    </w:p>
    <w:p w:rsidRDefault="00583C3E" w:rsidP="00583C3E" w:rsidR="00583C3E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583C3E" w:rsidP="00583C3E" w:rsidR="00583C3E" w:rsidRPr="007912E1">
      <w:pPr>
        <w:rPr>
          <w:rFonts w:cs="Times New Roman" w:eastAsia="Times New Roman"/>
          <w:szCs w:val="24"/>
        </w:rPr>
      </w:pPr>
    </w:p>
    <w:p w:rsidRDefault="00583C3E" w:rsidP="00583C3E" w:rsidR="00583C3E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>sutkinji Tamari Lakoseljac Benčić,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</w:t>
      </w:r>
      <w:r>
        <w:rPr>
          <w:szCs w:val="24"/>
        </w:rPr>
        <w:t xml:space="preserve">SMARAGDNA OBALA d. o. o. Pula, Schiavuzzijev prilaz 55, OIB </w:t>
      </w:r>
      <w:r w:rsidRPr="00583C3E">
        <w:rPr>
          <w:szCs w:val="24"/>
        </w:rPr>
        <w:t>95254262263</w:t>
      </w:r>
      <w:r>
        <w:rPr>
          <w:szCs w:val="24"/>
        </w:rPr>
        <w:t xml:space="preserve">, MBS </w:t>
      </w:r>
      <w:r w:rsidRPr="00583C3E">
        <w:rPr>
          <w:szCs w:val="24"/>
        </w:rPr>
        <w:t>040300893</w:t>
      </w:r>
      <w:r w:rsidR="00520F6A">
        <w:rPr>
          <w:rFonts w:cs="Times New Roman" w:eastAsia="Times New Roman"/>
          <w:szCs w:val="24"/>
        </w:rPr>
        <w:t>, 18</w:t>
      </w:r>
      <w:r>
        <w:rPr>
          <w:rFonts w:cs="Times New Roman" w:eastAsia="Times New Roman"/>
          <w:szCs w:val="24"/>
        </w:rPr>
        <w:t>. svibnja 2017.</w:t>
      </w:r>
    </w:p>
    <w:p w:rsidRDefault="00583C3E" w:rsidP="00583C3E" w:rsidR="00583C3E" w:rsidRPr="00FD7BB4">
      <w:pPr>
        <w:ind w:firstLine="708"/>
        <w:rPr>
          <w:rFonts w:cs="Times New Roman" w:eastAsia="Times New Roman"/>
          <w:szCs w:val="24"/>
        </w:rPr>
      </w:pPr>
    </w:p>
    <w:p w:rsidRDefault="00583C3E" w:rsidP="00583C3E" w:rsidR="00583C3E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583C3E" w:rsidP="00583C3E" w:rsidR="00583C3E" w:rsidRPr="007912E1">
      <w:pPr>
        <w:rPr>
          <w:rFonts w:cs="Times New Roman" w:eastAsia="Times New Roman"/>
          <w:szCs w:val="24"/>
        </w:rPr>
      </w:pPr>
    </w:p>
    <w:p w:rsidRDefault="00583C3E" w:rsidP="00583C3E" w:rsidR="00583C3E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</w:t>
      </w:r>
      <w:r>
        <w:rPr>
          <w:szCs w:val="24"/>
        </w:rPr>
        <w:t xml:space="preserve">SMARAGDNA OBALA d. o. o. Pula, Schiavuzzijev prilaz 55, OIB </w:t>
      </w:r>
      <w:r w:rsidRPr="00583C3E">
        <w:rPr>
          <w:szCs w:val="24"/>
        </w:rPr>
        <w:t>95254262263</w:t>
      </w:r>
      <w:r>
        <w:rPr>
          <w:szCs w:val="24"/>
        </w:rPr>
        <w:t xml:space="preserve">, MBS </w:t>
      </w:r>
      <w:r w:rsidRPr="00583C3E">
        <w:rPr>
          <w:szCs w:val="24"/>
        </w:rPr>
        <w:t>040300893</w:t>
      </w:r>
      <w:r>
        <w:rPr>
          <w:rFonts w:cs="Times New Roman" w:eastAsia="Times New Roman"/>
          <w:szCs w:val="24"/>
        </w:rPr>
        <w:t>.</w:t>
      </w:r>
    </w:p>
    <w:p w:rsidRDefault="00520F6A" w:rsidP="00583C3E" w:rsidR="00520F6A">
      <w:pPr>
        <w:ind w:firstLine="708"/>
        <w:rPr>
          <w:rFonts w:cs="Times New Roman" w:eastAsia="Times New Roman"/>
          <w:szCs w:val="24"/>
        </w:rPr>
      </w:pPr>
    </w:p>
    <w:p w:rsidRDefault="00583C3E" w:rsidP="00583C3E" w:rsidR="00583C3E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583C3E" w:rsidP="00583C3E" w:rsidR="00583C3E" w:rsidRPr="007912E1">
      <w:pPr>
        <w:ind w:firstLine="708"/>
        <w:rPr>
          <w:rFonts w:cs="Times New Roman" w:eastAsia="Times New Roman"/>
          <w:szCs w:val="24"/>
        </w:rPr>
      </w:pPr>
    </w:p>
    <w:p w:rsidRDefault="00583C3E" w:rsidP="00583C3E" w:rsidR="00583C3E" w:rsidRPr="00FD7BB4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>
        <w:rPr>
          <w:szCs w:val="24"/>
        </w:rPr>
        <w:t>SMARAGDNA OBALA d. o. o. Pula</w:t>
      </w:r>
      <w:r>
        <w:rPr>
          <w:rFonts w:cs="Times New Roman" w:eastAsia="Times New Roman"/>
          <w:szCs w:val="24"/>
        </w:rPr>
        <w:t xml:space="preserve">, </w:t>
      </w:r>
      <w:r w:rsidRPr="00FD7BB4">
        <w:rPr>
          <w:rFonts w:cs="Times New Roman" w:eastAsia="Times New Roman"/>
          <w:szCs w:val="24"/>
        </w:rPr>
        <w:t xml:space="preserve">podnijetog </w:t>
      </w:r>
      <w:r>
        <w:rPr>
          <w:rFonts w:cs="Times New Roman" w:eastAsia="Times New Roman"/>
          <w:szCs w:val="24"/>
        </w:rPr>
        <w:t xml:space="preserve">30. ožujka 2017. </w:t>
      </w:r>
      <w:r w:rsidRPr="00FD7BB4">
        <w:rPr>
          <w:rFonts w:cs="Times New Roman" w:eastAsia="Times New Roman"/>
          <w:szCs w:val="24"/>
        </w:rPr>
        <w:t xml:space="preserve">na temelju čl. 429. st. 1. Stečajnog zakona (Narodne novine br. 71/15, nadalje SZ), budući da su za to bili ispunjeni uvjeti predviđeni čl. 428. SZ-a, sukladno čl. 430. SZ-a, </w:t>
      </w:r>
      <w:r>
        <w:rPr>
          <w:rFonts w:cs="Times New Roman" w:eastAsia="Times New Roman"/>
          <w:szCs w:val="24"/>
        </w:rPr>
        <w:t>5. travnja 2017.</w:t>
      </w:r>
      <w:r w:rsidRPr="00FD7BB4">
        <w:rPr>
          <w:rFonts w:cs="Times New Roman" w:eastAsia="Times New Roman"/>
          <w:szCs w:val="24"/>
        </w:rPr>
        <w:t xml:space="preserve"> na mrežnoj stranici e-Oglasna ploča sudova objavljen je oglas posl. br. </w:t>
      </w:r>
      <w:r>
        <w:rPr>
          <w:rFonts w:cs="Times New Roman" w:eastAsia="Times New Roman"/>
          <w:szCs w:val="24"/>
        </w:rPr>
        <w:t>9</w:t>
      </w:r>
      <w:r w:rsidRPr="00FD7BB4">
        <w:rPr>
          <w:rFonts w:cs="Times New Roman" w:eastAsia="Times New Roman"/>
          <w:szCs w:val="24"/>
        </w:rPr>
        <w:t xml:space="preserve"> St-</w:t>
      </w:r>
      <w:r>
        <w:rPr>
          <w:rFonts w:cs="Times New Roman" w:eastAsia="Times New Roman"/>
          <w:szCs w:val="24"/>
        </w:rPr>
        <w:t>186/2017-3.</w:t>
      </w:r>
    </w:p>
    <w:p w:rsidRDefault="00583C3E" w:rsidP="00583C3E" w:rsidR="00583C3E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>U daljnjem tijeku postupka, uvidom u potvrdu o blokadi računa i novčanih sredstava ovršenika Financijske agencije, Sektora poslovne mreže</w:t>
      </w:r>
      <w:r>
        <w:rPr>
          <w:rFonts w:cs="Times New Roman" w:eastAsia="Times New Roman"/>
          <w:szCs w:val="24"/>
        </w:rPr>
        <w:t xml:space="preserve">, RC Rijeka, Podružnice Pula, klase: 110-07/17-01/78 ur. broja: 08-4402-17-187 od 19. travnja 2017. (list 8 spisa),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dužnika na dan izdavanja potvrde evidentirano 0 dana neprekidne blokade, odnosno </w:t>
      </w:r>
      <w:r>
        <w:rPr>
          <w:rFonts w:cs="Times New Roman" w:eastAsia="Times New Roman"/>
          <w:szCs w:val="24"/>
        </w:rPr>
        <w:t>127</w:t>
      </w:r>
      <w:r w:rsidRPr="00FD7BB4">
        <w:rPr>
          <w:rFonts w:cs="Times New Roman" w:eastAsia="Times New Roman"/>
          <w:szCs w:val="24"/>
        </w:rPr>
        <w:t xml:space="preserve"> dana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583C3E" w:rsidP="00583C3E" w:rsidR="00583C3E">
      <w:pPr>
        <w:ind w:firstLine="708"/>
        <w:rPr>
          <w:rFonts w:eastAsiaTheme="minorHAnsi"/>
          <w:lang w:eastAsia="en-US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valjalo </w:t>
      </w:r>
      <w:r>
        <w:rPr>
          <w:rFonts w:eastAsiaTheme="minorHAnsi"/>
          <w:lang w:eastAsia="en-US"/>
        </w:rPr>
        <w:t xml:space="preserve">je </w:t>
      </w:r>
      <w:r w:rsidRPr="00255548">
        <w:rPr>
          <w:rFonts w:eastAsiaTheme="minorHAnsi"/>
          <w:lang w:eastAsia="en-US"/>
        </w:rPr>
        <w:t>odlučiti kao u izreci rješenja.</w:t>
      </w:r>
    </w:p>
    <w:p w:rsidRDefault="00520F6A" w:rsidP="00583C3E" w:rsidR="00583C3E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18</w:t>
      </w:r>
      <w:r w:rsidR="00583C3E">
        <w:rPr>
          <w:rFonts w:cs="Times New Roman" w:eastAsia="Times New Roman"/>
          <w:szCs w:val="24"/>
        </w:rPr>
        <w:t>. svibnja 2017.</w:t>
      </w:r>
      <w:r w:rsidR="00583C3E" w:rsidRPr="007912E1">
        <w:rPr>
          <w:rFonts w:cs="Times New Roman" w:eastAsia="Times New Roman"/>
          <w:szCs w:val="24"/>
        </w:rPr>
        <w:t xml:space="preserve"> </w:t>
      </w:r>
    </w:p>
    <w:p w:rsidRDefault="00583C3E" w:rsidP="00583C3E" w:rsidR="00583C3E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83C3E" w:rsidP="00520F6A" w:rsidR="00583C3E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215482">
        <w:rPr>
          <w:rFonts w:cs="Times New Roman" w:eastAsia="Times New Roman"/>
          <w:szCs w:val="24"/>
        </w:rPr>
        <w:t>, v.r.</w:t>
      </w:r>
    </w:p>
    <w:p w:rsidRDefault="00583C3E" w:rsidP="00583C3E" w:rsidR="00583C3E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520F6A" w:rsidP="00520F6A" w:rsidR="00520F6A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583C3E" w:rsidP="00583C3E" w:rsidR="00583C3E">
      <w:pPr>
        <w:rPr>
          <w:rFonts w:cs="Times New Roman" w:eastAsia="Times New Roman"/>
          <w:szCs w:val="24"/>
        </w:rPr>
      </w:pPr>
    </w:p>
    <w:p w:rsidRDefault="00583C3E" w:rsidP="00583C3E" w:rsidR="00583C3E">
      <w:pPr>
        <w:jc w:val="left"/>
        <w:rPr>
          <w:rFonts w:cs="Times New Roman" w:eastAsia="Times New Roman"/>
          <w:szCs w:val="24"/>
        </w:rPr>
      </w:pPr>
    </w:p>
    <w:p w:rsidRDefault="00583C3E" w:rsidP="00583C3E" w:rsidR="00583C3E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583C3E" w:rsidP="00583C3E" w:rsidR="00583C3E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583C3E" w:rsidP="00583C3E" w:rsidR="00583C3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>
        <w:rPr>
          <w:szCs w:val="24"/>
        </w:rPr>
        <w:t>dužnik SMARAGDNA OBALA d. o. o. Pula, Schiavuzzijev prilaz 55,</w:t>
      </w:r>
    </w:p>
    <w:p w:rsidRDefault="00583C3E" w:rsidP="00583C3E" w:rsidR="00583C3E" w:rsidRPr="007912E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583C3E" w:rsidP="00583C3E" w:rsidR="00583C3E" w:rsidRPr="007912E1">
      <w:pPr>
        <w:rPr>
          <w:rFonts w:eastAsiaTheme="minorHAnsi"/>
          <w:lang w:eastAsia="en-US"/>
        </w:rPr>
      </w:pPr>
    </w:p>
    <w:p w:rsidRDefault="000506C5" w:rsidR="000506C5"/>
    <w:sectPr w:rsidSect="00A6415C" w:rsidR="000506C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C3E" w:rsidP="00583C3E" w:rsidR="00583C3E">
      <w:r>
        <w:separator/>
      </w:r>
    </w:p>
  </w:endnote>
  <w:endnote w:id="0" w:type="continuationSeparator">
    <w:p w:rsidRDefault="00583C3E" w:rsidP="00583C3E" w:rsidR="00583C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C3E" w:rsidP="00583C3E" w:rsidR="00583C3E">
      <w:r>
        <w:separator/>
      </w:r>
    </w:p>
  </w:footnote>
  <w:footnote w:id="0" w:type="continuationSeparator">
    <w:p w:rsidRDefault="00583C3E" w:rsidP="00583C3E" w:rsidR="00583C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3C3E" w:rsidP="00583C3E" w:rsidR="00583C3E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1548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St-186/2017-7</w:t>
    </w:r>
  </w:p>
  <w:p w:rsidRDefault="00215482" w:rsidP="00A6415C" w:rsidR="00A6415C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3C3E" w:rsidP="00A6415C" w:rsidR="00A6415C">
    <w:pPr>
      <w:pStyle w:val="Zaglavlje"/>
      <w:jc w:val="right"/>
      <w:rPr>
        <w:szCs w:val="24"/>
      </w:rPr>
    </w:pPr>
    <w:r>
      <w:rPr>
        <w:szCs w:val="24"/>
      </w:rPr>
      <w:t>9 St-186/2017-7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4B53"/>
    <w:rsid w:val="000506C5"/>
    <w:rsid w:val="00215482"/>
    <w:rsid w:val="00244B53"/>
    <w:rsid w:val="00520F6A"/>
    <w:rsid w:val="00583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3C3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3C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C3E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3C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3C3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C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C3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54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48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1548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1548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1548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3C3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3C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C3E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3C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3C3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C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C3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54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48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1548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1548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1548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2017.</izvorni_sadrzaj>
    <derivirana_varijabla naziv="DomainObject.Predmet.DatumOsnivanja_1">30.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St-186/2017</izvorni_sadrzaj>
    <derivirana_varijabla naziv="DomainObject.Predmet.OznakaBroj_1">St-186/2017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SMARAGDNA OBALA d.o.o. PULA</izvorni_sadrzaj>
    <derivirana_varijabla naziv="DomainObject.Predmet.ProtustrankaFormated_1">  SMARAGDNA OBALA d.o.o. PULA</derivirana_varijabla>
  </DomainObject.Predmet.ProtustrankaFormated>
  <DomainObject.Predmet.ProtustrankaFormatedOIB>
    <izvorni_sadrzaj>  SMARAGDNA OBALA d.o.o. PULA, OIB 95254262263</izvorni_sadrzaj>
    <derivirana_varijabla naziv="DomainObject.Predmet.ProtustrankaFormatedOIB_1">  SMARAGDNA OBALA d.o.o. PULA, OIB 95254262263</derivirana_varijabla>
  </DomainObject.Predmet.ProtustrankaFormatedOIB>
  <DomainObject.Predmet.ProtustrankaFormatedWithAdress>
    <izvorni_sadrzaj> SMARAGDNA OBALA d.o.o. PULA, Schiavuzzijev prilaz 55, 52100 Pula</izvorni_sadrzaj>
    <derivirana_varijabla naziv="DomainObject.Predmet.ProtustrankaFormatedWithAdress_1"> SMARAGDNA OBALA d.o.o. PULA, Schiavuzzijev prilaz 55, 52100 Pula</derivirana_varijabla>
  </DomainObject.Predmet.ProtustrankaFormatedWithAdress>
  <DomainObject.Predmet.ProtustrankaFormatedWithAdressOIB>
    <izvorni_sadrzaj> SMARAGDNA OBALA d.o.o. PULA, OIB 95254262263, Schiavuzzijev prilaz 55, 52100 Pula</izvorni_sadrzaj>
    <derivirana_varijabla naziv="DomainObject.Predmet.ProtustrankaFormatedWithAdressOIB_1"> SMARAGDNA OBALA d.o.o. PULA, OIB 95254262263, Schiavuzzijev prilaz 55, 52100 Pula</derivirana_varijabla>
  </DomainObject.Predmet.ProtustrankaFormatedWithAdressOIB>
  <DomainObject.Predmet.ProtustrankaWithAdress>
    <izvorni_sadrzaj>SMARAGDNA OBALA d.o.o. PULA Schiavuzzijev prilaz 55, 52100 Pula</izvorni_sadrzaj>
    <derivirana_varijabla naziv="DomainObject.Predmet.ProtustrankaWithAdress_1">SMARAGDNA OBALA d.o.o. PULA Schiavuzzijev prilaz 55, 52100 Pula</derivirana_varijabla>
  </DomainObject.Predmet.ProtustrankaWithAdress>
  <DomainObject.Predmet.ProtustrankaWithAdressOIB>
    <izvorni_sadrzaj>SMARAGDNA OBALA d.o.o. PULA, OIB 95254262263, Schiavuzzijev prilaz 55, 52100 Pula</izvorni_sadrzaj>
    <derivirana_varijabla naziv="DomainObject.Predmet.ProtustrankaWithAdressOIB_1">SMARAGDNA OBALA d.o.o. PULA, OIB 95254262263, Schiavuzzijev prilaz 55, 52100 Pula</derivirana_varijabla>
  </DomainObject.Predmet.ProtustrankaWithAdressOIB>
  <DomainObject.Predmet.ProtustrankaNazivFormated>
    <izvorni_sadrzaj>SMARAGDNA OBALA d.o.o. PULA</izvorni_sadrzaj>
    <derivirana_varijabla naziv="DomainObject.Predmet.ProtustrankaNazivFormated_1">SMARAGDNA OBALA d.o.o. PULA</derivirana_varijabla>
  </DomainObject.Predmet.ProtustrankaNazivFormated>
  <DomainObject.Predmet.ProtustrankaNazivFormatedOIB>
    <izvorni_sadrzaj>SMARAGDNA OBALA d.o.o. PULA, OIB 95254262263</izvorni_sadrzaj>
    <derivirana_varijabla naziv="DomainObject.Predmet.ProtustrankaNazivFormatedOIB_1">SMARAGDNA OBALA d.o.o. PULA, OIB 95254262263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411976.91</izvorni_sadrzaj>
    <derivirana_varijabla naziv="DomainObject.Predmet.TrenutnaVrijednost_1">411976.91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SMARAGDNA OBALA d.o.o. PULA</item>
    </izvorni_sadrzaj>
    <derivirana_varijabla naziv="DomainObject.Predmet.ProtuStrankaListFormated_1">
      <item>SMARAGDNA OBALA d.o.o. PULA</item>
    </derivirana_varijabla>
  </DomainObject.Predmet.ProtuStrankaListFormated>
  <DomainObject.Predmet.ProtuStrankaListFormatedOIB>
    <izvorni_sadrzaj>
      <item>SMARAGDNA OBALA d.o.o. PULA, OIB 95254262263</item>
    </izvorni_sadrzaj>
    <derivirana_varijabla naziv="DomainObject.Predmet.ProtuStrankaListFormatedOIB_1">
      <item>SMARAGDNA OBALA d.o.o. PULA, OIB 95254262263</item>
    </derivirana_varijabla>
  </DomainObject.Predmet.ProtuStrankaListFormatedOIB>
  <DomainObject.Predmet.ProtuStrankaListFormatedWithAdress>
    <izvorni_sadrzaj>
      <item>SMARAGDNA OBALA d.o.o. PULA, Schiavuzzijev prilaz 55, 52100 Pula</item>
    </izvorni_sadrzaj>
    <derivirana_varijabla naziv="DomainObject.Predmet.ProtuStrankaListFormatedWithAdress_1">
      <item>SMARAGDNA OBALA d.o.o. PULA, Schiavuzzijev prilaz 55, 52100 Pula</item>
    </derivirana_varijabla>
  </DomainObject.Predmet.ProtuStrankaListFormatedWithAdress>
  <DomainObject.Predmet.ProtuStrankaListFormatedWithAdressOIB>
    <izvorni_sadrzaj>
      <item>SMARAGDNA OBALA d.o.o. PULA, OIB 95254262263, Schiavuzzijev prilaz 55, 52100 Pula</item>
    </izvorni_sadrzaj>
    <derivirana_varijabla naziv="DomainObject.Predmet.ProtuStrankaListFormatedWithAdressOIB_1">
      <item>SMARAGDNA OBALA d.o.o. PULA, OIB 95254262263, Schiavuzzijev prilaz 55, 52100 Pula</item>
    </derivirana_varijabla>
  </DomainObject.Predmet.ProtuStrankaListFormatedWithAdressOIB>
  <DomainObject.Predmet.ProtuStrankaListNazivFormated>
    <izvorni_sadrzaj>
      <item>SMARAGDNA OBALA d.o.o. PULA</item>
    </izvorni_sadrzaj>
    <derivirana_varijabla naziv="DomainObject.Predmet.ProtuStrankaListNazivFormated_1">
      <item>SMARAGDNA OBALA d.o.o. PULA</item>
    </derivirana_varijabla>
  </DomainObject.Predmet.ProtuStrankaListNazivFormated>
  <DomainObject.Predmet.ProtuStrankaListNazivFormatedOIB>
    <izvorni_sadrzaj>
      <item>SMARAGDNA OBALA d.o.o. PULA, OIB 95254262263</item>
    </izvorni_sadrzaj>
    <derivirana_varijabla naziv="DomainObject.Predmet.ProtuStrankaListNazivFormatedOIB_1">
      <item>SMARAGDNA OBALA d.o.o. PULA, OIB 95254262263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SMARAGDNA OBALA d.o.o. PULA</izvorni_sadrzaj>
    <derivirana_varijabla naziv="DomainObject.Predmet.ProtustrankaIDrugi_1">SMARAGDNA OBALA d.o.o. PULA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SMARAGDNA OBALA d.o.o. PULA, OIB 95254262263, Schiavuzzijev prilaz 55, 52100 Pula</izvorni_sadrzaj>
    <derivirana_varijabla naziv="DomainObject.Predmet.ProtustrankaIDrugiAdressOIB_1">SMARAGDNA OBALA d.o.o. PULA, OIB 95254262263, Schiavuzzijev prilaz 55,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SMARAGDNA OBALA d.o.o. PULA</item>
    </izvorni_sadrzaj>
    <derivirana_varijabla naziv="DomainObject.Predmet.SudioniciListNaziv_1">
      <item>FINANCIJSKA AGENCIJA, RC RIJEKA, PODRUŽNICA PULA, PULA</item>
      <item>SMARAGDNA OBALA d.o.o. PULA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SMARAGDNA OBALA d.o.o. PULA, OIB 95254262263, Schiavuzzijev prilaz 55,52100 Pula</item>
    </izvorni_sadrzaj>
    <derivirana_varijabla naziv="DomainObject.Predmet.SudioniciListAdressOIB_1">
      <item>FINANCIJSKA AGENCIJA, RC RIJEKA, PODRUŽNICA PULA, PULA, OIB 85821130368, Frana Kurelca 8,51000 Rijeka</item>
      <item>SMARAGDNA OBALA d.o.o. PULA, OIB 95254262263, Schiavuzzijev prilaz 55,52100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95254262263</item>
    </izvorni_sadrzaj>
    <derivirana_varijabla naziv="DomainObject.Predmet.SudioniciListNazivOIB_1">
      <item>, OIB 85821130368</item>
      <item>, OIB 95254262263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2617</properties:Characters>
  <properties:Lines>60</properties:Lines>
  <properties:Paragraphs>21</properties:Paragraphs>
  <properties:TotalTime>31</properties:TotalTime>
  <properties:ScaleCrop>false</properties:ScaleCrop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2017-05-17T10:34:00Z</dcterms:created>
  <dc:creator>Morena Brajuha</dc:creator>
  <dc:description/>
  <cp:keywords/>
  <cp:lastModifiedBy>Ana Jeromela</cp:lastModifiedBy>
  <cp:lastPrinted>2017-05-18T08:03:00Z</cp:lastPrinted>
  <dcterms:modified xmlns:xsi="http://www.w3.org/2001/XMLSchema-instance" xsi:type="dcterms:W3CDTF">2017-05-18T08:03:00Z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