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152a" w14:paraId="f65152a" w:rsidRDefault="00ED6CCC" w:rsidP="00ED6CCC" w:rsidR="00ED6CCC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6CCC" w:rsidP="00ED6CCC" w:rsidR="00ED6CCC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ED6CCC" w:rsidP="00ED6CCC" w:rsidR="00ED6CCC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ED6CCC" w:rsidP="00ED6CCC" w:rsidR="00ED6CCC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  <w:r>
        <w:rPr>
          <w:bCs/>
          <w:sz w:val="24"/>
          <w:szCs w:val="24"/>
          <w:lang w:val="hr-HR"/>
        </w:rPr>
        <w:tab/>
      </w:r>
    </w:p>
    <w:p w:rsidRDefault="00ED6CCC" w:rsidP="00ED6CCC" w:rsidR="00ED6CCC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St-199/2018-6</w:t>
      </w:r>
    </w:p>
    <w:p w:rsidRDefault="00ED6CCC" w:rsidP="00ED6CCC" w:rsidR="00ED6CCC">
      <w:pPr>
        <w:tabs>
          <w:tab w:pos="516" w:val="left"/>
        </w:tabs>
        <w:rPr>
          <w:sz w:val="24"/>
          <w:szCs w:val="24"/>
          <w:lang w:val="hr-HR"/>
        </w:rPr>
      </w:pPr>
    </w:p>
    <w:p w:rsidRDefault="00ED6CCC" w:rsidP="00ED6CCC" w:rsidR="00ED6CCC">
      <w:pPr>
        <w:tabs>
          <w:tab w:pos="516" w:val="left"/>
        </w:tabs>
        <w:rPr>
          <w:sz w:val="24"/>
          <w:szCs w:val="24"/>
          <w:lang w:val="hr-HR"/>
        </w:rPr>
      </w:pPr>
    </w:p>
    <w:p w:rsidRDefault="00ED6CCC" w:rsidP="00ED6CCC" w:rsidR="00ED6CC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ED6CCC" w:rsidP="00ED6CCC" w:rsidR="00ED6CC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ED6CCC" w:rsidP="00ED6CCC" w:rsidR="00ED6CCC">
      <w:pPr>
        <w:jc w:val="both"/>
        <w:rPr>
          <w:sz w:val="24"/>
          <w:szCs w:val="24"/>
          <w:lang w:val="hr-HR"/>
        </w:rPr>
      </w:pPr>
    </w:p>
    <w:p w:rsidRDefault="00ED6CCC" w:rsidP="00ED6CCC" w:rsidR="00ED6CCC">
      <w:pPr>
        <w:pStyle w:val="Naslov2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ED6CCC" w:rsidP="00ED6CCC" w:rsidR="00ED6CCC">
      <w:pPr>
        <w:jc w:val="center"/>
        <w:rPr>
          <w:sz w:val="24"/>
          <w:szCs w:val="24"/>
          <w:lang w:val="hr-HR"/>
        </w:rPr>
      </w:pPr>
    </w:p>
    <w:p w:rsidRDefault="00ED6CCC" w:rsidP="00ED6CCC" w:rsidR="00ED6CC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Varaždinu, po sucu toga suda Mariji Levanić-Škerbić, u stečajnom predmetu povodom prijedloga podnositelja FINA, RC Zagreb, Podružnica Varaždin, A. Cesarca 2, OIB: 85821130368, za pokretanje stečajnog postupka nad dužnikom CONNECTO PROJEKT d.o.o. Varaždin, Augusta Šenoe 4-6, OIB: 40175633618, 2. listopada 2018.,</w:t>
      </w:r>
    </w:p>
    <w:p w:rsidRDefault="00ED6CCC" w:rsidP="00ED6CCC" w:rsidR="00ED6CCC">
      <w:pPr>
        <w:jc w:val="center"/>
        <w:rPr>
          <w:sz w:val="24"/>
          <w:szCs w:val="24"/>
          <w:lang w:val="hr-HR"/>
        </w:rPr>
      </w:pPr>
    </w:p>
    <w:p w:rsidRDefault="00ED6CCC" w:rsidP="00ED6CCC" w:rsidR="00ED6CC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ED6CCC" w:rsidP="00ED6CCC" w:rsidR="00ED6CCC">
      <w:pPr>
        <w:ind w:left="720"/>
        <w:jc w:val="center"/>
        <w:rPr>
          <w:sz w:val="24"/>
          <w:szCs w:val="24"/>
          <w:lang w:val="hr-HR"/>
        </w:rPr>
      </w:pPr>
    </w:p>
    <w:p w:rsidRDefault="00ED6CCC" w:rsidP="00ED6CCC" w:rsidR="00ED6CCC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uvjeta za otvaranje stečajnog postupka nad dužnikom CONNECTO PROJEKT d.o.o. Varaždin, Augusta Šenoe 4-6, OIB: 40175633618.</w:t>
      </w:r>
    </w:p>
    <w:p w:rsidRDefault="00ED6CCC" w:rsidP="00ED6CCC" w:rsidR="00ED6CCC">
      <w:pPr>
        <w:pStyle w:val="Odlomakpopisa"/>
        <w:ind w:left="1440"/>
        <w:rPr>
          <w:sz w:val="24"/>
          <w:szCs w:val="24"/>
          <w:lang w:val="hr-HR"/>
        </w:rPr>
      </w:pPr>
    </w:p>
    <w:p w:rsidRDefault="00ED6CCC" w:rsidP="00ED6CCC" w:rsidR="00ED6CCC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ED6CCC" w:rsidP="00ED6CCC" w:rsidR="00ED6CCC">
      <w:pPr>
        <w:ind w:left="1440"/>
        <w:jc w:val="both"/>
        <w:rPr>
          <w:sz w:val="24"/>
          <w:szCs w:val="24"/>
          <w:lang w:val="hr-HR"/>
        </w:rPr>
      </w:pPr>
    </w:p>
    <w:p w:rsidRDefault="00ED6CCC" w:rsidP="00ED6CCC" w:rsidR="00ED6CCC">
      <w:pPr>
        <w:jc w:val="center"/>
        <w:rPr>
          <w:sz w:val="24"/>
          <w:szCs w:val="24"/>
          <w:lang w:val="hr-HR"/>
        </w:rPr>
      </w:pPr>
      <w:r>
        <w:rPr>
          <w:b/>
          <w:sz w:val="24"/>
          <w:szCs w:val="24"/>
          <w:u w:val="single"/>
          <w:lang w:val="hr-HR"/>
        </w:rPr>
        <w:t>31. listopada 2018. u 8,30 sati</w:t>
      </w:r>
    </w:p>
    <w:p w:rsidRDefault="00ED6CCC" w:rsidP="00ED6CCC" w:rsidR="00ED6CCC">
      <w:pPr>
        <w:ind w:left="1440"/>
        <w:jc w:val="center"/>
        <w:rPr>
          <w:sz w:val="24"/>
          <w:szCs w:val="24"/>
          <w:lang w:val="hr-HR"/>
        </w:rPr>
      </w:pPr>
    </w:p>
    <w:p w:rsidRDefault="00ED6CCC" w:rsidP="00ED6CCC" w:rsidR="00ED6CCC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223/II kat,</w:t>
      </w:r>
    </w:p>
    <w:p w:rsidRDefault="00ED6CCC" w:rsidP="00ED6CCC" w:rsidR="00ED6CCC">
      <w:pPr>
        <w:ind w:left="1440"/>
        <w:jc w:val="both"/>
        <w:rPr>
          <w:sz w:val="24"/>
          <w:szCs w:val="24"/>
          <w:lang w:val="hr-HR"/>
        </w:rPr>
      </w:pPr>
    </w:p>
    <w:p w:rsidRDefault="00ED6CCC" w:rsidP="00ED6CCC" w:rsidR="00ED6CCC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ED6CCC" w:rsidP="00ED6CCC" w:rsidR="00ED6CCC">
      <w:pPr>
        <w:ind w:left="1440"/>
        <w:jc w:val="both"/>
        <w:rPr>
          <w:sz w:val="24"/>
          <w:szCs w:val="24"/>
          <w:lang w:val="hr-HR"/>
        </w:rPr>
      </w:pPr>
    </w:p>
    <w:p w:rsidRDefault="00ED6CCC" w:rsidP="00ED6CCC" w:rsidR="00ED6CC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ED6CCC" w:rsidP="00ED6CCC" w:rsidR="00ED6CC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osoba ovlaštena za zastupanje dužnika- Dražen </w:t>
      </w:r>
      <w:proofErr w:type="spellStart"/>
      <w:r>
        <w:rPr>
          <w:sz w:val="24"/>
          <w:szCs w:val="24"/>
          <w:lang w:val="hr-HR"/>
        </w:rPr>
        <w:t>Guštin</w:t>
      </w:r>
      <w:proofErr w:type="spellEnd"/>
      <w:r>
        <w:rPr>
          <w:sz w:val="24"/>
          <w:szCs w:val="24"/>
          <w:lang w:val="hr-HR"/>
        </w:rPr>
        <w:t xml:space="preserve">, Karlovac, </w:t>
      </w:r>
      <w:proofErr w:type="spellStart"/>
      <w:r>
        <w:rPr>
          <w:sz w:val="24"/>
          <w:szCs w:val="24"/>
          <w:lang w:val="hr-HR"/>
        </w:rPr>
        <w:t>Đuke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Bencetića</w:t>
      </w:r>
      <w:proofErr w:type="spellEnd"/>
      <w:r>
        <w:rPr>
          <w:sz w:val="24"/>
          <w:szCs w:val="24"/>
          <w:lang w:val="hr-HR"/>
        </w:rPr>
        <w:t xml:space="preserve"> 2</w:t>
      </w:r>
    </w:p>
    <w:p w:rsidRDefault="00ED6CCC" w:rsidP="00ED6CCC" w:rsidR="00ED6CC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ED6CCC" w:rsidP="00ED6CCC" w:rsidR="00ED6CCC">
      <w:pPr>
        <w:jc w:val="both"/>
        <w:rPr>
          <w:sz w:val="24"/>
          <w:szCs w:val="24"/>
          <w:lang w:val="hr-HR"/>
        </w:rPr>
      </w:pPr>
    </w:p>
    <w:p w:rsidRDefault="00ED6CCC" w:rsidP="00ED6CCC" w:rsidR="00ED6CC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ED6CCC" w:rsidP="00ED6CCC" w:rsidR="00ED6CCC">
      <w:pPr>
        <w:jc w:val="center"/>
        <w:rPr>
          <w:sz w:val="24"/>
          <w:szCs w:val="24"/>
          <w:lang w:val="hr-HR"/>
        </w:rPr>
      </w:pPr>
    </w:p>
    <w:p w:rsidRDefault="00ED6CCC" w:rsidP="00ED6CCC" w:rsidR="00ED6CCC" w:rsidRPr="00ED6CCC">
      <w:pPr>
        <w:pStyle w:val="Tijeloteksta"/>
        <w:jc w:val="both"/>
        <w:rPr>
          <w:sz w:val="24"/>
          <w:szCs w:val="24"/>
          <w:lang w:val="hr-HR"/>
        </w:rPr>
      </w:pPr>
      <w:r w:rsidRPr="00ED6CCC">
        <w:rPr>
          <w:sz w:val="24"/>
          <w:szCs w:val="24"/>
        </w:rPr>
        <w:tab/>
      </w:r>
      <w:r w:rsidRPr="00ED6CCC">
        <w:rPr>
          <w:sz w:val="24"/>
          <w:szCs w:val="24"/>
          <w:lang w:val="hr-HR"/>
        </w:rPr>
        <w:t xml:space="preserve">Predlagatelj je podnio ovome sudu prijedlog za otvaranje stečajnog postupka nad dužnikom </w:t>
      </w:r>
      <w:r w:rsidRPr="00ED6CCC">
        <w:rPr>
          <w:rFonts w:eastAsia="Calibri"/>
          <w:sz w:val="24"/>
          <w:szCs w:val="24"/>
          <w:lang w:eastAsia="en-US" w:val="hr-HR"/>
        </w:rPr>
        <w:t>navodeći da dužnik na dan 30. svibnja 2018.</w:t>
      </w:r>
      <w:r w:rsidRPr="00ED6CCC">
        <w:rPr>
          <w:sz w:val="24"/>
          <w:szCs w:val="24"/>
          <w:lang w:val="hr-HR"/>
        </w:rPr>
        <w:t xml:space="preserve"> u Očevidniku redoslijeda osnova za plaćanje ima evidentirane neizvršene osnove za plaćanje u neprekinutom razdoblju od 120 dana u ukupnom iznosu od 77.488,77 kn, te da dužnik ima devet zaposlenih, čime je dokazao da su ispunjene pretpostavke iz čl. 110. Stečajnog zakona (NN 71/15, dalje u tekstu: SZ), te je učinio vjerojatnim postojanje stečajnog razloga - nesposobnosti za plaćanje.</w:t>
      </w:r>
    </w:p>
    <w:p w:rsidRDefault="00ED6CCC" w:rsidP="00ED6CCC" w:rsidR="00ED6CCC" w:rsidRPr="00ED6CCC">
      <w:pPr>
        <w:pStyle w:val="Tijeloteksta"/>
        <w:rPr>
          <w:sz w:val="24"/>
          <w:szCs w:val="24"/>
          <w:lang w:val="hr-HR"/>
        </w:rPr>
      </w:pPr>
    </w:p>
    <w:p w:rsidRDefault="00ED6CCC" w:rsidP="00ED6CCC" w:rsidR="00ED6CCC" w:rsidRPr="00ED6CCC">
      <w:pPr>
        <w:pStyle w:val="Tijeloteksta"/>
        <w:rPr>
          <w:sz w:val="24"/>
          <w:szCs w:val="24"/>
          <w:lang w:val="hr-HR"/>
        </w:rPr>
      </w:pPr>
    </w:p>
    <w:p w:rsidRDefault="00ED6CCC" w:rsidP="00ED6CCC" w:rsidR="00ED6CCC" w:rsidRPr="00ED6CCC">
      <w:pPr>
        <w:pStyle w:val="Tijeloteksta"/>
        <w:rPr>
          <w:sz w:val="24"/>
          <w:szCs w:val="24"/>
          <w:lang w:val="hr-HR"/>
        </w:rPr>
      </w:pPr>
    </w:p>
    <w:p w:rsidRDefault="00ED6CCC" w:rsidP="00ED6CCC" w:rsidR="00ED6CCC" w:rsidRPr="00ED6CCC">
      <w:pPr>
        <w:pStyle w:val="Tijeloteksta"/>
        <w:rPr>
          <w:sz w:val="24"/>
          <w:szCs w:val="24"/>
          <w:lang w:val="hr-HR"/>
        </w:rPr>
      </w:pPr>
    </w:p>
    <w:p w:rsidRDefault="00ED6CCC" w:rsidP="00ED6CCC" w:rsidR="00ED6CCC" w:rsidRPr="00ED6CCC">
      <w:pPr>
        <w:pStyle w:val="Tijeloteksta"/>
        <w:rPr>
          <w:sz w:val="24"/>
          <w:szCs w:val="24"/>
          <w:lang w:val="hr-HR"/>
        </w:rPr>
      </w:pPr>
    </w:p>
    <w:p w:rsidRDefault="00ED6CCC" w:rsidP="00ED6CCC" w:rsidR="00ED6CCC" w:rsidRPr="00ED6CCC">
      <w:pPr>
        <w:pStyle w:val="Tijeloteksta"/>
        <w:ind w:firstLine="720"/>
        <w:rPr>
          <w:sz w:val="24"/>
          <w:szCs w:val="24"/>
          <w:lang w:val="hr-HR"/>
        </w:rPr>
      </w:pPr>
      <w:r w:rsidRPr="00ED6CCC">
        <w:rPr>
          <w:sz w:val="24"/>
          <w:szCs w:val="24"/>
          <w:lang w:val="hr-HR"/>
        </w:rPr>
        <w:t xml:space="preserve">Zbog navedenog valjalo je u smislu čl. 115., 123. i 128. SZ odlučiti kao u izreci ovog rješenja. </w:t>
      </w:r>
    </w:p>
    <w:p w:rsidRDefault="00ED6CCC" w:rsidP="00ED6CCC" w:rsidR="00ED6CCC" w:rsidRPr="00ED6CCC">
      <w:pPr>
        <w:jc w:val="center"/>
        <w:rPr>
          <w:sz w:val="24"/>
          <w:szCs w:val="24"/>
          <w:lang w:val="hr-HR"/>
        </w:rPr>
      </w:pPr>
    </w:p>
    <w:p w:rsidRDefault="00ED6CCC" w:rsidP="00ED6CCC" w:rsidR="00ED6CCC" w:rsidRPr="00ED6CCC">
      <w:pPr>
        <w:jc w:val="center"/>
        <w:rPr>
          <w:sz w:val="24"/>
          <w:szCs w:val="24"/>
          <w:lang w:val="hr-HR"/>
        </w:rPr>
      </w:pPr>
    </w:p>
    <w:p w:rsidRDefault="00ED6CCC" w:rsidP="00ED6CCC" w:rsidR="00ED6CCC" w:rsidRPr="00ED6CCC">
      <w:pPr>
        <w:jc w:val="center"/>
        <w:rPr>
          <w:sz w:val="24"/>
          <w:szCs w:val="24"/>
          <w:lang w:val="hr-HR"/>
        </w:rPr>
      </w:pPr>
      <w:r w:rsidRPr="00ED6CCC">
        <w:rPr>
          <w:sz w:val="24"/>
          <w:szCs w:val="24"/>
          <w:lang w:val="hr-HR"/>
        </w:rPr>
        <w:t>U Varaždinu 2. listopada 2018.</w:t>
      </w:r>
    </w:p>
    <w:p w:rsidRDefault="00ED6CCC" w:rsidP="00ED6CCC" w:rsidR="00ED6CCC">
      <w:pPr>
        <w:ind w:firstLine="720"/>
        <w:jc w:val="center"/>
        <w:rPr>
          <w:sz w:val="24"/>
          <w:szCs w:val="24"/>
          <w:lang w:val="hr-HR"/>
        </w:rPr>
      </w:pPr>
    </w:p>
    <w:p w:rsidRDefault="00ED6CCC" w:rsidP="00ED6CCC" w:rsidR="00ED6CCC">
      <w:pPr>
        <w:ind w:firstLine="720"/>
        <w:jc w:val="center"/>
        <w:rPr>
          <w:sz w:val="24"/>
          <w:szCs w:val="24"/>
          <w:lang w:val="hr-HR"/>
        </w:rPr>
      </w:pPr>
    </w:p>
    <w:p w:rsidRDefault="00ED6CCC" w:rsidP="00ED6CCC" w:rsidR="00ED6CC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Sudac:</w:t>
      </w:r>
    </w:p>
    <w:p w:rsidRDefault="00ED6CCC" w:rsidP="00ED6CCC" w:rsidR="00ED6CCC">
      <w:pPr>
        <w:ind w:firstLine="720"/>
        <w:jc w:val="both"/>
        <w:rPr>
          <w:sz w:val="24"/>
          <w:szCs w:val="24"/>
          <w:lang w:val="hr-HR"/>
        </w:rPr>
      </w:pPr>
    </w:p>
    <w:p w:rsidRDefault="00ED6CCC" w:rsidP="00ED6CCC" w:rsidR="00ED6CC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Levanić-Škerbić,v. r. </w:t>
      </w:r>
    </w:p>
    <w:p w:rsidRDefault="00ED6CCC" w:rsidP="00ED6CCC" w:rsidR="00ED6CCC">
      <w:pPr>
        <w:ind w:firstLine="720"/>
        <w:jc w:val="both"/>
        <w:rPr>
          <w:sz w:val="24"/>
          <w:szCs w:val="24"/>
          <w:lang w:val="hr-HR"/>
        </w:rPr>
      </w:pPr>
    </w:p>
    <w:p w:rsidRDefault="00ED6CCC" w:rsidP="00ED6CCC" w:rsidR="00ED6CCC">
      <w:pPr>
        <w:ind w:firstLine="720"/>
        <w:jc w:val="both"/>
        <w:rPr>
          <w:sz w:val="24"/>
          <w:szCs w:val="24"/>
          <w:lang w:val="hr-HR"/>
        </w:rPr>
      </w:pPr>
    </w:p>
    <w:p w:rsidRDefault="00ED6CCC" w:rsidP="00ED6CCC" w:rsidR="00ED6CC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ED6CCC" w:rsidP="00ED6CCC" w:rsidR="00ED6CCC">
      <w:pPr>
        <w:ind w:firstLine="720"/>
        <w:jc w:val="both"/>
        <w:rPr>
          <w:sz w:val="24"/>
          <w:szCs w:val="24"/>
          <w:lang w:val="hr-HR"/>
        </w:rPr>
      </w:pPr>
    </w:p>
    <w:p w:rsidRDefault="00ED6CCC" w:rsidP="00ED6CCC" w:rsidR="00ED6CCC">
      <w:pPr>
        <w:ind w:firstLine="720"/>
        <w:jc w:val="both"/>
        <w:rPr>
          <w:sz w:val="24"/>
          <w:szCs w:val="24"/>
          <w:lang w:val="hr-HR"/>
        </w:rPr>
      </w:pPr>
    </w:p>
    <w:p w:rsidRDefault="00ED6CCC" w:rsidP="00ED6CCC" w:rsidR="00ED6CC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ED6CCC" w:rsidP="00ED6CCC" w:rsidR="00ED6CC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ED6CCC" w:rsidP="00ED6CCC" w:rsidR="00ED6CC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ED6CCC" w:rsidP="00ED6CCC" w:rsidR="00ED6CCC">
      <w:pPr>
        <w:jc w:val="both"/>
        <w:rPr>
          <w:sz w:val="24"/>
          <w:szCs w:val="24"/>
          <w:lang w:val="hr-HR"/>
        </w:rPr>
      </w:pPr>
    </w:p>
    <w:p w:rsidRDefault="00ED6CCC" w:rsidP="00ED6CCC" w:rsidR="00ED6CCC">
      <w:pPr>
        <w:jc w:val="both"/>
        <w:rPr>
          <w:sz w:val="24"/>
          <w:szCs w:val="24"/>
          <w:lang w:val="hr-HR"/>
        </w:rPr>
      </w:pPr>
    </w:p>
    <w:p w:rsidRDefault="00ED6CCC" w:rsidP="00ED6CCC" w:rsidR="00ED6CC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ED6CCC" w:rsidP="00ED6CCC" w:rsidR="00ED6CC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ED6CCC" w:rsidP="00ED6CCC" w:rsidR="00ED6CC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</w:t>
      </w:r>
      <w:r>
        <w:t xml:space="preserve"> </w:t>
      </w:r>
      <w:r>
        <w:rPr>
          <w:sz w:val="24"/>
          <w:szCs w:val="24"/>
          <w:lang w:val="hr-HR"/>
        </w:rPr>
        <w:t xml:space="preserve">Dražen </w:t>
      </w:r>
      <w:proofErr w:type="spellStart"/>
      <w:r>
        <w:rPr>
          <w:sz w:val="24"/>
          <w:szCs w:val="24"/>
          <w:lang w:val="hr-HR"/>
        </w:rPr>
        <w:t>Guštin</w:t>
      </w:r>
      <w:proofErr w:type="spellEnd"/>
      <w:r>
        <w:rPr>
          <w:sz w:val="24"/>
          <w:szCs w:val="24"/>
          <w:lang w:val="hr-HR"/>
        </w:rPr>
        <w:t xml:space="preserve">, Karlovac, </w:t>
      </w:r>
      <w:proofErr w:type="spellStart"/>
      <w:r>
        <w:rPr>
          <w:sz w:val="24"/>
          <w:szCs w:val="24"/>
          <w:lang w:val="hr-HR"/>
        </w:rPr>
        <w:t>Đuke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Bencetića</w:t>
      </w:r>
      <w:proofErr w:type="spellEnd"/>
      <w:r>
        <w:rPr>
          <w:sz w:val="24"/>
          <w:szCs w:val="24"/>
          <w:lang w:val="hr-HR"/>
        </w:rPr>
        <w:t xml:space="preserve"> 2</w:t>
      </w:r>
    </w:p>
    <w:p w:rsidRDefault="00ED6CCC" w:rsidP="00ED6CCC" w:rsidR="00ED6CC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</w:t>
      </w:r>
    </w:p>
    <w:p w:rsidRDefault="00ED6CCC" w:rsidP="00ED6CCC" w:rsidR="00ED6CC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e-oglasna ploča</w:t>
      </w:r>
    </w:p>
    <w:p w:rsidRDefault="00ED6CCC" w:rsidP="00ED6CCC" w:rsidR="00ED6CCC">
      <w:pPr>
        <w:jc w:val="both"/>
        <w:rPr>
          <w:sz w:val="24"/>
          <w:szCs w:val="24"/>
          <w:lang w:val="hr-HR"/>
        </w:rPr>
      </w:pPr>
    </w:p>
    <w:p w:rsidRDefault="00ED6CCC" w:rsidP="00ED6CCC" w:rsidR="00ED6CCC">
      <w:pPr>
        <w:rPr>
          <w:sz w:val="24"/>
          <w:szCs w:val="24"/>
          <w:lang w:val="hr-HR"/>
        </w:rPr>
      </w:pPr>
    </w:p>
    <w:p w:rsidRDefault="00AE649C" w:rsidP="00ED6CCC" w:rsidR="00AE649C" w:rsidRPr="00ED6CCC"/>
    <w:sectPr w:rsidSect="0032366B" w:rsidR="00AE649C" w:rsidRPr="00ED6CC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B22188"/>
    <w:multiLevelType w:val="hybridMultilevel"/>
    <w:tmpl w:val="4BC07844"/>
    <w:lvl w:tplc="2CCC14C6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6CCC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D6CCC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D6CCC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09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St-199/2018-6</izvorni_sadrzaj>
    <derivirana_varijabla naziv="DomainObject.Oznaka_1">St-199/2018-6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St-199/2018</izvorni_sadrzaj>
    <derivirana_varijabla naziv="DomainObject.Predmet.OznakaBroj_1">St-199/2018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CONNECTO PROJEKT društvo s ograničenom odgovornošću za projektiranje, nadzor i usluge zastupanog po punomoćniku Dražen Guštin</izvorni_sadrzaj>
    <derivirana_varijabla naziv="DomainObject.Predmet.ProtustrankaFormated_1">  CONNECTO PROJEKT društvo s ograničenom odgovornošću za projektiranje, nadzor i usluge zastupanog po punomoćniku Dražen Guštin</derivirana_varijabla>
  </DomainObject.Predmet.ProtustrankaFormated>
  <DomainObject.Predmet.ProtustrankaFormatedOIB>
    <izvorni_sadrzaj>  CONNECTO PROJEKT društvo s ograničenom odgovornošću za projektiranje, nadzor i usluge, OIB 40175633618 zastupanog po punomoćniku Dražen Guštin</izvorni_sadrzaj>
    <derivirana_varijabla naziv="DomainObject.Predmet.ProtustrankaFormatedOIB_1">  CONNECTO PROJEKT društvo s ograničenom odgovornošću za projektiranje, nadzor i usluge, OIB 40175633618 zastupanog po punomoćniku Dražen Guštin</derivirana_varijabla>
  </DomainObject.Predmet.ProtustrankaFormatedOIB>
  <DomainObject.Predmet.ProtustrankaFormatedWithAdress>
    <izvorni_sadrzaj> CONNECTO PROJEKT društvo s ograničenom odgovornošću za projektiranje, nadzor i usluge, Augusta Šenoe 4-6 , 42000 Varaždin zastupanog po punomoćniku Dražen Guštin</izvorni_sadrzaj>
    <derivirana_varijabla naziv="DomainObject.Predmet.ProtustrankaFormatedWithAdress_1"> CONNECTO PROJEKT društvo s ograničenom odgovornošću za projektiranje, nadzor i usluge, Augusta Šenoe 4-6 , 42000 Varaždin zastupanog po punomoćniku Dražen Guštin</derivirana_varijabla>
  </DomainObject.Predmet.ProtustrankaFormatedWithAdress>
  <DomainObject.Predmet.ProtustrankaFormatedWithAdressOIB>
    <izvorni_sadrzaj> CONNECTO PROJEKT društvo s ograničenom odgovornošću za projektiranje, nadzor i usluge, OIB 40175633618, Augusta Šenoe 4-6 , 42000 Varaždin zastupanog po punomoćniku Dražen Guštin</izvorni_sadrzaj>
    <derivirana_varijabla naziv="DomainObject.Predmet.ProtustrankaFormatedWithAdressOIB_1"> CONNECTO PROJEKT društvo s ograničenom odgovornošću za projektiranje, nadzor i usluge, OIB 40175633618, Augusta Šenoe 4-6 , 42000 Varaždin zastupanog po punomoćniku Dražen Guštin</derivirana_varijabla>
  </DomainObject.Predmet.ProtustrankaFormatedWithAdressOIB>
  <DomainObject.Predmet.ProtustrankaWithAdress>
    <izvorni_sadrzaj>CONNECTO PROJEKT društvo s ograničenom odgovornošću za projektiranje, nadzor i usluge Augusta Šenoe 4-6 , 42000 Varaždin</izvorni_sadrzaj>
    <derivirana_varijabla naziv="DomainObject.Predmet.ProtustrankaWithAdress_1">CONNECTO PROJEKT društvo s ograničenom odgovornošću za projektiranje, nadzor i usluge Augusta Šenoe 4-6 , 42000 Varaždin</derivirana_varijabla>
  </DomainObject.Predmet.ProtustrankaWithAdress>
  <DomainObject.Predmet.ProtustrankaWithAdressOIB>
    <izvorni_sadrzaj>CONNECTO PROJEKT društvo s ograničenom odgovornošću za projektiranje, nadzor i usluge, OIB 40175633618, Augusta Šenoe 4-6 , 42000 Varaždin</izvorni_sadrzaj>
    <derivirana_varijabla naziv="DomainObject.Predmet.ProtustrankaWithAdressOIB_1">CONNECTO PROJEKT društvo s ograničenom odgovornošću za projektiranje, nadzor i usluge, OIB 40175633618, Augusta Šenoe 4-6 , 42000 Varaždin</derivirana_varijabla>
  </DomainObject.Predmet.ProtustrankaWithAdressOIB>
  <DomainObject.Predmet.ProtustrankaNazivFormated>
    <izvorni_sadrzaj>CONNECTO PROJEKT društvo s ograničenom odgovornošću za projektiranje, nadzor i usluge</izvorni_sadrzaj>
    <derivirana_varijabla naziv="DomainObject.Predmet.ProtustrankaNazivFormated_1">CONNECTO PROJEKT društvo s ograničenom odgovornošću za projektiranje, nadzor i usluge</derivirana_varijabla>
  </DomainObject.Predmet.ProtustrankaNazivFormated>
  <DomainObject.Predmet.ProtustrankaNazivFormatedOIB>
    <izvorni_sadrzaj>CONNECTO PROJEKT društvo s ograničenom odgovornošću za projektiranje, nadzor i usluge, OIB 40175633618</izvorni_sadrzaj>
    <derivirana_varijabla naziv="DomainObject.Predmet.ProtustrankaNazivFormatedOIB_1">CONNECTO PROJEKT društvo s ograničenom odgovornošću za projektiranje, nadzor i usluge, OIB 40175633618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77488.77</izvorni_sadrzaj>
    <derivirana_varijabla naziv="DomainObject.Predmet.TrenutnaVrijednost_1">77488.77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CONNECTO PROJEKT društvo s ograničenom odgovornošću za projektiranje, nadzor i usluge zastupanog po punomoćniku Dražen Guštin</item>
    </izvorni_sadrzaj>
    <derivirana_varijabla naziv="DomainObject.Predmet.ProtuStrankaListFormated_1">
      <item>CONNECTO PROJEKT društvo s ograničenom odgovornošću za projektiranje, nadzor i usluge zastupanog po punomoćniku Dražen Guštin</item>
    </derivirana_varijabla>
  </DomainObject.Predmet.ProtuStrankaListFormated>
  <DomainObject.Predmet.ProtuStrankaListFormatedOIB>
    <izvorni_sadrzaj>
      <item>CONNECTO PROJEKT društvo s ograničenom odgovornošću za projektiranje, nadzor i usluge, OIB 40175633618 zastupanog po punomoćniku Dražen Guštin</item>
    </izvorni_sadrzaj>
    <derivirana_varijabla naziv="DomainObject.Predmet.ProtuStrankaListFormatedOIB_1">
      <item>CONNECTO PROJEKT društvo s ograničenom odgovornošću za projektiranje, nadzor i usluge, OIB 40175633618 zastupanog po punomoćniku Dražen Guštin</item>
    </derivirana_varijabla>
  </DomainObject.Predmet.ProtuStrankaListFormatedOIB>
  <DomainObject.Predmet.ProtuStrankaListFormatedWithAdress>
    <izvorni_sadrzaj>
      <item>CONNECTO PROJEKT društvo s ograničenom odgovornošću za projektiranje, nadzor i usluge, Augusta Šenoe 4-6 , 42000 Varaždin zastupanog po punomoćniku Dražen Guštin</item>
    </izvorni_sadrzaj>
    <derivirana_varijabla naziv="DomainObject.Predmet.ProtuStrankaListFormatedWithAdress_1">
      <item>CONNECTO PROJEKT društvo s ograničenom odgovornošću za projektiranje, nadzor i usluge, Augusta Šenoe 4-6 , 42000 Varaždin zastupanog po punomoćniku Dražen Guštin</item>
    </derivirana_varijabla>
  </DomainObject.Predmet.ProtuStrankaListFormatedWithAdress>
  <DomainObject.Predmet.ProtuStrankaListFormatedWithAdressOIB>
    <izvorni_sadrzaj>
      <item>CONNECTO PROJEKT društvo s ograničenom odgovornošću za projektiranje, nadzor i usluge, OIB 40175633618, Augusta Šenoe 4-6 , 42000 Varaždin zastupanog po punomoćniku Dražen Guštin</item>
    </izvorni_sadrzaj>
    <derivirana_varijabla naziv="DomainObject.Predmet.ProtuStrankaListFormatedWithAdressOIB_1">
      <item>CONNECTO PROJEKT društvo s ograničenom odgovornošću za projektiranje, nadzor i usluge, OIB 40175633618, Augusta Šenoe 4-6 , 42000 Varaždin zastupanog po punomoćniku Dražen Guštin</item>
    </derivirana_varijabla>
  </DomainObject.Predmet.ProtuStrankaListFormatedWithAdressOIB>
  <DomainObject.Predmet.ProtuStrankaListNazivFormated>
    <izvorni_sadrzaj>
      <item>CONNECTO PROJEKT društvo s ograničenom odgovornošću za projektiranje, nadzor i usluge</item>
    </izvorni_sadrzaj>
    <derivirana_varijabla naziv="DomainObject.Predmet.ProtuStrankaListNazivFormated_1">
      <item>CONNECTO PROJEKT društvo s ograničenom odgovornošću za projektiranje, nadzor i usluge</item>
    </derivirana_varijabla>
  </DomainObject.Predmet.ProtuStrankaListNazivFormated>
  <DomainObject.Predmet.ProtuStrankaListNazivFormatedOIB>
    <izvorni_sadrzaj>
      <item>CONNECTO PROJEKT društvo s ograničenom odgovornošću za projektiranje, nadzor i usluge, OIB 40175633618</item>
    </izvorni_sadrzaj>
    <derivirana_varijabla naziv="DomainObject.Predmet.ProtuStrankaListNazivFormatedOIB_1">
      <item>CONNECTO PROJEKT društvo s ograničenom odgovornošću za projektiranje, nadzor i usluge, OIB 40175633618</item>
    </derivirana_varijabla>
  </DomainObject.Predmet.ProtuStrankaListNazivFormatedOIB>
  <DomainObject.Predmet.OstaliListFormated>
    <izvorni_sadrzaj>
      <item>Sudski registar</item>
      <item>Dražen Guštin punomoćnik sudionika u postupku CONNECTO PROJEKT društvo s ograničenom odgovornošću za projektiranje, nadzor i usluge</item>
    </izvorni_sadrzaj>
    <derivirana_varijabla naziv="DomainObject.Predmet.OstaliListFormated_1">
      <item>Sudski registar</item>
      <item>Dražen Guštin punomoćnik sudionika u postupku CONNECTO PROJEKT društvo s ograničenom odgovornošću za projektiranje, nadzor i usluge</item>
    </derivirana_varijabla>
  </DomainObject.Predmet.OstaliListFormated>
  <DomainObject.Predmet.OstaliListFormatedOIB>
    <izvorni_sadrzaj>
      <item>Sudski registar</item>
      <item>Dražen Guštin, OIB 00744065486 punomoćnik sudionika u postupku CONNECTO PROJEKT društvo s ograničenom odgovornošću za projektiranje, nadzor i usluge</item>
    </izvorni_sadrzaj>
    <derivirana_varijabla naziv="DomainObject.Predmet.OstaliListFormatedOIB_1">
      <item>Sudski registar</item>
      <item>Dražen Guštin, OIB 00744065486 punomoćnik sudionika u postupku CONNECTO PROJEKT društvo s ograničenom odgovornošću za projektiranje, nadzor i usluge</item>
    </derivirana_varijabla>
  </DomainObject.Predmet.OstaliListFormatedOIB>
  <DomainObject.Predmet.OstaliListFormatedWithAdress>
    <izvorni_sadrzaj>
      <item>Sudski registar</item>
      <item>Dražen Guštin, Đuke Bencetića 2, 47000 Karlovac punomoćnik sudionika u postupku CONNECTO PROJEKT društvo s ograničenom odgovornošću za projektiranje, nadzor i usluge</item>
    </izvorni_sadrzaj>
    <derivirana_varijabla naziv="DomainObject.Predmet.OstaliListFormatedWithAdress_1">
      <item>Sudski registar</item>
      <item>Dražen Guštin, Đuke Bencetića 2, 47000 Karlovac punomoćnik sudionika u postupku CONNECTO PROJEKT društvo s ograničenom odgovornošću za projektiranje, nadzor i usluge</item>
    </derivirana_varijabla>
  </DomainObject.Predmet.OstaliListFormatedWithAdress>
  <DomainObject.Predmet.OstaliListFormatedWithAdressOIB>
    <izvorni_sadrzaj>
      <item>Sudski registar</item>
      <item>Dražen Guštin, OIB 00744065486, Đuke Bencetića 2, 47000 Karlovac punomoćnik sudionika u postupku CONNECTO PROJEKT društvo s ograničenom odgovornošću za projektiranje, nadzor i usluge</item>
    </izvorni_sadrzaj>
    <derivirana_varijabla naziv="DomainObject.Predmet.OstaliListFormatedWithAdressOIB_1">
      <item>Sudski registar</item>
      <item>Dražen Guštin, OIB 00744065486, Đuke Bencetića 2, 47000 Karlovac punomoćnik sudionika u postupku CONNECTO PROJEKT društvo s ograničenom odgovornošću za projektiranje, nadzor i usluge</item>
    </derivirana_varijabla>
  </DomainObject.Predmet.OstaliListFormatedWithAdressOIB>
  <DomainObject.Predmet.OstaliListNazivFormated>
    <izvorni_sadrzaj>
      <item>Sudski registar</item>
      <item>Dražen Guštin</item>
    </izvorni_sadrzaj>
    <derivirana_varijabla naziv="DomainObject.Predmet.OstaliListNazivFormated_1">
      <item>Sudski registar</item>
      <item>Dražen Guštin</item>
    </derivirana_varijabla>
  </DomainObject.Predmet.OstaliListNazivFormated>
  <DomainObject.Predmet.OstaliListNazivFormatedOIB>
    <izvorni_sadrzaj>
      <item>Sudski registar</item>
      <item>Dražen Guštin, OIB 00744065486</item>
    </izvorni_sadrzaj>
    <derivirana_varijabla naziv="DomainObject.Predmet.OstaliListNazivFormatedOIB_1">
      <item>Sudski registar</item>
      <item>Dražen Guštin, OIB 00744065486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St-199/2018-6</izvorni_sadrzaj>
    <derivirana_varijabla naziv="DomainObject.PoslovniBrojDokumenta_1">St-199/2018-6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CONNECTO PROJEKT društvo s ograničenom odgovornošću za projektiranje, nadzor i usluge</izvorni_sadrzaj>
    <derivirana_varijabla naziv="DomainObject.Predmet.ProtustrankaIDrugi_1">CONNECTO PROJEKT društvo s ograničenom odgovornošću za projektiranje, nadzor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CONNECTO PROJEKT društvo s ograničenom odgovornošću za projektiranje, nadzor i usluge, OIB 40175633618, Augusta Šenoe 4-6 , 42000 Varaždin</izvorni_sadrzaj>
    <derivirana_varijabla naziv="DomainObject.Predmet.ProtustrankaIDrugiAdressOIB_1">CONNECTO PROJEKT društvo s ograničenom odgovornošću za projektiranje, nadzor i usluge, OIB 40175633618, Augusta Šenoe 4-6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CONNECTO PROJEKT društvo s ograničenom odgovornošću za projektiranje, nadzor i usluge</item>
      <item>Sudski registar</item>
      <item>Dražen Guštin</item>
    </izvorni_sadrzaj>
    <derivirana_varijabla naziv="DomainObject.Predmet.SudioniciListNaziv_1">
      <item>Financijska agencija</item>
      <item>CONNECTO PROJEKT društvo s ograničenom odgovornošću za projektiranje, nadzor i usluge</item>
      <item>Sudski registar</item>
      <item>Dražen Guštin</item>
    </derivirana_varijabla>
  </DomainObject.Predmet.SudioniciListNaziv>
  <DomainObject.Predmet.SudioniciListAdressOIB>
    <izvorni_sadrzaj>
      <item>Financijska agencija, OIB 85821130368, Ulica grada Vukovara 70,10000 Zagreb</item>
      <item>CONNECTO PROJEKT društvo s ograničenom odgovornošću za projektiranje, nadzor i usluge, OIB 40175633618, Augusta Šenoe 4-6 ,42000 Varaždin</item>
      <item>Sudski registar</item>
      <item>Dražen Guštin, OIB 00744065486, Đuke Bencetića 2,47000 Karlovac</item>
    </izvorni_sadrzaj>
    <derivirana_varijabla naziv="DomainObject.Predmet.SudioniciListAdressOIB_1">
      <item>Financijska agencija, OIB 85821130368, Ulica grada Vukovara 70,10000 Zagreb</item>
      <item>CONNECTO PROJEKT društvo s ograničenom odgovornošću za projektiranje, nadzor i usluge, OIB 40175633618, Augusta Šenoe 4-6 ,42000 Varaždin</item>
      <item>Sudski registar</item>
      <item>Dražen Guštin, OIB 00744065486, Đuke Bencetića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510F73-9FA5-4A49-8729-9E67163015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1876</properties:Characters>
  <properties:Lines>78</properties:Lines>
  <properties:Paragraphs>30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2018-10-02T12:39:00Z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St-199/2018-6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