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dab6" w14:paraId="dc9dab6" w:rsidRDefault="00514A5F" w:rsidP="00514A5F" w:rsidR="00607E84">
      <w:pPr>
        <w:spacing w:afterAutospacing="true" w:after="100" w:beforeAutospacing="true" w:before="100"/>
        <w:jc w:val="both"/>
        <w15:collapsed w:val="false"/>
        <w:rPr>
          <w:lang w:val="pl-PL"/>
        </w:rPr>
      </w:pPr>
      <w:bookmarkStart w:name="_GoBack" w:id="0"/>
      <w:bookmarkEnd w:id="0"/>
      <w:r w:rsidRPr="00514A5F">
        <w:rPr>
          <w:lang w:val="pl-PL"/>
        </w:rPr>
        <w:t xml:space="preserve">TRGOVAČKI SUD U SPLITU </w:t>
      </w:r>
    </w:p>
    <w:p w:rsidRDefault="00514A5F" w:rsidP="00514A5F" w:rsidR="00514A5F" w:rsidRPr="00514A5F">
      <w:pPr>
        <w:spacing w:afterAutospacing="true" w:after="100" w:beforeAutospacing="true" w:before="100"/>
        <w:jc w:val="both"/>
      </w:pPr>
      <w:r w:rsidRPr="00514A5F">
        <w:rPr>
          <w:lang w:val="pl-PL"/>
        </w:rPr>
        <w:t>STALNA SLUŽBAU DUBROVNIKU</w:t>
      </w:r>
    </w:p>
    <w:p w:rsidRDefault="00607E84" w:rsidP="00607E84" w:rsidR="00514A5F" w:rsidRPr="00607E84">
      <w:pPr>
        <w:spacing w:afterAutospacing="true" w:after="100" w:beforeAutospacing="true" w:before="100"/>
        <w:jc w:val="right"/>
        <w:rPr>
          <w:b/>
        </w:rPr>
      </w:pPr>
      <w:r>
        <w:rPr>
          <w:b/>
          <w:lang w:val="pl-PL"/>
        </w:rPr>
        <w:t>Posl. br.</w:t>
      </w:r>
      <w:r w:rsidR="00514A5F" w:rsidRPr="00607E84">
        <w:rPr>
          <w:b/>
          <w:lang w:val="pl-PL"/>
        </w:rPr>
        <w:t xml:space="preserve"> St -943/2016</w:t>
      </w:r>
    </w:p>
    <w:p w:rsidRDefault="00542A35" w:rsidP="00514A5F" w:rsidR="00514A5F" w:rsidRPr="00514A5F">
      <w:pPr>
        <w:spacing w:afterAutospacing="true" w:after="100" w:beforeAutospacing="true" w:before="100"/>
        <w:jc w:val="both"/>
      </w:pPr>
      <w:r>
        <w:rPr>
          <w:lang w:val="pl-PL"/>
        </w:rPr>
        <w:t>Dužnik:</w:t>
      </w:r>
      <w:r>
        <w:rPr>
          <w:lang w:val="pl-PL"/>
        </w:rPr>
        <w:tab/>
      </w:r>
      <w:r w:rsidR="00514A5F" w:rsidRPr="00514A5F">
        <w:rPr>
          <w:lang w:val="pl-PL"/>
        </w:rPr>
        <w:t>STVARI LAGANE  j.d.o.o</w:t>
      </w:r>
      <w:r>
        <w:rPr>
          <w:lang w:val="pl-PL"/>
        </w:rPr>
        <w:t>. "u stečaju"</w:t>
      </w:r>
      <w:r w:rsidR="00514A5F" w:rsidRPr="00514A5F">
        <w:rPr>
          <w:lang w:val="pl-PL"/>
        </w:rPr>
        <w:t>,</w:t>
      </w:r>
      <w:r>
        <w:rPr>
          <w:lang w:val="pl-PL"/>
        </w:rPr>
        <w:t xml:space="preserve"> </w:t>
      </w:r>
      <w:r w:rsidR="00514A5F" w:rsidRPr="00514A5F">
        <w:rPr>
          <w:lang w:val="pl-PL"/>
        </w:rPr>
        <w:t>OIB:47658167976</w:t>
      </w:r>
    </w:p>
    <w:p w:rsidRDefault="00514A5F" w:rsidP="00514A5F" w:rsidR="00514A5F" w:rsidRPr="00514A5F">
      <w:pPr>
        <w:pStyle w:val="gmail-msonospacing"/>
        <w:jc w:val="center"/>
      </w:pPr>
      <w:r w:rsidRPr="00514A5F">
        <w:rPr>
          <w:b/>
          <w:bCs/>
        </w:rPr>
        <w:t> </w:t>
      </w:r>
    </w:p>
    <w:p w:rsidRDefault="00542A35" w:rsidP="00514A5F" w:rsidR="00514A5F" w:rsidRPr="00514A5F">
      <w:pPr>
        <w:spacing w:afterAutospacing="true" w:after="100" w:beforeAutospacing="true" w:before="100"/>
        <w:jc w:val="center"/>
      </w:pPr>
      <w:r>
        <w:rPr>
          <w:b/>
          <w:bCs/>
          <w:lang w:val="pl-PL"/>
        </w:rPr>
        <w:t>TABLICA PRIJAVLJENIH TRAŽBINA</w:t>
      </w:r>
    </w:p>
    <w:p w:rsidRDefault="00514A5F" w:rsidP="00514A5F" w:rsidR="00514A5F" w:rsidRPr="00514A5F">
      <w:pPr>
        <w:pStyle w:val="gmail-msonospacing"/>
      </w:pPr>
      <w:r w:rsidRPr="00514A5F">
        <w:t> </w:t>
      </w:r>
      <w:r w:rsidRPr="00514A5F">
        <w:rPr>
          <w:b/>
          <w:bCs/>
        </w:rPr>
        <w:t>I</w:t>
      </w:r>
      <w:r w:rsidRPr="00DD48F0">
        <w:rPr>
          <w:b/>
          <w:bCs/>
        </w:rPr>
        <w:t>.</w:t>
      </w:r>
      <w:r w:rsidRPr="00DD48F0">
        <w:rPr>
          <w:b/>
        </w:rPr>
        <w:t xml:space="preserve">                   </w:t>
      </w:r>
      <w:r w:rsidR="00542A35" w:rsidRPr="00DD48F0">
        <w:rPr>
          <w:b/>
        </w:rPr>
        <w:t xml:space="preserve">I. </w:t>
      </w:r>
      <w:r w:rsidR="00DD48F0">
        <w:rPr>
          <w:b/>
        </w:rPr>
        <w:t>(</w:t>
      </w:r>
      <w:r w:rsidR="00542A35" w:rsidRPr="00DD48F0">
        <w:rPr>
          <w:b/>
          <w:bCs/>
        </w:rPr>
        <w:t>PRVI</w:t>
      </w:r>
      <w:r w:rsidR="00DD48F0">
        <w:rPr>
          <w:b/>
          <w:bCs/>
        </w:rPr>
        <w:t>) VIŠI ISPLATNI  RED:</w:t>
      </w:r>
    </w:p>
    <w:p w:rsidRDefault="00DD48F0" w:rsidP="00DD48F0" w:rsidR="00DD48F0" w:rsidRPr="00DD48F0">
      <w:pPr>
        <w:pStyle w:val="gmail-msonospacing"/>
        <w:rPr>
          <w:b/>
          <w:bCs/>
        </w:rPr>
      </w:pPr>
      <w:r w:rsidRPr="00DD48F0">
        <w:rPr>
          <w:b/>
          <w:bCs/>
        </w:rPr>
        <w:t> </w:t>
      </w:r>
    </w:p>
    <w:tbl>
      <w:tblPr>
        <w:tblpPr w:vertAnchor="text" w:rightFromText="180" w:leftFromText="180"/>
        <w:tblW w:type="dxa" w:w="13859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17"/>
        <w:gridCol w:w="2268"/>
        <w:gridCol w:w="1559"/>
        <w:gridCol w:w="1985"/>
        <w:gridCol w:w="1701"/>
        <w:gridCol w:w="1559"/>
        <w:gridCol w:w="1985"/>
        <w:gridCol w:w="1985"/>
      </w:tblGrid>
      <w:tr w:rsidTr="00817487" w:rsidR="00817487" w:rsidRPr="00DD48F0">
        <w:trPr>
          <w:trHeight w:val="166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P="00A833DB" w:rsidR="00817487">
            <w:pPr>
              <w:jc w:val="center"/>
            </w:pPr>
          </w:p>
          <w:p w:rsidRDefault="00817487" w:rsidP="00A833DB" w:rsidR="00817487" w:rsidRPr="00DD3F3F">
            <w:pPr>
              <w:jc w:val="center"/>
            </w:pPr>
            <w:r>
              <w:t>R.br.</w:t>
            </w:r>
          </w:p>
        </w:tc>
        <w:tc>
          <w:tcPr>
            <w:tcW w:type="dxa" w:w="22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P="009C4788" w:rsidR="00817487"/>
          <w:p w:rsidRDefault="00817487" w:rsidP="00A833DB" w:rsidR="00817487" w:rsidRPr="00DD3F3F">
            <w:pPr>
              <w:jc w:val="center"/>
            </w:pPr>
            <w:r w:rsidRPr="00DD3F3F">
              <w:t>Ime i prezime/tvrtka  ili naziv vjerovnika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P="009C4788" w:rsidR="00817487"/>
          <w:p w:rsidRDefault="00817487" w:rsidP="00A833DB" w:rsidR="00817487" w:rsidRPr="00DD3F3F">
            <w:pPr>
              <w:jc w:val="center"/>
            </w:pPr>
            <w:r w:rsidRPr="00DD3F3F">
              <w:t>OIB vjerovnika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P="009C4788" w:rsidR="00817487"/>
          <w:p w:rsidRDefault="00817487" w:rsidP="00A833DB" w:rsidR="00817487" w:rsidRPr="00DD3F3F">
            <w:pPr>
              <w:jc w:val="center"/>
            </w:pPr>
            <w:r w:rsidRPr="00DD3F3F">
              <w:t>Adresa/sjedište vjerovnika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P="009C4788" w:rsidR="00817487"/>
          <w:p w:rsidRDefault="00817487" w:rsidP="00A833DB" w:rsidR="00817487" w:rsidRPr="00DD3F3F">
            <w:pPr>
              <w:jc w:val="center"/>
            </w:pPr>
            <w:r w:rsidRPr="00DD3F3F">
              <w:t>Iznos prijavljene tražbine (kn)[1]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P="009C4788" w:rsidR="00817487"/>
          <w:p w:rsidRDefault="00817487" w:rsidP="00A833DB" w:rsidR="00817487" w:rsidRPr="00DD3F3F">
            <w:pPr>
              <w:jc w:val="center"/>
            </w:pPr>
            <w:r w:rsidRPr="00DD3F3F">
              <w:t>Iznos priznate tražbine</w:t>
            </w:r>
            <w:r>
              <w:t xml:space="preserve"> (kn)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P="009C4788" w:rsidR="00817487"/>
          <w:p w:rsidRDefault="00817487" w:rsidP="00A833DB" w:rsidR="00817487" w:rsidRPr="00DD3F3F">
            <w:pPr>
              <w:jc w:val="center"/>
            </w:pPr>
            <w:r>
              <w:t>Iznos osporene tražbine (kn)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</w:tcPr>
          <w:p w:rsidRDefault="00817487" w:rsidP="009C4788" w:rsidR="00817487">
            <w:r>
              <w:t xml:space="preserve"> </w:t>
            </w:r>
          </w:p>
          <w:p w:rsidRDefault="00817487" w:rsidP="009C4788" w:rsidR="00817487">
            <w:r>
              <w:t xml:space="preserve">  Osporavatelj</w:t>
            </w:r>
          </w:p>
        </w:tc>
      </w:tr>
      <w:tr w:rsidTr="00817487" w:rsidR="00817487" w:rsidRPr="00DD48F0">
        <w:trPr>
          <w:trHeight w:val="166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P="009B1F12" w:rsidR="00817487" w:rsidRPr="00DD48F0">
            <w:pPr>
              <w:pStyle w:val="gmail-msonospacing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22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P="009B1F12" w:rsidR="00817487" w:rsidRPr="00DD48F0">
            <w:pPr>
              <w:pStyle w:val="gmail-msonospacing"/>
              <w:ind w:left="34"/>
              <w:rPr>
                <w:bCs/>
              </w:rPr>
            </w:pPr>
            <w:r>
              <w:rPr>
                <w:bCs/>
              </w:rPr>
              <w:t xml:space="preserve">REPUBLIKA HRVATSKA </w:t>
            </w:r>
            <w:r w:rsidRPr="00DD48F0">
              <w:rPr>
                <w:bCs/>
              </w:rPr>
              <w:t>MINISTARSTVO FINANCIJA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P="009B1F12" w:rsidR="00817487" w:rsidRPr="00DD48F0">
            <w:pPr>
              <w:pStyle w:val="gmail-msonospacing"/>
              <w:ind w:hanging="34" w:left="34"/>
              <w:jc w:val="center"/>
              <w:rPr>
                <w:bCs/>
              </w:rPr>
            </w:pPr>
            <w:r w:rsidRPr="00DD48F0">
              <w:rPr>
                <w:bCs/>
              </w:rPr>
              <w:t>18683136487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P="009B1F12" w:rsidR="00817487" w:rsidRPr="00DD48F0">
            <w:pPr>
              <w:pStyle w:val="gmail-msonospacing"/>
              <w:ind w:left="34"/>
              <w:rPr>
                <w:bCs/>
              </w:rPr>
            </w:pPr>
            <w:r w:rsidRPr="00DD48F0">
              <w:rPr>
                <w:bCs/>
              </w:rPr>
              <w:t xml:space="preserve">Zagreb, </w:t>
            </w:r>
            <w:r>
              <w:rPr>
                <w:bCs/>
              </w:rPr>
              <w:t xml:space="preserve"> </w:t>
            </w:r>
            <w:r w:rsidRPr="00DD48F0">
              <w:rPr>
                <w:bCs/>
              </w:rPr>
              <w:t>Katančićeva 5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P="009B1F12" w:rsidR="00817487" w:rsidRPr="00DD48F0">
            <w:pPr>
              <w:pStyle w:val="gmail-msonospacing"/>
              <w:ind w:firstLine="34"/>
              <w:jc w:val="right"/>
              <w:rPr>
                <w:bCs/>
              </w:rPr>
            </w:pPr>
            <w:r w:rsidRPr="00DD48F0">
              <w:rPr>
                <w:bCs/>
              </w:rPr>
              <w:t xml:space="preserve">32.771,54 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P="009B1F12" w:rsidR="00817487" w:rsidRPr="00DD48F0">
            <w:pPr>
              <w:pStyle w:val="gmail-msonospacing"/>
              <w:ind w:left="49"/>
              <w:jc w:val="right"/>
              <w:rPr>
                <w:bCs/>
              </w:rPr>
            </w:pPr>
            <w:r w:rsidRPr="00DD48F0">
              <w:rPr>
                <w:bCs/>
              </w:rPr>
              <w:t>32.771.54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P="00DD48F0" w:rsidR="00817487" w:rsidRPr="00DD48F0">
            <w:pPr>
              <w:pStyle w:val="gmail-msonospacing"/>
              <w:ind w:left="1080"/>
              <w:rPr>
                <w:bCs/>
              </w:rPr>
            </w:pPr>
          </w:p>
        </w:tc>
        <w:tc>
          <w:tcPr>
            <w:tcW w:type="dxa" w:w="19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</w:tcPr>
          <w:p w:rsidRDefault="00817487" w:rsidP="00DD48F0" w:rsidR="00817487" w:rsidRPr="00DD48F0">
            <w:pPr>
              <w:pStyle w:val="gmail-msonospacing"/>
              <w:ind w:left="1080"/>
              <w:rPr>
                <w:bCs/>
              </w:rPr>
            </w:pPr>
          </w:p>
        </w:tc>
      </w:tr>
    </w:tbl>
    <w:p w:rsidRDefault="00817487" w:rsidP="009B1F12" w:rsidR="00817487">
      <w:pPr>
        <w:rPr>
          <w:rFonts w:eastAsiaTheme="minorHAnsi"/>
          <w:b/>
          <w:bCs/>
        </w:rPr>
      </w:pPr>
    </w:p>
    <w:p w:rsidRDefault="00817487" w:rsidP="009B1F12" w:rsidR="00817487">
      <w:pPr>
        <w:rPr>
          <w:rFonts w:eastAsiaTheme="minorHAnsi"/>
          <w:b/>
          <w:bCs/>
        </w:rPr>
      </w:pPr>
    </w:p>
    <w:p w:rsidRDefault="00817487" w:rsidP="00817487" w:rsidR="00817487">
      <w:pPr>
        <w:rPr>
          <w:rFonts w:eastAsiaTheme="minorHAnsi"/>
          <w:b/>
          <w:bCs/>
        </w:rPr>
      </w:pPr>
    </w:p>
    <w:p w:rsidRDefault="00817487" w:rsidP="00817487" w:rsidR="009B1F12" w:rsidRPr="00514A5F">
      <w:r w:rsidRPr="00514A5F">
        <w:rPr>
          <w:rStyle w:val="gmail-msofootnotereference"/>
          <w:rFonts w:hAnsi="Calibri" w:ascii="Calibri"/>
        </w:rPr>
        <w:t xml:space="preserve"> </w:t>
      </w:r>
      <w:r w:rsidR="009B1F12" w:rsidRPr="00514A5F">
        <w:rPr>
          <w:rStyle w:val="gmail-msofootnotereference"/>
          <w:rFonts w:hAnsi="Calibri" w:ascii="Calibri"/>
        </w:rPr>
        <w:t>[1]</w:t>
      </w:r>
      <w:r w:rsidR="009B1F12">
        <w:rPr>
          <w:rStyle w:val="gmail-msofootnotereference"/>
          <w:rFonts w:hAnsi="Calibri" w:ascii="Calibri"/>
        </w:rPr>
        <w:t xml:space="preserve"> </w:t>
      </w:r>
      <w:r w:rsidR="009B1F12" w:rsidRPr="00514A5F">
        <w:t>Za radnike i prijašnje radnike tražbina se iskazuje u bruto i neto iznosu</w:t>
      </w:r>
    </w:p>
    <w:p w:rsidRDefault="004A4FFB" w:rsidP="004A4FFB" w:rsidR="004A4FFB" w:rsidRPr="004A4FFB">
      <w:pPr>
        <w:pStyle w:val="gmail-msonospacing"/>
        <w:ind w:left="1080"/>
        <w:rPr>
          <w:b/>
          <w:bCs/>
        </w:rPr>
      </w:pPr>
      <w:r>
        <w:rPr>
          <w:b/>
          <w:bCs/>
        </w:rPr>
        <w:lastRenderedPageBreak/>
        <w:t>I</w:t>
      </w:r>
      <w:r w:rsidRPr="004A4FFB">
        <w:rPr>
          <w:b/>
          <w:bCs/>
        </w:rPr>
        <w:t xml:space="preserve">I.                   </w:t>
      </w:r>
      <w:r>
        <w:rPr>
          <w:b/>
          <w:bCs/>
        </w:rPr>
        <w:t>I</w:t>
      </w:r>
      <w:r w:rsidRPr="004A4FFB">
        <w:rPr>
          <w:b/>
          <w:bCs/>
        </w:rPr>
        <w:t>I. (</w:t>
      </w:r>
      <w:r>
        <w:rPr>
          <w:b/>
          <w:bCs/>
        </w:rPr>
        <w:t>DRUGI</w:t>
      </w:r>
      <w:r w:rsidRPr="004A4FFB">
        <w:rPr>
          <w:b/>
          <w:bCs/>
        </w:rPr>
        <w:t>) VIŠI ISPLATNI  RED:</w:t>
      </w:r>
    </w:p>
    <w:p w:rsidRDefault="00514A5F" w:rsidP="00514A5F" w:rsidR="00514A5F" w:rsidRPr="00514A5F">
      <w:pPr>
        <w:pStyle w:val="gmail-msonospacing"/>
        <w:ind w:left="1080"/>
      </w:pPr>
      <w:r w:rsidRPr="00514A5F">
        <w:rPr>
          <w:b/>
          <w:bCs/>
        </w:rPr>
        <w:t> </w:t>
      </w:r>
    </w:p>
    <w:tbl>
      <w:tblPr>
        <w:tblpPr w:vertAnchor="text" w:rightFromText="180" w:leftFromText="180"/>
        <w:tblW w:type="dxa" w:w="13858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59"/>
        <w:gridCol w:w="2126"/>
        <w:gridCol w:w="1843"/>
        <w:gridCol w:w="1984"/>
        <w:gridCol w:w="1560"/>
        <w:gridCol w:w="1984"/>
        <w:gridCol w:w="1559"/>
        <w:gridCol w:w="142"/>
        <w:gridCol w:w="1701"/>
      </w:tblGrid>
      <w:tr w:rsidTr="00817487" w:rsidR="00817487" w:rsidRPr="00514A5F">
        <w:trPr>
          <w:trHeight w:val="1664"/>
        </w:trPr>
        <w:tc>
          <w:tcPr>
            <w:tcW w:type="dxa" w:w="9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17487" w:rsidR="00817487" w:rsidRPr="00514A5F">
            <w:pPr>
              <w:pStyle w:val="gmail-msonospacing"/>
              <w:jc w:val="center"/>
            </w:pPr>
            <w:r>
              <w:t>R.br.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17487" w:rsidR="00817487" w:rsidRPr="00514A5F">
            <w:pPr>
              <w:pStyle w:val="gmail-msonospacing"/>
              <w:jc w:val="center"/>
            </w:pPr>
            <w:r w:rsidRPr="00514A5F">
              <w:t>Ime i prezime/tvrtka  ili naziv vjerovnika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17487" w:rsidR="00817487" w:rsidRPr="00514A5F">
            <w:pPr>
              <w:pStyle w:val="gmail-msonospacing"/>
              <w:jc w:val="center"/>
            </w:pPr>
            <w:r w:rsidRPr="00514A5F">
              <w:t xml:space="preserve">OIB vjerovnika 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17487" w:rsidR="00817487" w:rsidRPr="00514A5F">
            <w:pPr>
              <w:pStyle w:val="gmail-msonospacing"/>
              <w:jc w:val="center"/>
            </w:pPr>
            <w:r w:rsidRPr="00514A5F">
              <w:t>Adresa/sjedište vjerovnika</w:t>
            </w:r>
          </w:p>
        </w:tc>
        <w:tc>
          <w:tcPr>
            <w:tcW w:type="dxa" w:w="15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17487" w:rsidR="00817487" w:rsidRPr="00514A5F">
            <w:pPr>
              <w:pStyle w:val="gmail-msonospacing"/>
              <w:jc w:val="center"/>
            </w:pPr>
            <w:r w:rsidRPr="00514A5F">
              <w:t>Iznos prijavljene tražbine (kn)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17487" w:rsidP="009B1F12" w:rsidR="00817487" w:rsidRPr="00514A5F">
            <w:pPr>
              <w:pStyle w:val="gmail-msonospacing"/>
              <w:jc w:val="center"/>
            </w:pPr>
            <w:r w:rsidRPr="00514A5F">
              <w:t>Iznos priznate tražbine</w:t>
            </w:r>
            <w:r>
              <w:t xml:space="preserve"> </w:t>
            </w:r>
            <w:r w:rsidRPr="00514A5F">
              <w:t>(kn)</w:t>
            </w:r>
          </w:p>
        </w:tc>
        <w:tc>
          <w:tcPr>
            <w:tcW w:type="dxa" w:w="1701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17487" w:rsidR="00817487" w:rsidRPr="00514A5F">
            <w:pPr>
              <w:pStyle w:val="gmail-msonospacing"/>
              <w:jc w:val="center"/>
            </w:pPr>
            <w:r>
              <w:t>Iznos osporene tražbine (kn)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</w:tcPr>
          <w:p w:rsidRDefault="00817487" w:rsidR="00817487">
            <w:pPr>
              <w:pStyle w:val="gmail-msonospacing"/>
              <w:jc w:val="center"/>
            </w:pPr>
          </w:p>
          <w:p w:rsidRDefault="00817487" w:rsidP="00817487" w:rsidR="00817487">
            <w:pPr>
              <w:pStyle w:val="gmail-msonospacing"/>
            </w:pPr>
            <w:r>
              <w:t xml:space="preserve"> Osporavatelj</w:t>
            </w:r>
          </w:p>
        </w:tc>
      </w:tr>
      <w:tr w:rsidTr="00817487" w:rsidR="00817487" w:rsidRPr="00514A5F">
        <w:trPr>
          <w:trHeight w:val="1664"/>
        </w:trPr>
        <w:tc>
          <w:tcPr>
            <w:tcW w:type="dxa" w:w="9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R="00817487" w:rsidRPr="00514A5F">
            <w:pPr>
              <w:pStyle w:val="gmail-msonospacing"/>
              <w:jc w:val="center"/>
            </w:pPr>
            <w:r>
              <w:t>1.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R="00817487" w:rsidRPr="00514A5F">
            <w:pPr>
              <w:pStyle w:val="gmail-msonospacing"/>
              <w:jc w:val="center"/>
            </w:pPr>
            <w:r w:rsidRPr="009B1F12">
              <w:rPr>
                <w:bCs/>
              </w:rPr>
              <w:t>REPUBLIKA HRVATSKA MINISTARSTVO FINANCIJA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R="00817487" w:rsidRPr="00514A5F">
            <w:pPr>
              <w:pStyle w:val="gmail-msonospacing"/>
              <w:jc w:val="center"/>
            </w:pPr>
            <w:r>
              <w:t>18683136487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P="004A4FFB" w:rsidR="00817487" w:rsidRPr="00514A5F">
            <w:pPr>
              <w:pStyle w:val="gmail-msonospacing"/>
            </w:pPr>
            <w:r>
              <w:t>Zagreb,   Katančićeva 5</w:t>
            </w:r>
          </w:p>
        </w:tc>
        <w:tc>
          <w:tcPr>
            <w:tcW w:type="dxa" w:w="15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P="00607E84" w:rsidR="00817487" w:rsidRPr="00514A5F">
            <w:pPr>
              <w:pStyle w:val="gmail-msonospacing"/>
              <w:jc w:val="right"/>
            </w:pPr>
            <w:r>
              <w:t xml:space="preserve">32.771,54 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P="00607E84" w:rsidR="00817487" w:rsidRPr="00514A5F">
            <w:pPr>
              <w:pStyle w:val="gmail-msonospacing"/>
              <w:jc w:val="right"/>
            </w:pPr>
            <w:r>
              <w:t>32.771.54</w:t>
            </w:r>
          </w:p>
        </w:tc>
        <w:tc>
          <w:tcPr>
            <w:tcW w:type="dxa" w:w="1701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R="00817487" w:rsidRPr="00514A5F">
            <w:pPr>
              <w:pStyle w:val="gmail-msonospacing"/>
              <w:jc w:val="center"/>
            </w:pP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</w:tcPr>
          <w:p w:rsidRDefault="00817487" w:rsidR="00817487" w:rsidRPr="00514A5F">
            <w:pPr>
              <w:pStyle w:val="gmail-msonospacing"/>
              <w:jc w:val="center"/>
            </w:pPr>
          </w:p>
        </w:tc>
      </w:tr>
      <w:tr w:rsidTr="00817487" w:rsidR="00817487" w:rsidRPr="00514A5F">
        <w:trPr>
          <w:trHeight w:val="1664"/>
        </w:trPr>
        <w:tc>
          <w:tcPr>
            <w:tcW w:type="dxa" w:w="9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R="00817487">
            <w:pPr>
              <w:pStyle w:val="gmail-msonospacing"/>
              <w:jc w:val="center"/>
            </w:pPr>
            <w:r>
              <w:t>2.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R="00817487">
            <w:pPr>
              <w:pStyle w:val="gmail-msonospacing"/>
              <w:jc w:val="center"/>
            </w:pPr>
            <w:r>
              <w:t>GRAD SPLIT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R="00817487">
            <w:pPr>
              <w:pStyle w:val="gmail-msonospacing"/>
              <w:jc w:val="center"/>
            </w:pPr>
            <w:r>
              <w:t>75855598868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R="00817487">
            <w:pPr>
              <w:pStyle w:val="gmail-msonospacing"/>
              <w:jc w:val="center"/>
            </w:pPr>
            <w:r>
              <w:t>Split, Branimirova obala17</w:t>
            </w:r>
          </w:p>
        </w:tc>
        <w:tc>
          <w:tcPr>
            <w:tcW w:type="dxa" w:w="15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P="00607E84" w:rsidR="00817487">
            <w:pPr>
              <w:pStyle w:val="gmail-msonospacing"/>
              <w:jc w:val="right"/>
            </w:pPr>
            <w:r>
              <w:t xml:space="preserve">1.995,46 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P="00607E84" w:rsidR="00817487">
            <w:pPr>
              <w:pStyle w:val="gmail-msonospacing"/>
              <w:jc w:val="right"/>
            </w:pPr>
            <w:r>
              <w:t>1.995,46</w:t>
            </w:r>
          </w:p>
        </w:tc>
        <w:tc>
          <w:tcPr>
            <w:tcW w:type="dxa" w:w="1701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R="00817487" w:rsidRPr="00514A5F">
            <w:pPr>
              <w:pStyle w:val="gmail-msonospacing"/>
              <w:jc w:val="center"/>
            </w:pP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</w:tcPr>
          <w:p w:rsidRDefault="00817487" w:rsidR="00817487" w:rsidRPr="00514A5F">
            <w:pPr>
              <w:pStyle w:val="gmail-msonospacing"/>
              <w:jc w:val="center"/>
            </w:pPr>
          </w:p>
        </w:tc>
      </w:tr>
      <w:tr w:rsidTr="00817487" w:rsidR="00817487" w:rsidRPr="00514A5F">
        <w:trPr>
          <w:trHeight w:val="1664"/>
        </w:trPr>
        <w:tc>
          <w:tcPr>
            <w:tcW w:type="dxa" w:w="9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R="00817487">
            <w:pPr>
              <w:pStyle w:val="gmail-msonospacing"/>
              <w:jc w:val="center"/>
            </w:pPr>
            <w:r>
              <w:t xml:space="preserve">3. 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R="00817487">
            <w:pPr>
              <w:pStyle w:val="gmail-msonospacing"/>
              <w:jc w:val="center"/>
            </w:pPr>
            <w:r>
              <w:t xml:space="preserve">PRO LIBRUM d.o.o. 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R="00817487">
            <w:pPr>
              <w:pStyle w:val="gmail-msonospacing"/>
              <w:jc w:val="center"/>
            </w:pPr>
            <w:r>
              <w:t>701209909110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R="00817487">
            <w:pPr>
              <w:pStyle w:val="gmail-msonospacing"/>
              <w:jc w:val="center"/>
            </w:pPr>
            <w:r>
              <w:t>Split, Ruđera Boškovića 20</w:t>
            </w:r>
          </w:p>
        </w:tc>
        <w:tc>
          <w:tcPr>
            <w:tcW w:type="dxa" w:w="15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P="00607E84" w:rsidR="00817487">
            <w:pPr>
              <w:pStyle w:val="gmail-msonospacing"/>
              <w:jc w:val="right"/>
            </w:pPr>
            <w:r>
              <w:t>1.000,00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P="00607E84" w:rsidR="00817487">
            <w:pPr>
              <w:pStyle w:val="gmail-msonospacing"/>
              <w:jc w:val="right"/>
            </w:pPr>
            <w:r>
              <w:t>1.000,00</w:t>
            </w:r>
          </w:p>
        </w:tc>
        <w:tc>
          <w:tcPr>
            <w:tcW w:type="dxa" w:w="1701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17487" w:rsidR="00817487" w:rsidRPr="00514A5F">
            <w:pPr>
              <w:pStyle w:val="gmail-msonospacing"/>
              <w:jc w:val="center"/>
            </w:pP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</w:tcPr>
          <w:p w:rsidRDefault="00817487" w:rsidR="00817487" w:rsidRPr="00514A5F">
            <w:pPr>
              <w:pStyle w:val="gmail-msonospacing"/>
              <w:jc w:val="center"/>
            </w:pPr>
          </w:p>
        </w:tc>
      </w:tr>
      <w:tr w:rsidTr="00817487" w:rsidR="00817487" w:rsidRPr="00514A5F">
        <w:trPr>
          <w:trHeight w:val="1664"/>
        </w:trPr>
        <w:tc>
          <w:tcPr>
            <w:tcW w:type="dxa" w:w="95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R="00817487">
            <w:pPr>
              <w:pStyle w:val="gmail-msonospacing"/>
            </w:pPr>
          </w:p>
          <w:p w:rsidRDefault="00817487" w:rsidR="00817487" w:rsidRPr="00514A5F">
            <w:pPr>
              <w:pStyle w:val="gmail-msonospacing"/>
            </w:pPr>
            <w:r w:rsidRPr="00514A5F">
              <w:t> </w:t>
            </w:r>
            <w:r>
              <w:t xml:space="preserve">    4.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R="00817487">
            <w:pPr>
              <w:pStyle w:val="gmail-msonospacing"/>
            </w:pPr>
          </w:p>
          <w:p w:rsidRDefault="00817487" w:rsidR="00817487" w:rsidRPr="00514A5F">
            <w:pPr>
              <w:pStyle w:val="gmail-msonospacing"/>
            </w:pPr>
            <w:r w:rsidRPr="00514A5F">
              <w:t xml:space="preserve">FLEET </w:t>
            </w:r>
            <w:proofErr w:type="spellStart"/>
            <w:r w:rsidRPr="00514A5F">
              <w:t>rent</w:t>
            </w:r>
            <w:proofErr w:type="spellEnd"/>
            <w:r w:rsidRPr="00514A5F">
              <w:t xml:space="preserve"> a car d.o.o.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R="00817487">
            <w:pPr>
              <w:pStyle w:val="gmail-msonospacing"/>
            </w:pPr>
          </w:p>
          <w:p w:rsidRDefault="00817487" w:rsidR="00817487" w:rsidRPr="00514A5F">
            <w:pPr>
              <w:pStyle w:val="gmail-msonospacing"/>
            </w:pPr>
            <w:r w:rsidRPr="00514A5F">
              <w:t>59504443231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R="00817487">
            <w:pPr>
              <w:pStyle w:val="gmail-msonospacing"/>
            </w:pPr>
            <w:r w:rsidRPr="00514A5F">
              <w:t> </w:t>
            </w:r>
          </w:p>
          <w:p w:rsidRDefault="00817487" w:rsidR="00817487" w:rsidRPr="00514A5F">
            <w:pPr>
              <w:pStyle w:val="gmail-msonospacing"/>
            </w:pPr>
            <w:r w:rsidRPr="00514A5F">
              <w:t>Zagreb, Andrije  Hebranga32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P="00607E84" w:rsidR="00817487">
            <w:pPr>
              <w:pStyle w:val="gmail-msonospacing"/>
              <w:jc w:val="right"/>
            </w:pPr>
            <w:r w:rsidRPr="00514A5F">
              <w:t> </w:t>
            </w:r>
            <w:r>
              <w:t xml:space="preserve">    </w:t>
            </w:r>
          </w:p>
          <w:p w:rsidRDefault="00817487" w:rsidP="00607E84" w:rsidR="00817487" w:rsidRPr="00514A5F">
            <w:pPr>
              <w:pStyle w:val="gmail-msonospacing"/>
              <w:jc w:val="right"/>
            </w:pPr>
            <w:r>
              <w:t xml:space="preserve">          </w:t>
            </w:r>
            <w:r w:rsidRPr="00514A5F">
              <w:t>27.819,58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P="00607E84" w:rsidR="00817487">
            <w:pPr>
              <w:pStyle w:val="gmail-msonospacing"/>
              <w:jc w:val="right"/>
            </w:pPr>
          </w:p>
          <w:p w:rsidRDefault="00817487" w:rsidP="00607E84" w:rsidR="00817487" w:rsidRPr="00514A5F">
            <w:pPr>
              <w:pStyle w:val="gmail-msonospacing"/>
              <w:jc w:val="right"/>
            </w:pPr>
            <w:r w:rsidRPr="00514A5F">
              <w:t>27.819,58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R="00817487" w:rsidRPr="00514A5F">
            <w:pPr>
              <w:pStyle w:val="gmail-msonospacing"/>
            </w:pPr>
          </w:p>
        </w:tc>
        <w:tc>
          <w:tcPr>
            <w:tcW w:type="dxa" w:w="184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</w:tcPr>
          <w:p w:rsidRDefault="00817487" w:rsidR="00817487" w:rsidRPr="00514A5F">
            <w:pPr>
              <w:pStyle w:val="gmail-msonospacing"/>
            </w:pPr>
          </w:p>
        </w:tc>
      </w:tr>
      <w:tr w:rsidTr="00817487" w:rsidR="00817487" w:rsidRPr="00514A5F">
        <w:trPr>
          <w:trHeight w:val="1664"/>
        </w:trPr>
        <w:tc>
          <w:tcPr>
            <w:tcW w:type="dxa" w:w="95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R="00817487">
            <w:pPr>
              <w:pStyle w:val="gmail-msonospacing"/>
            </w:pPr>
          </w:p>
          <w:p w:rsidRDefault="00817487" w:rsidR="00817487" w:rsidRPr="00514A5F">
            <w:pPr>
              <w:pStyle w:val="gmail-msonospacing"/>
            </w:pPr>
            <w:r>
              <w:t xml:space="preserve">      5.</w:t>
            </w:r>
          </w:p>
          <w:p w:rsidRDefault="00817487" w:rsidR="00817487" w:rsidRPr="00514A5F">
            <w:pPr>
              <w:pStyle w:val="gmail-msonospacing"/>
            </w:pPr>
            <w:r w:rsidRPr="00514A5F"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R="00817487">
            <w:pPr>
              <w:spacing w:afterAutospacing="true" w:after="100" w:beforeAutospacing="true" w:before="100"/>
            </w:pPr>
          </w:p>
          <w:p w:rsidRDefault="00817487" w:rsidR="00817487" w:rsidRPr="00514A5F">
            <w:pPr>
              <w:spacing w:afterAutospacing="true" w:after="100" w:beforeAutospacing="true" w:before="100"/>
              <w:rPr>
                <w:rFonts w:eastAsiaTheme="minorHAnsi"/>
              </w:rPr>
            </w:pPr>
            <w:r w:rsidRPr="00514A5F">
              <w:t>DRAŽENKO JAKOVAC</w:t>
            </w:r>
            <w:r w:rsidRPr="00514A5F">
              <w:rPr>
                <w:rFonts w:cs="Arial" w:hAnsi="Arial" w:ascii="Arial"/>
              </w:rPr>
              <w:t> </w:t>
            </w:r>
          </w:p>
          <w:p w:rsidRDefault="00817487" w:rsidR="00817487" w:rsidRPr="00514A5F">
            <w:pPr>
              <w:pStyle w:val="gmail-msonospacing"/>
            </w:pPr>
            <w:r w:rsidRPr="00514A5F">
              <w:rPr>
                <w:rFonts w:cs="Arial" w:hAnsi="Arial" w:ascii="Arial"/>
                <w:color w:val="500050"/>
              </w:rPr>
              <w:t>  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R="00817487">
            <w:pPr>
              <w:pStyle w:val="gmail-msonospacing"/>
            </w:pPr>
            <w:r>
              <w:t> </w:t>
            </w:r>
          </w:p>
          <w:p w:rsidRDefault="00817487" w:rsidR="00817487" w:rsidRPr="00514A5F">
            <w:pPr>
              <w:pStyle w:val="gmail-msonospacing"/>
            </w:pPr>
            <w:r w:rsidRPr="00514A5F">
              <w:t>22711122769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R="00817487">
            <w:pPr>
              <w:pStyle w:val="gmail-msonospacing"/>
            </w:pPr>
          </w:p>
          <w:p w:rsidRDefault="00817487" w:rsidR="00817487" w:rsidRPr="00514A5F">
            <w:pPr>
              <w:pStyle w:val="gmail-msonospacing"/>
            </w:pPr>
            <w:r w:rsidRPr="00514A5F">
              <w:t>Zagreb Ksaver br188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P="00607E84" w:rsidR="00817487">
            <w:pPr>
              <w:pStyle w:val="gmail-msonospacing"/>
              <w:jc w:val="right"/>
            </w:pPr>
          </w:p>
          <w:p w:rsidRDefault="00817487" w:rsidP="00FC107B" w:rsidR="00817487" w:rsidRPr="00514A5F">
            <w:pPr>
              <w:pStyle w:val="gmail-msonospacing"/>
              <w:jc w:val="right"/>
            </w:pPr>
            <w:r>
              <w:t xml:space="preserve">       </w:t>
            </w:r>
            <w:r w:rsidRPr="00514A5F">
              <w:t>8</w:t>
            </w:r>
            <w:r>
              <w:t>97.112,58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P="00607E84" w:rsidR="00817487">
            <w:pPr>
              <w:pStyle w:val="gmail-msonospacing"/>
              <w:jc w:val="right"/>
            </w:pPr>
            <w:r>
              <w:t>  </w:t>
            </w:r>
          </w:p>
          <w:p w:rsidRDefault="00817487" w:rsidP="008F2251" w:rsidR="00817487" w:rsidRPr="00514A5F">
            <w:pPr>
              <w:pStyle w:val="gmail-msonospacing"/>
              <w:jc w:val="center"/>
            </w:pPr>
            <w:r>
              <w:t>-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17487" w:rsidR="00817487">
            <w:pPr>
              <w:pStyle w:val="gmail-msonospacing"/>
            </w:pPr>
          </w:p>
          <w:p w:rsidRDefault="00817487" w:rsidP="00607E84" w:rsidR="00817487" w:rsidRPr="00514A5F">
            <w:pPr>
              <w:pStyle w:val="gmail-msonospacing"/>
              <w:jc w:val="right"/>
            </w:pPr>
            <w:r w:rsidRPr="00FC107B">
              <w:t>897.112,58</w:t>
            </w:r>
          </w:p>
        </w:tc>
        <w:tc>
          <w:tcPr>
            <w:tcW w:type="dxa" w:w="1843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</w:tcPr>
          <w:p w:rsidRDefault="00817487" w:rsidR="00817487">
            <w:pPr>
              <w:pStyle w:val="gmail-msonospacing"/>
            </w:pPr>
          </w:p>
          <w:p w:rsidRDefault="00817487" w:rsidR="00817487">
            <w:pPr>
              <w:pStyle w:val="gmail-msonospacing"/>
            </w:pPr>
            <w:r>
              <w:t>Stečajni upravitelj</w:t>
            </w:r>
          </w:p>
        </w:tc>
      </w:tr>
      <w:tr w:rsidTr="00817487" w:rsidR="00817487" w:rsidRPr="00514A5F">
        <w:trPr>
          <w:trHeight w:val="1664"/>
        </w:trPr>
        <w:tc>
          <w:tcPr>
            <w:tcW w:type="dxa" w:w="95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17487" w:rsidP="00FC107B" w:rsidR="00817487">
            <w:pPr>
              <w:pStyle w:val="gmail-msonospacing"/>
            </w:pPr>
          </w:p>
          <w:p w:rsidRDefault="00817487" w:rsidP="00FC107B" w:rsidR="00817487" w:rsidRPr="00514A5F">
            <w:pPr>
              <w:jc w:val="center"/>
            </w:pPr>
            <w:r>
              <w:t>6.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17487" w:rsidP="00FC107B" w:rsidR="00817487">
            <w:pPr>
              <w:spacing w:afterAutospacing="true" w:after="100" w:beforeAutospacing="true" w:before="100"/>
            </w:pPr>
          </w:p>
          <w:p w:rsidRDefault="00817487" w:rsidP="00FC107B" w:rsidR="00817487" w:rsidRPr="00514A5F">
            <w:pPr>
              <w:spacing w:afterAutospacing="true" w:after="100" w:beforeAutospacing="true" w:before="100"/>
              <w:rPr>
                <w:rFonts w:eastAsiaTheme="minorHAnsi"/>
              </w:rPr>
            </w:pPr>
            <w:r>
              <w:t xml:space="preserve">ĐULIJANO </w:t>
            </w:r>
            <w:r w:rsidRPr="00514A5F">
              <w:t>ĐANIĆ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17487" w:rsidP="00FC107B" w:rsidR="00817487">
            <w:pPr>
              <w:pStyle w:val="gmail-msonospacing"/>
            </w:pPr>
          </w:p>
          <w:p w:rsidRDefault="00817487" w:rsidP="00FC107B" w:rsidR="00817487" w:rsidRPr="00514A5F">
            <w:pPr>
              <w:pStyle w:val="gmail-msonospacing"/>
            </w:pPr>
            <w:r w:rsidRPr="00514A5F">
              <w:t>33939051766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17487" w:rsidP="00FC107B" w:rsidR="00817487">
            <w:pPr>
              <w:pStyle w:val="gmail-msonospacing"/>
            </w:pPr>
          </w:p>
          <w:p w:rsidRDefault="00817487" w:rsidP="00FC107B" w:rsidR="00817487" w:rsidRPr="00514A5F">
            <w:pPr>
              <w:pStyle w:val="gmail-msonospacing"/>
            </w:pPr>
            <w:r w:rsidRPr="00514A5F">
              <w:t>Split,Svačićeva 7.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17487" w:rsidP="00FC107B" w:rsidR="00817487">
            <w:pPr>
              <w:pStyle w:val="gmail-msonospacing"/>
              <w:jc w:val="right"/>
            </w:pPr>
          </w:p>
          <w:p w:rsidRDefault="00817487" w:rsidP="00FC107B" w:rsidR="00817487" w:rsidRPr="00514A5F">
            <w:pPr>
              <w:pStyle w:val="gmail-msonospacing"/>
              <w:jc w:val="right"/>
            </w:pPr>
            <w:r>
              <w:t xml:space="preserve">          </w:t>
            </w:r>
            <w:r w:rsidRPr="00514A5F">
              <w:t>7.225,00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17487" w:rsidP="00FC107B" w:rsidR="00817487">
            <w:pPr>
              <w:pStyle w:val="gmail-msonospacing"/>
              <w:jc w:val="right"/>
            </w:pPr>
            <w:r w:rsidRPr="00514A5F">
              <w:t> </w:t>
            </w:r>
          </w:p>
          <w:p w:rsidRDefault="00817487" w:rsidP="00FC107B" w:rsidR="00817487" w:rsidRPr="00514A5F">
            <w:pPr>
              <w:pStyle w:val="gmail-msonospacing"/>
              <w:jc w:val="right"/>
            </w:pPr>
            <w:r w:rsidRPr="003F1C94">
              <w:t>7.225,00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17487" w:rsidP="00FC107B" w:rsidR="00817487">
            <w:pPr>
              <w:pStyle w:val="gmail-msonospacing"/>
            </w:pPr>
          </w:p>
        </w:tc>
        <w:tc>
          <w:tcPr>
            <w:tcW w:type="dxa" w:w="1843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</w:tcPr>
          <w:p w:rsidRDefault="00817487" w:rsidP="00FC107B" w:rsidR="00817487">
            <w:pPr>
              <w:pStyle w:val="gmail-msonospacing"/>
            </w:pPr>
          </w:p>
        </w:tc>
      </w:tr>
    </w:tbl>
    <w:p w:rsidRDefault="0040675B" w:rsidP="00514A5F" w:rsidR="0040675B">
      <w:pPr>
        <w:spacing w:afterAutospacing="true" w:after="100" w:beforeAutospacing="true" w:before="100"/>
      </w:pPr>
    </w:p>
    <w:p w:rsidRDefault="0040675B" w:rsidP="00514A5F" w:rsidR="0040675B">
      <w:pPr>
        <w:spacing w:afterAutospacing="true" w:after="100" w:beforeAutospacing="true" w:before="100"/>
      </w:pPr>
    </w:p>
    <w:p w:rsidRDefault="0040675B" w:rsidP="0040675B" w:rsidR="00514A5F" w:rsidRPr="00FE0097">
      <w:pPr>
        <w:spacing w:afterAutospacing="true" w:after="100" w:beforeAutospacing="true" w:before="100"/>
        <w:jc w:val="center"/>
        <w:rPr>
          <w:b/>
        </w:rPr>
      </w:pPr>
      <w:r w:rsidRPr="00FE0097">
        <w:rPr>
          <w:b/>
        </w:rPr>
        <w:t>U Dubrovniku, 09. veljače 2017. godine</w:t>
      </w:r>
    </w:p>
    <w:p w:rsidRDefault="0040675B" w:rsidP="0040675B" w:rsidR="0040675B" w:rsidRPr="00FE0097">
      <w:pPr>
        <w:spacing w:afterAutospacing="true" w:after="100" w:beforeAutospacing="true" w:before="100"/>
        <w:jc w:val="center"/>
        <w:rPr>
          <w:b/>
        </w:rPr>
      </w:pPr>
    </w:p>
    <w:p w:rsidRDefault="0040675B" w:rsidP="0040675B" w:rsidR="0040675B" w:rsidRPr="00FE0097">
      <w:pPr>
        <w:spacing w:afterAutospacing="true" w:after="100" w:beforeAutospacing="true" w:before="100"/>
        <w:jc w:val="both"/>
        <w:rPr>
          <w:b/>
        </w:rPr>
      </w:pP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  <w:t>Sudac</w:t>
      </w:r>
    </w:p>
    <w:p w:rsidRDefault="0040675B" w:rsidP="0040675B" w:rsidR="00514A5F" w:rsidRPr="00FE0097">
      <w:pPr>
        <w:spacing w:afterAutospacing="true" w:after="100" w:beforeAutospacing="true" w:before="100"/>
        <w:jc w:val="both"/>
        <w:rPr>
          <w:b/>
        </w:rPr>
      </w:pP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</w:r>
      <w:r w:rsidRPr="00FE0097">
        <w:rPr>
          <w:b/>
        </w:rPr>
        <w:tab/>
        <w:t>Srđan Gavranić</w:t>
      </w:r>
    </w:p>
    <w:p w:rsidRDefault="002B00DC" w:rsidP="00514A5F" w:rsidR="002B00DC" w:rsidRPr="00514A5F"/>
    <w:sectPr w:rsidSect="00514A5F" w:rsidR="002B00DC" w:rsidRPr="00514A5F">
      <w:headerReference w:type="default" r:id="rId10"/>
      <w:pgSz w:orient="landscape" w:h="12240" w:w="15840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29C" w:rsidP="004A4FFB" w:rsidR="00F4429C">
      <w:r>
        <w:separator/>
      </w:r>
    </w:p>
  </w:endnote>
  <w:endnote w:id="0" w:type="continuationSeparator">
    <w:p w:rsidRDefault="00F4429C" w:rsidP="004A4FFB" w:rsidR="00F44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29C" w:rsidP="004A4FFB" w:rsidR="00F4429C">
      <w:r>
        <w:separator/>
      </w:r>
    </w:p>
  </w:footnote>
  <w:footnote w:id="0" w:type="continuationSeparator">
    <w:p w:rsidRDefault="00F4429C" w:rsidP="004A4FFB" w:rsidR="00F44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FFB" w:rsidP="004A4FFB" w:rsidR="004A4FFB" w:rsidRPr="004A4FFB">
    <w:pPr>
      <w:pStyle w:val="Zaglavlje"/>
      <w:jc w:val="right"/>
      <w:rPr>
        <w:b/>
      </w:rPr>
    </w:pPr>
    <w:r w:rsidRPr="004A4FFB">
      <w:rPr>
        <w:b/>
        <w:lang w:val="pl-PL"/>
      </w:rPr>
      <w:t>Posl. br.</w:t>
    </w:r>
    <w:r w:rsidR="0042441B">
      <w:rPr>
        <w:b/>
        <w:lang w:val="pl-PL"/>
      </w:rPr>
      <w:t xml:space="preserve"> St. </w:t>
    </w:r>
    <w:r w:rsidRPr="004A4FFB">
      <w:rPr>
        <w:b/>
        <w:lang w:val="pl-PL"/>
      </w:rPr>
      <w:t>943/2016</w:t>
    </w:r>
  </w:p>
  <w:p w:rsidRDefault="004A4FFB" w:rsidP="004A4FFB" w:rsidR="004A4FF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0D3E"/>
    <w:rsid w:val="00103E18"/>
    <w:rsid w:val="002B00DC"/>
    <w:rsid w:val="00392510"/>
    <w:rsid w:val="003B4428"/>
    <w:rsid w:val="003B7904"/>
    <w:rsid w:val="003F1C94"/>
    <w:rsid w:val="0040675B"/>
    <w:rsid w:val="0042441B"/>
    <w:rsid w:val="004A4FFB"/>
    <w:rsid w:val="00514A5F"/>
    <w:rsid w:val="00542A35"/>
    <w:rsid w:val="00607E84"/>
    <w:rsid w:val="00630D3E"/>
    <w:rsid w:val="00636FB9"/>
    <w:rsid w:val="00654029"/>
    <w:rsid w:val="00817487"/>
    <w:rsid w:val="00824CAF"/>
    <w:rsid w:val="008F2251"/>
    <w:rsid w:val="009B1F12"/>
    <w:rsid w:val="00A833DB"/>
    <w:rsid w:val="00D32653"/>
    <w:rsid w:val="00DD48F0"/>
    <w:rsid w:val="00F4429C"/>
    <w:rsid w:val="00FC107B"/>
    <w:rsid w:val="00FC4564"/>
    <w:rsid w:val="00FD3EFD"/>
    <w:rsid w:val="00FE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3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D3EFD"/>
    <w:pPr>
      <w:keepNext/>
      <w:jc w:val="right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D3EFD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44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4428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14A5F"/>
    <w:rPr>
      <w:color w:val="0000FF"/>
      <w:u w:val="single"/>
    </w:rPr>
  </w:style>
  <w:style w:customStyle="true" w:styleId="gmail-msonospacing" w:type="paragraph">
    <w:name w:val="gmail-msonospacing"/>
    <w:basedOn w:val="Normal"/>
    <w:rsid w:val="00514A5F"/>
    <w:pPr>
      <w:spacing w:afterAutospacing="true" w:after="100" w:beforeAutospacing="true" w:before="100"/>
    </w:pPr>
    <w:rPr>
      <w:rFonts w:eastAsiaTheme="minorHAnsi"/>
    </w:rPr>
  </w:style>
  <w:style w:customStyle="true" w:styleId="gmail-msofootnotetext" w:type="paragraph">
    <w:name w:val="gmail-msofootnotetext"/>
    <w:basedOn w:val="Normal"/>
    <w:rsid w:val="00514A5F"/>
    <w:pPr>
      <w:spacing w:afterAutospacing="true" w:after="100" w:beforeAutospacing="true" w:before="100"/>
    </w:pPr>
    <w:rPr>
      <w:rFonts w:eastAsiaTheme="minorHAnsi"/>
    </w:rPr>
  </w:style>
  <w:style w:customStyle="true" w:styleId="gmail-msofootnotereference" w:type="character">
    <w:name w:val="gmail-msofootnotereference"/>
    <w:basedOn w:val="Zadanifontodlomka"/>
    <w:rsid w:val="00514A5F"/>
  </w:style>
  <w:style w:styleId="Zaglavlje" w:type="paragraph">
    <w:name w:val="header"/>
    <w:basedOn w:val="Normal"/>
    <w:link w:val="ZaglavljeChar"/>
    <w:uiPriority w:val="99"/>
    <w:unhideWhenUsed/>
    <w:rsid w:val="004A4F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A4FF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4F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4FF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4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0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0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0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0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3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D3EFD"/>
    <w:pPr>
      <w:keepNext/>
      <w:jc w:val="right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D3EFD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44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4428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14A5F"/>
    <w:rPr>
      <w:color w:val="0000FF"/>
      <w:u w:val="single"/>
    </w:rPr>
  </w:style>
  <w:style w:customStyle="1" w:styleId="gmail-msonospacing" w:type="paragraph">
    <w:name w:val="gmail-msonospacing"/>
    <w:basedOn w:val="Normal"/>
    <w:rsid w:val="00514A5F"/>
    <w:pPr>
      <w:spacing w:after="100" w:afterAutospacing="1" w:before="100" w:beforeAutospacing="1"/>
    </w:pPr>
    <w:rPr>
      <w:rFonts w:eastAsiaTheme="minorHAnsi"/>
    </w:rPr>
  </w:style>
  <w:style w:customStyle="1" w:styleId="gmail-msofootnotetext" w:type="paragraph">
    <w:name w:val="gmail-msofootnotetext"/>
    <w:basedOn w:val="Normal"/>
    <w:rsid w:val="00514A5F"/>
    <w:pPr>
      <w:spacing w:after="100" w:afterAutospacing="1" w:before="100" w:beforeAutospacing="1"/>
    </w:pPr>
    <w:rPr>
      <w:rFonts w:eastAsiaTheme="minorHAnsi"/>
    </w:rPr>
  </w:style>
  <w:style w:customStyle="1" w:styleId="gmail-msofootnotereference" w:type="character">
    <w:name w:val="gmail-msofootnotereference"/>
    <w:basedOn w:val="Zadanifontodlomka"/>
    <w:rsid w:val="00514A5F"/>
  </w:style>
  <w:style w:styleId="Zaglavlje" w:type="paragraph">
    <w:name w:val="header"/>
    <w:basedOn w:val="Normal"/>
    <w:link w:val="ZaglavljeChar"/>
    <w:uiPriority w:val="99"/>
    <w:unhideWhenUsed/>
    <w:rsid w:val="004A4F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A4FF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4F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4FF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4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0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0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0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0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4003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43776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</izvorni_sadrzaj>
    <derivirana_varijabla naziv="DomainObject.Primjedba_1">Tablica prijavljenih tražbina</derivirana_varijabla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St-943/2016</izvorni_sadrzaj>
    <derivirana_varijabla naziv="DomainObject.Predmet.OznakaBroj_1">St-943/2016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STVARI LAGANE jednostavno društvo s ograničenom odgovornošću za promidžbu i usluge</izvorni_sadrzaj>
    <derivirana_varijabla naziv="DomainObject.Predmet.ProtustrankaFormated_1">  STVARI LAGANE jednostavno društvo s ograničenom odgovornošću za promidžbu i usluge</derivirana_varijabla>
  </DomainObject.Predmet.ProtustrankaFormated>
  <DomainObject.Predmet.ProtustrankaFormatedOIB>
    <izvorni_sadrzaj>  STVARI LAGANE jednostavno društvo s ograničenom odgovornošću za promidžbu i usluge, OIB 47658167976</izvorni_sadrzaj>
    <derivirana_varijabla naziv="DomainObject.Predmet.ProtustrankaFormatedOIB_1">  STVARI LAGANE jednostavno društvo s ograničenom odgovornošću za promidžbu i usluge, OIB 47658167976</derivirana_varijabla>
  </DomainObject.Predmet.ProtustrankaFormatedOIB>
  <DomainObject.Predmet.ProtustrankaFormatedWithAdress>
    <izvorni_sadrzaj> STVARI LAGANE jednostavno društvo s ograničenom odgovornošću za promidžbu i usluge, Osječka 24 B, 21000 Split</izvorni_sadrzaj>
    <derivirana_varijabla naziv="DomainObject.Predmet.ProtustrankaFormatedWithAdress_1"> STVARI LAGANE jednostavno društvo s ograničenom odgovornošću za promidžbu i usluge, Osječka 24 B, 21000 Split</derivirana_varijabla>
  </DomainObject.Predmet.ProtustrankaFormatedWithAdress>
  <DomainObject.Predmet.ProtustrankaFormatedWithAdressOIB>
    <izvorni_sadrzaj> STVARI LAGANE jednostavno društvo s ograničenom odgovornošću za promidžbu i usluge, OIB 47658167976, Osječka 24 B, 21000 Split</izvorni_sadrzaj>
    <derivirana_varijabla naziv="DomainObject.Predmet.ProtustrankaFormatedWithAdressOIB_1"> STVARI LAGANE jednostavno društvo s ograničenom odgovornošću za promidžbu i usluge, OIB 47658167976, Osječka 24 B, 21000 Split</derivirana_varijabla>
  </DomainObject.Predmet.ProtustrankaFormatedWithAdressOIB>
  <DomainObject.Predmet.ProtustrankaWithAdress>
    <izvorni_sadrzaj>STVARI LAGANE jednostavno društvo s ograničenom odgovornošću za promidžbu i usluge Osječka 24 B, 21000 Split</izvorni_sadrzaj>
    <derivirana_varijabla naziv="DomainObject.Predmet.ProtustrankaWithAdress_1">STVARI LAGANE jednostavno društvo s ograničenom odgovornošću za promidžbu i usluge Osječka 24 B, 21000 Split</derivirana_varijabla>
  </DomainObject.Predmet.ProtustrankaWithAdress>
  <DomainObject.Predmet.ProtustrankaWithAdressOIB>
    <izvorni_sadrzaj>STVARI LAGANE jednostavno društvo s ograničenom odgovornošću za promidžbu i usluge, OIB 47658167976, Osječka 24 B, 21000 Split</izvorni_sadrzaj>
    <derivirana_varijabla naziv="DomainObject.Predmet.ProtustrankaWithAdressOIB_1">STVARI LAGANE jednostavno društvo s ograničenom odgovornošću za promidžbu i usluge, OIB 47658167976, Osječka 24 B, 21000 Split</derivirana_varijabla>
  </DomainObject.Predmet.ProtustrankaWithAdressOIB>
  <DomainObject.Predmet.ProtustrankaNazivFormated>
    <izvorni_sadrzaj>STVARI LAGANE jednostavno društvo s ograničenom odgovornošću za promidžbu i usluge</izvorni_sadrzaj>
    <derivirana_varijabla naziv="DomainObject.Predmet.ProtustrankaNazivFormated_1">STVARI LAGANE jednostavno društvo s ograničenom odgovornošću za promidžbu i usluge</derivirana_varijabla>
  </DomainObject.Predmet.ProtustrankaNazivFormated>
  <DomainObject.Predmet.ProtustrankaNazivFormatedOIB>
    <izvorni_sadrzaj>STVARI LAGANE jednostavno društvo s ograničenom odgovornošću za promidžbu i usluge, OIB 47658167976</izvorni_sadrzaj>
    <derivirana_varijabla naziv="DomainObject.Predmet.ProtustrankaNazivFormatedOIB_1">STVARI LAGANE jednostavno društvo s ograničenom odgovornošću za promidžbu i usluge, OIB 47658167976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21410 Splitska</izvorni_sadrzaj>
    <derivirana_varijabla naziv="DomainObject.Predmet.StrankaFormatedWithAdress_1"> FINANCIJSKA AGENCIJA, RC SPLIT, Mažuranićevo šetalište 24 b, 21410 Splitska</derivirana_varijabla>
  </DomainObject.Predmet.StrankaFormatedWithAdress>
  <DomainObject.Predmet.StrankaFormatedWithAdressOIB>
    <izvorni_sadrzaj> FINANCIJSKA AGENCIJA, RC SPLIT, OIB 85821130368, Mažuranićevo šetalište 24 b, 21410 Splitska</izvorni_sadrzaj>
    <derivirana_varijabla naziv="DomainObject.Predmet.StrankaFormatedWithAdressOIB_1"> FINANCIJSKA AGENCIJA, RC SPLIT, OIB 85821130368, Mažuranićevo šetalište 24 b, 21410 Splitska</derivirana_varijabla>
  </DomainObject.Predmet.StrankaFormatedWithAdressOIB>
  <DomainObject.Predmet.StrankaWithAdress>
    <izvorni_sadrzaj>FINANCIJSKA AGENCIJA, RC SPLIT Mažuranićevo šetalište 24 b,21410 Splitska</izvorni_sadrzaj>
    <derivirana_varijabla naziv="DomainObject.Predmet.StrankaWithAdress_1">FINANCIJSKA AGENCIJA, RC SPLIT Mažuranićevo šetalište 24 b,21410 Splitska</derivirana_varijabla>
  </DomainObject.Predmet.StrankaWithAdress>
  <DomainObject.Predmet.StrankaWithAdressOIB>
    <izvorni_sadrzaj>FINANCIJSKA AGENCIJA, RC SPLIT, OIB 85821130368, Mažuranićevo šetalište 24 b,21410 Splitska</izvorni_sadrzaj>
    <derivirana_varijabla naziv="DomainObject.Predmet.StrankaWithAdressOIB_1">FINANCIJSKA AGENCIJA, RC SPLIT, OIB 85821130368, Mažuranićevo šetalište 24 b,21410 Splitska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106248.18</izvorni_sadrzaj>
    <derivirana_varijabla naziv="DomainObject.Predmet.TrenutnaVrijednost_1">106248.18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21410 Splitska</item>
    </izvorni_sadrzaj>
    <derivirana_varijabla naziv="DomainObject.Predmet.StrankaListFormatedWithAdress_1">
      <item>FINANCIJSKA AGENCIJA, RC SPLIT, Mažuranićevo šetalište 24 b, 21410 Splitska</item>
    </derivirana_varijabla>
  </DomainObject.Predmet.StrankaListFormatedWithAdress>
  <DomainObject.Predmet.StrankaListFormatedWithAdressOIB>
    <izvorni_sadrzaj>
      <item>FINANCIJSKA AGENCIJA, RC SPLIT, OIB 85821130368, Mažuranićevo šetalište 24 b, 21410 Splitska</item>
    </izvorni_sadrzaj>
    <derivirana_varijabla naziv="DomainObject.Predmet.StrankaListFormatedWithAdressOIB_1">
      <item>FINANCIJSKA AGENCIJA, RC SPLIT, OIB 85821130368, Mažuranićevo šetalište 24 b, 21410 Splitska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STVARI LAGANE jednostavno društvo s ograničenom odgovornošću za promidžbu i usluge</item>
    </izvorni_sadrzaj>
    <derivirana_varijabla naziv="DomainObject.Predmet.ProtuStrankaListFormated_1">
      <item>STVARI LAGANE jednostavno društvo s ograničenom odgovornošću za promidžbu i usluge</item>
    </derivirana_varijabla>
  </DomainObject.Predmet.ProtuStrankaListFormated>
  <DomainObject.Predmet.ProtuStrankaListFormatedOIB>
    <izvorni_sadrzaj>
      <item>STVARI LAGANE jednostavno društvo s ograničenom odgovornošću za promidžbu i usluge, OIB 47658167976</item>
    </izvorni_sadrzaj>
    <derivirana_varijabla naziv="DomainObject.Predmet.ProtuStrankaListFormatedOIB_1">
      <item>STVARI LAGANE jednostavno društvo s ograničenom odgovornošću za promidžbu i usluge, OIB 47658167976</item>
    </derivirana_varijabla>
  </DomainObject.Predmet.ProtuStrankaListFormatedOIB>
  <DomainObject.Predmet.ProtuStrankaListFormatedWithAdress>
    <izvorni_sadrzaj>
      <item>STVARI LAGANE jednostavno društvo s ograničenom odgovornošću za promidžbu i usluge, Osječka 24 B, 21000 Split</item>
    </izvorni_sadrzaj>
    <derivirana_varijabla naziv="DomainObject.Predmet.ProtuStrankaListFormatedWithAdress_1">
      <item>STVARI LAGANE jednostavno društvo s ograničenom odgovornošću za promidžbu i usluge, Osječka 24 B, 21000 Split</item>
    </derivirana_varijabla>
  </DomainObject.Predmet.ProtuStrankaListFormatedWithAdress>
  <DomainObject.Predmet.ProtuStrankaListFormatedWithAdressOIB>
    <izvorni_sadrzaj>
      <item>STVARI LAGANE jednostavno društvo s ograničenom odgovornošću za promidžbu i usluge, OIB 47658167976, Osječka 24 B, 21000 Split</item>
    </izvorni_sadrzaj>
    <derivirana_varijabla naziv="DomainObject.Predmet.ProtuStrankaListFormatedWithAdressOIB_1">
      <item>STVARI LAGANE jednostavno društvo s ograničenom odgovornošću za promidžbu i usluge, OIB 47658167976, Osječka 24 B, 21000 Split</item>
    </derivirana_varijabla>
  </DomainObject.Predmet.ProtuStrankaListFormatedWithAdressOIB>
  <DomainObject.Predmet.ProtuStrankaListNazivFormated>
    <izvorni_sadrzaj>
      <item>STVARI LAGANE jednostavno društvo s ograničenom odgovornošću za promidžbu i usluge</item>
    </izvorni_sadrzaj>
    <derivirana_varijabla naziv="DomainObject.Predmet.ProtuStrankaListNazivFormated_1">
      <item>STVARI LAGANE jednostavno društvo s ograničenom odgovornošću za promidžbu i usluge</item>
    </derivirana_varijabla>
  </DomainObject.Predmet.ProtuStrankaListNazivFormated>
  <DomainObject.Predmet.ProtuStrankaListNazivFormatedOIB>
    <izvorni_sadrzaj>
      <item>STVARI LAGANE jednostavno društvo s ograničenom odgovornošću za promidžbu i usluge, OIB 47658167976</item>
    </izvorni_sadrzaj>
    <derivirana_varijabla naziv="DomainObject.Predmet.ProtuStrankaListNazivFormatedOIB_1">
      <item>STVARI LAGANE jednostavno društvo s ograničenom odgovornošću za promidžbu i usluge, OIB 47658167976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STVARI LAGANE jednostavno društvo s ograničenom odgovornošću za promidžbu i usluge</izvorni_sadrzaj>
    <derivirana_varijabla naziv="DomainObject.Predmet.ProtustrankaIDrugi_1">STVARI LAGANE jednostavno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21410 Splitska</izvorni_sadrzaj>
    <derivirana_varijabla naziv="DomainObject.Predmet.StrankaIDrugiAdressOIB_1">FINANCIJSKA AGENCIJA, RC SPLIT, OIB 85821130368, Mažuranićevo šetalište 24 b, 21410 Splitska</derivirana_varijabla>
  </DomainObject.Predmet.StrankaIDrugiAdressOIB>
  <DomainObject.Predmet.ProtustrankaIDrugiAdressOIB>
    <izvorni_sadrzaj>STVARI LAGANE jednostavno društvo s ograničenom odgovornošću za promidžbu i usluge, OIB 47658167976, Osječka 24 B, 21000 Split</izvorni_sadrzaj>
    <derivirana_varijabla naziv="DomainObject.Predmet.ProtustrankaIDrugiAdressOIB_1">STVARI LAGANE jednostavno društvo s ograničenom odgovornošću za promidžbu i usluge, OIB 47658167976, Osječka 24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STVARI LAGANE jednostavno društvo s ograničenom odgovornošću za promidžbu i usluge</item>
      <item>FINANCIJSKA AGENCIJA, RC SPLIT</item>
    </izvorni_sadrzaj>
    <derivirana_varijabla naziv="DomainObject.Predmet.SudioniciListNaziv_1">
      <item>STVARI LAGANE jednostavno društvo s ograničenom odgovornošću za promidžbu i usluge</item>
      <item>FINANCIJSKA AGENCIJA, RC SPLIT</item>
    </derivirana_varijabla>
  </DomainObject.Predmet.SudioniciListNaziv>
  <DomainObject.Predmet.SudioniciListAdressOIB>
    <izvorni_sadrzaj>
      <item>STVARI LAGANE jednostavno društvo s ograničenom odgovornošću za promidžbu i usluge, OIB 47658167976, Osječka 24 B,21000 Split</item>
      <item>FINANCIJSKA AGENCIJA, RC SPLIT, OIB 85821130368, Mažuranićevo šetalište 24 b,21410 Splitska</item>
    </izvorni_sadrzaj>
    <derivirana_varijabla naziv="DomainObject.Predmet.SudioniciListAdressOIB_1">
      <item>STVARI LAGANE jednostavno društvo s ograničenom odgovornošću za promidžbu i usluge, OIB 47658167976, Osječka 24 B,21000 Split</item>
      <item>FINANCIJSKA AGENCIJA, RC SPLIT, OIB 85821130368, Mažuranićevo šetalište 24 b,21410 Splitska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47658167976</item>
      <item>, OIB 85821130368</item>
    </izvorni_sadrzaj>
    <derivirana_varijabla naziv="DomainObject.Predmet.SudioniciListNazivOIB_1">
      <item>, OIB 47658167976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CB1A5-E2D5-4130-AE0E-06A639875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178</properties:Words>
  <properties:Characters>1175</properties:Characters>
  <properties:Lines>160</properties:Lines>
  <properties:Paragraphs>71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2017-02-08T13:46:00Z</dcterms:created>
  <dc:creator>Mara Marčinko</dc:creator>
  <cp:lastModifiedBy>Jadranko Basić</cp:lastModifiedBy>
  <cp:lastPrinted>2016-08-16T12:03:00Z</cp:lastPrinted>
  <dcterms:modified xmlns:xsi="http://www.w3.org/2001/XMLSchema-instance" xsi:type="dcterms:W3CDTF">2017-02-13T07:14:00Z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