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8dac" w14:paraId="c3a8dac" w:rsidRDefault="00381E7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1754505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1E7F" w:rsidP="00381E7F" w:rsidR="00AE649C">
      <w:pPr>
        <w:pStyle w:val="NormaleSPIS"/>
        <w:spacing w:after="0"/>
      </w:pPr>
      <w:r>
        <w:t xml:space="preserve">       Republika Hrvatska</w:t>
      </w:r>
    </w:p>
    <w:p w:rsidRDefault="00381E7F" w:rsidP="00381E7F" w:rsidR="00381E7F">
      <w:pPr>
        <w:pStyle w:val="NormaleSPIS"/>
        <w:spacing w:after="0"/>
      </w:pPr>
      <w:r>
        <w:t xml:space="preserve">     Trgovački sud u Bjelovaru</w:t>
      </w:r>
    </w:p>
    <w:p w:rsidRDefault="00381E7F" w:rsidP="00381E7F" w:rsidR="00381E7F">
      <w:pPr>
        <w:pStyle w:val="NormaleSPIS"/>
        <w:spacing w:after="0"/>
      </w:pPr>
      <w:r>
        <w:t>Bjelovar, Šetalište dr.I.Lebovića 42.</w:t>
      </w:r>
    </w:p>
    <w:p w:rsidRDefault="00381E7F" w:rsidP="00381E7F" w:rsidR="00381E7F">
      <w:pPr>
        <w:pStyle w:val="NormaleSPIS"/>
        <w:jc w:val="right"/>
        <w:rPr>
          <w:b/>
        </w:rPr>
      </w:pPr>
      <w:r>
        <w:t>Poslovni broj:7 St-661/2018-14</w:t>
      </w:r>
    </w:p>
    <w:p w:rsidRDefault="00381E7F" w:rsidP="00381E7F" w:rsidR="00381E7F">
      <w:pPr>
        <w:jc w:val="center"/>
      </w:pPr>
      <w:r>
        <w:t>U  I M E  R E P U B L I K E   H R V A T  S K E</w:t>
      </w:r>
    </w:p>
    <w:p w:rsidRDefault="00381E7F" w:rsidP="00381E7F" w:rsidR="00381E7F">
      <w:pPr>
        <w:jc w:val="center"/>
        <w:rPr>
          <w:b/>
        </w:rPr>
      </w:pPr>
      <w:r>
        <w:t xml:space="preserve"> R J E Š E N J E</w:t>
      </w:r>
    </w:p>
    <w:p w:rsidRDefault="00381E7F" w:rsidP="00381E7F" w:rsidR="00381E7F">
      <w:pPr>
        <w:ind w:firstLine="720"/>
        <w:jc w:val="both"/>
      </w:pPr>
      <w:r>
        <w:t xml:space="preserve">Trgovački sud u Bjelovaru, po sucu Tomislavu Mrazović, u stečajnom postupku nad dužnikom MEĐUNARODNAZABAVA d.o.o. za ugostiteljstvo i turizam iz Zagreba, Martićeva 71, MBS 080522768, OIB 91189747825, 16. studenog 2018. </w:t>
      </w:r>
    </w:p>
    <w:p w:rsidRDefault="00381E7F" w:rsidP="00381E7F" w:rsidR="00381E7F">
      <w:pPr>
        <w:jc w:val="center"/>
      </w:pPr>
      <w:r>
        <w:t>r i j e š i o   j e</w:t>
      </w:r>
    </w:p>
    <w:p w:rsidRDefault="00381E7F" w:rsidP="00381E7F" w:rsidR="00381E7F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MEĐUNARODNAZABAVA d.o.o. za ugostiteljstvo i turizam iz Zagreba, Martićeva 71, MBS 080522768, OIB 91189747825. </w:t>
      </w:r>
    </w:p>
    <w:p w:rsidRDefault="00381E7F" w:rsidP="00381E7F" w:rsidR="00381E7F">
      <w:pPr>
        <w:jc w:val="both"/>
      </w:pPr>
      <w:r>
        <w:tab/>
        <w:t>2</w:t>
      </w:r>
      <w:r>
        <w:rPr>
          <w:b/>
        </w:rPr>
        <w:t>.</w:t>
      </w:r>
      <w:r>
        <w:t>Za stečajnog upravitelja imenuje se Zdravko Krznar iz Zagreba, Sveti Duh 123, OIB 50405381305.</w:t>
      </w:r>
    </w:p>
    <w:p w:rsidRDefault="00381E7F" w:rsidP="00381E7F" w:rsidR="00381E7F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MEĐUNARODNAZABAVA d.o.o. za ugostiteljstvo i turizam iz Zagreba, Martićeva 71, MBS 080522768, OIB 91189747825.</w:t>
      </w:r>
    </w:p>
    <w:p w:rsidRDefault="00381E7F" w:rsidP="00381E7F" w:rsidR="00381E7F">
      <w:pPr>
        <w:jc w:val="both"/>
      </w:pPr>
      <w:r>
        <w:tab/>
        <w:t>4.Stečajni postupak je otvoren i zaključen s danom 16. studenog 2018. godine u</w:t>
      </w:r>
      <w:r>
        <w:rPr>
          <w:b/>
        </w:rPr>
        <w:t xml:space="preserve"> </w:t>
      </w:r>
      <w:r>
        <w:t>12,50 sati, kada je ovo rješenje stavljeno na e-oglasnu ploču ovog suda.</w:t>
      </w:r>
    </w:p>
    <w:p w:rsidRDefault="00381E7F" w:rsidP="00381E7F" w:rsidR="00381E7F">
      <w:pPr>
        <w:jc w:val="both"/>
      </w:pPr>
      <w:r>
        <w:tab/>
        <w:t>5.Nakon pravomoćnosti ovoga rješenja stečajni dužnik će se brisati iz sudskog registra.</w:t>
      </w:r>
    </w:p>
    <w:p w:rsidRDefault="00381E7F" w:rsidP="00381E7F" w:rsidR="00381E7F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381E7F" w:rsidP="00381E7F" w:rsidR="00381E7F">
      <w:pPr>
        <w:jc w:val="center"/>
        <w:rPr>
          <w:b/>
        </w:rPr>
      </w:pPr>
      <w:r>
        <w:t>Obrazloženje</w:t>
      </w:r>
    </w:p>
    <w:p w:rsidRDefault="00381E7F" w:rsidP="00381E7F" w:rsidR="00381E7F">
      <w:pPr>
        <w:jc w:val="both"/>
      </w:pPr>
      <w:r>
        <w:tab/>
        <w:t xml:space="preserve">Na prijedlog predlagatelja FINA, RC Zagreb, za otvaranje stečajnog postupka nad dužnikom MEĐUNARODNAZABAVA d.o.o. za ugostiteljstvo i turizam iz Zagreba, Martićeva 71, MBS 080522768, OIB 91189747825, sud je pokrenuo postupak radi utvrđivanja uvjeta za otvaranje stečajnog postupka nad dužnikom, te u tom postupku utvrdio da dužnik nema imovine kojom bi se mogli pokriti troškovi stečajnog postupka, slijedom čega je svojim rješenjem 7 St-661/2018-8 od dana 17.10.2018.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17.10.2018. godine, pa kako nitko nije u ostavljenom roku, a niti sve do sada uplatio </w:t>
      </w:r>
    </w:p>
    <w:p w:rsidRDefault="00381E7F" w:rsidP="00381E7F" w:rsidR="00381E7F">
      <w:pPr>
        <w:spacing w:after="0"/>
        <w:jc w:val="center"/>
      </w:pPr>
      <w:r>
        <w:lastRenderedPageBreak/>
        <w:t>2</w:t>
      </w:r>
    </w:p>
    <w:p w:rsidRDefault="00381E7F" w:rsidP="00381E7F" w:rsidR="00381E7F">
      <w:pPr>
        <w:jc w:val="right"/>
      </w:pPr>
      <w:r>
        <w:t>Poslovni broj:7 St-661/2018-14</w:t>
      </w:r>
      <w:bookmarkStart w:name="_GoBack" w:id="0"/>
      <w:bookmarkEnd w:id="0"/>
    </w:p>
    <w:p w:rsidRDefault="00381E7F" w:rsidP="00381E7F" w:rsidR="00381E7F">
      <w:pPr>
        <w:jc w:val="both"/>
      </w:pPr>
      <w:r>
        <w:t xml:space="preserve">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381E7F" w:rsidP="00381E7F" w:rsidR="00381E7F">
      <w:pPr>
        <w:ind w:firstLine="720"/>
        <w:jc w:val="center"/>
      </w:pPr>
      <w:r>
        <w:t xml:space="preserve">Bjelovar 16. studenog 2018. </w:t>
      </w:r>
    </w:p>
    <w:p w:rsidRDefault="00381E7F" w:rsidP="00381E7F" w:rsidR="00381E7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</w:t>
      </w:r>
    </w:p>
    <w:p w:rsidRDefault="00381E7F" w:rsidP="00381E7F" w:rsidR="00381E7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381E7F" w:rsidP="00381E7F" w:rsidR="00381E7F">
      <w:pPr>
        <w:spacing w:after="0"/>
        <w:ind w:firstLine="720"/>
        <w:jc w:val="both"/>
      </w:pPr>
      <w:r>
        <w:t xml:space="preserve">                                                                    </w:t>
      </w:r>
      <w:r>
        <w:t xml:space="preserve"> </w:t>
      </w:r>
      <w:r>
        <w:t xml:space="preserve">      Za točnost </w:t>
      </w:r>
      <w:proofErr w:type="spellStart"/>
      <w:r>
        <w:t>otpravka</w:t>
      </w:r>
      <w:proofErr w:type="spellEnd"/>
      <w:r>
        <w:t>-ovlašteni službenik</w:t>
      </w:r>
    </w:p>
    <w:p w:rsidRDefault="00381E7F" w:rsidP="00381E7F" w:rsidR="00381E7F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381E7F" w:rsidP="00381E7F" w:rsidR="00381E7F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381E7F" w:rsidP="00381E7F" w:rsidR="00381E7F">
      <w:pPr>
        <w:jc w:val="both"/>
      </w:pPr>
    </w:p>
    <w:p w:rsidRDefault="00381E7F" w:rsidP="00381E7F" w:rsidR="00381E7F">
      <w:pPr>
        <w:ind w:firstLine="720"/>
        <w:jc w:val="both"/>
      </w:pPr>
      <w:r>
        <w:tab/>
      </w:r>
    </w:p>
    <w:p w:rsidRDefault="00381E7F" w:rsidP="00381E7F" w:rsidR="00381E7F">
      <w:pPr>
        <w:jc w:val="both"/>
      </w:pPr>
      <w:r>
        <w:tab/>
      </w:r>
    </w:p>
    <w:p w:rsidRDefault="00381E7F" w:rsidP="00381E7F" w:rsidR="00381E7F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1E7F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329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St-661/2018-14</izvorni_sadrzaj>
    <derivirana_varijabla naziv="DomainObject.Oznaka_1">St-661/2018-14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St-661/2018</izvorni_sadrzaj>
    <derivirana_varijabla naziv="DomainObject.Predmet.OznakaBroj_1">St-661/2018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MEĐUNARODNAZABAVA društvo s ograničenom odgovornošću za ugostiteljstvo i turizam</izvorni_sadrzaj>
    <derivirana_varijabla naziv="DomainObject.Predmet.ProtustrankaFormated_1">  MEĐUNARODNAZABAVA društvo s ograničenom odgovornošću za ugostiteljstvo i turizam</derivirana_varijabla>
  </DomainObject.Predmet.ProtustrankaFormated>
  <DomainObject.Predmet.ProtustrankaFormatedOIB>
    <izvorni_sadrzaj>  MEĐUNARODNAZABAVA društvo s ograničenom odgovornošću za ugostiteljstvo i turizam, OIB 91189747825</izvorni_sadrzaj>
    <derivirana_varijabla naziv="DomainObject.Predmet.ProtustrankaFormatedOIB_1">  MEĐUNARODNAZABAVA društvo s ograničenom odgovornošću za ugostiteljstvo i turizam, OIB 91189747825</derivirana_varijabla>
  </DomainObject.Predmet.ProtustrankaFormatedOIB>
  <DomainObject.Predmet.ProtustrankaFormatedWithAdress>
    <izvorni_sadrzaj> MEĐUNARODNAZABAVA društvo s ograničenom odgovornošću za ugostiteljstvo i turizam, Martićeva 71, 10000 Zagreb</izvorni_sadrzaj>
    <derivirana_varijabla naziv="DomainObject.Predmet.ProtustrankaFormatedWithAdress_1"> MEĐUNARODNAZABAVA društvo s ograničenom odgovornošću za ugostiteljstvo i turizam, Martićeva 71, 10000 Zagreb</derivirana_varijabla>
  </DomainObject.Predmet.ProtustrankaFormatedWithAdress>
  <DomainObject.Predmet.ProtustrankaFormatedWithAdressOIB>
    <izvorni_sadrzaj> MEĐUNARODNAZABAVA društvo s ograničenom odgovornošću za ugostiteljstvo i turizam, OIB 91189747825, Martićeva 71, 10000 Zagreb</izvorni_sadrzaj>
    <derivirana_varijabla naziv="DomainObject.Predmet.ProtustrankaFormatedWithAdressOIB_1"> MEĐUNARODNAZABAVA društvo s ograničenom odgovornošću za ugostiteljstvo i turizam, OIB 91189747825, Martićeva 71, 10000 Zagreb</derivirana_varijabla>
  </DomainObject.Predmet.ProtustrankaFormatedWithAdressOIB>
  <DomainObject.Predmet.ProtustrankaWithAdress>
    <izvorni_sadrzaj>MEĐUNARODNAZABAVA društvo s ograničenom odgovornošću za ugostiteljstvo i turizam Martićeva 71, 10000 Zagreb</izvorni_sadrzaj>
    <derivirana_varijabla naziv="DomainObject.Predmet.ProtustrankaWithAdress_1">MEĐUNARODNAZABAVA društvo s ograničenom odgovornošću za ugostiteljstvo i turizam Martićeva 71, 10000 Zagreb</derivirana_varijabla>
  </DomainObject.Predmet.ProtustrankaWithAdress>
  <DomainObject.Predmet.ProtustrankaWithAdressOIB>
    <izvorni_sadrzaj>MEĐUNARODNAZABAVA društvo s ograničenom odgovornošću za ugostiteljstvo i turizam, OIB 91189747825, Martićeva 71, 10000 Zagreb</izvorni_sadrzaj>
    <derivirana_varijabla naziv="DomainObject.Predmet.ProtustrankaWithAdressOIB_1">MEĐUNARODNAZABAVA društvo s ograničenom odgovornošću za ugostiteljstvo i turizam, OIB 91189747825, Martićeva 71, 10000 Zagreb</derivirana_varijabla>
  </DomainObject.Predmet.ProtustrankaWithAdressOIB>
  <DomainObject.Predmet.ProtustrankaNazivFormated>
    <izvorni_sadrzaj>MEĐUNARODNAZABAVA društvo s ograničenom odgovornošću za ugostiteljstvo i turizam</izvorni_sadrzaj>
    <derivirana_varijabla naziv="DomainObject.Predmet.ProtustrankaNazivFormated_1">MEĐUNARODNAZABAVA društvo s ograničenom odgovornošću za ugostiteljstvo i turizam</derivirana_varijabla>
  </DomainObject.Predmet.ProtustrankaNazivFormated>
  <DomainObject.Predmet.ProtustrankaNazivFormatedOIB>
    <izvorni_sadrzaj>MEĐUNARODNAZABAVA društvo s ograničenom odgovornošću za ugostiteljstvo i turizam, OIB 91189747825</izvorni_sadrzaj>
    <derivirana_varijabla naziv="DomainObject.Predmet.ProtustrankaNazivFormatedOIB_1">MEĐUNARODNAZABAVA društvo s ograničenom odgovornošću za ugostiteljstvo i turizam, OIB 91189747825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DRAGIJA zastupanog po punomoćniku ODVJETNIČKO DRUŠTVO ČOGURIĆ &amp; PARTNERI društvo s ograničenom odgovornošću</izvorni_sadrzaj>
    <derivirana_varijabla naziv="DomainObject.Predmet.StrankaFormated_1">  MIRJANA DRAGIJA zastupanog po punomoćniku ODVJETNIČKO DRUŠTVO ČOGURIĆ &amp; PARTNERI društvo s ograničenom odgovornošću</derivirana_varijabla>
  </DomainObject.Predmet.StrankaFormated>
  <DomainObject.Predmet.StrankaFormatedOIB>
    <izvorni_sadrzaj>  MIRJANA DRAGIJA, OIB 05333382942 zastupanog po punomoćniku ODVJETNIČKO DRUŠTVO ČOGURIĆ &amp; PARTNERI društvo s ograničenom odgovornošću</izvorni_sadrzaj>
    <derivirana_varijabla naziv="DomainObject.Predmet.StrankaFormatedOIB_1">  MIRJANA DRAGIJA, OIB 05333382942 zastupanog po punomoćniku ODVJETNIČKO DRUŠTVO ČOGURIĆ &amp; PARTNERI društvo s ograničenom odgovornošću</derivirana_varijabla>
  </DomainObject.Predmet.StrankaFormatedOIB>
  <DomainObject.Predmet.StrankaFormatedWithAdress>
    <izvorni_sadrzaj> MIRJANA DRAGIJA, Dubrava Vrbovečka, Zetkan 20, 10342 Dubrava zastupanog po punomoćniku ODVJETNIČKO DRUŠTVO ČOGURIĆ &amp; PARTNERI društvo s ograničenom odgovornošću</izvorni_sadrzaj>
    <derivirana_varijabla naziv="DomainObject.Predmet.StrankaFormatedWithAdress_1"> MIRJANA DRAGIJA, Dubrava Vrbovečka, Zetkan 20, 10342 Dubrava zastupanog po punomoćniku ODVJETNIČKO DRUŠTVO ČOGURIĆ &amp; PARTNERI društvo s ograničenom odgovornošću</derivirana_varijabla>
  </DomainObject.Predmet.StrankaFormatedWithAdress>
  <DomainObject.Predmet.StrankaFormatedWithAdressOIB>
    <izvorni_sadrzaj> MIRJANA DRAGIJA, OIB 05333382942, Dubrava Vrbovečka, Zetkan 20, 10342 Dubrava zastupanog po punomoćniku ODVJETNIČKO DRUŠTVO ČOGURIĆ &amp; PARTNERI društvo s ograničenom odgovornošću</izvorni_sadrzaj>
    <derivirana_varijabla naziv="DomainObject.Predmet.StrankaFormatedWithAdressOIB_1"> MIRJANA DRAGIJA, OIB 05333382942, Dubrava Vrbovečka, Zetkan 20, 10342 Dubrava zastupanog po punomoćniku ODVJETNIČKO DRUŠTVO ČOGURIĆ &amp; PARTNERI društvo s ograničenom odgovornošću</derivirana_varijabla>
  </DomainObject.Predmet.StrankaFormatedWithAdressOIB>
  <DomainObject.Predmet.StrankaWithAdress>
    <izvorni_sadrzaj>MIRJANA DRAGIJA Dubrava Vrbovečka, Zetkan 20,10342 Dubrava</izvorni_sadrzaj>
    <derivirana_varijabla naziv="DomainObject.Predmet.StrankaWithAdress_1">MIRJANA DRAGIJA Dubrava Vrbovečka, Zetkan 20,10342 Dubrava</derivirana_varijabla>
  </DomainObject.Predmet.StrankaWithAdress>
  <DomainObject.Predmet.StrankaWithAdressOIB>
    <izvorni_sadrzaj>MIRJANA DRAGIJA, OIB 05333382942, Dubrava Vrbovečka, Zetkan 20,10342 Dubrava</izvorni_sadrzaj>
    <derivirana_varijabla naziv="DomainObject.Predmet.StrankaWithAdressOIB_1">MIRJANA DRAGIJA, OIB 05333382942, Dubrava Vrbovečka, Zetkan 20,10342 Dubrava</derivirana_varijabla>
  </DomainObject.Predmet.StrankaWithAdressOIB>
  <DomainObject.Predmet.StrankaNazivFormated>
    <izvorni_sadrzaj>MIRJANA DRAGIJA</izvorni_sadrzaj>
    <derivirana_varijabla naziv="DomainObject.Predmet.StrankaNazivFormated_1">MIRJANA DRAGIJA</derivirana_varijabla>
  </DomainObject.Predmet.StrankaNazivFormated>
  <DomainObject.Predmet.StrankaNazivFormatedOIB>
    <izvorni_sadrzaj>MIRJANA DRAGIJA, OIB 05333382942</izvorni_sadrzaj>
    <derivirana_varijabla naziv="DomainObject.Predmet.StrankaNazivFormatedOIB_1">MIRJANA DRAGIJA, OIB 05333382942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DRAGIJA zastupanog po punomoćniku ODVJETNIČKO DRUŠTVO ČOGURIĆ &amp; PARTNERI društvo s ograničenom odgovornošću</item>
    </izvorni_sadrzaj>
    <derivirana_varijabla naziv="DomainObject.Predmet.StrankaListFormated_1">
      <item>MIRJANA DRAGIJA zastupanog po punomoćniku ODVJETNIČKO DRUŠTVO ČOGURIĆ &amp; PARTNERI društvo s ograničenom odgovornošću</item>
    </derivirana_varijabla>
  </DomainObject.Predmet.StrankaListFormated>
  <DomainObject.Predmet.StrankaListFormatedOIB>
    <izvorni_sadrzaj>
      <item>MIRJANA DRAGIJA, OIB 05333382942 zastupanog po punomoćniku ODVJETNIČKO DRUŠTVO ČOGURIĆ &amp; PARTNERI društvo s ograničenom odgovornošću</item>
    </izvorni_sadrzaj>
    <derivirana_varijabla naziv="DomainObject.Predmet.StrankaListFormatedOIB_1">
      <item>MIRJANA DRAGIJA, OIB 05333382942 zastupanog po punomoćniku ODVJETNIČKO DRUŠTVO ČOGURIĆ &amp; PARTNERI društvo s ograničenom odgovornošću</item>
    </derivirana_varijabla>
  </DomainObject.Predmet.StrankaListFormatedOIB>
  <DomainObject.Predmet.StrankaListFormatedWithAdress>
    <izvorni_sadrzaj>
      <item>MIRJANA DRAGIJA, Dubrava Vrbovečka, Zetkan 20, 10342 Dubrava zastupanog po punomoćniku ODVJETNIČKO DRUŠTVO ČOGURIĆ &amp; PARTNERI društvo s ograničenom odgovornošću</item>
    </izvorni_sadrzaj>
    <derivirana_varijabla naziv="DomainObject.Predmet.StrankaListFormatedWithAdress_1">
      <item>MIRJANA DRAGIJA, Dubrava Vrbovečka, Zetkan 20, 10342 Dubrava zastupanog po punomoćniku ODVJETNIČKO DRUŠTVO ČOGURIĆ &amp; PARTNERI društvo s ograničenom odgovornošću</item>
    </derivirana_varijabla>
  </DomainObject.Predmet.StrankaListFormatedWithAdress>
  <DomainObject.Predmet.StrankaListFormatedWithAdressOIB>
    <izvorni_sadrzaj>
      <item>MIRJANA DRAGIJA, OIB 05333382942, Dubrava Vrbovečka, Zetkan 20, 10342 Dubrava zastupanog po punomoćniku ODVJETNIČKO DRUŠTVO ČOGURIĆ &amp; PARTNERI društvo s ograničenom odgovornošću</item>
    </izvorni_sadrzaj>
    <derivirana_varijabla naziv="DomainObject.Predmet.StrankaListFormatedWithAdressOIB_1">
      <item>MIRJANA DRAGIJA, OIB 05333382942, Dubrava Vrbovečka, Zetkan 20, 10342 Dubrava zastupanog po punomoćniku ODVJETNIČKO DRUŠTVO ČOGURIĆ &amp; PARTNERI društvo s ograničenom odgovornošću</item>
    </derivirana_varijabla>
  </DomainObject.Predmet.StrankaListFormatedWithAdressOIB>
  <DomainObject.Predmet.StrankaListNazivFormated>
    <izvorni_sadrzaj>
      <item>MIRJANA DRAGIJA</item>
    </izvorni_sadrzaj>
    <derivirana_varijabla naziv="DomainObject.Predmet.StrankaListNazivFormated_1">
      <item>MIRJANA DRAGIJA</item>
    </derivirana_varijabla>
  </DomainObject.Predmet.StrankaListNazivFormated>
  <DomainObject.Predmet.StrankaListNazivFormatedOIB>
    <izvorni_sadrzaj>
      <item>MIRJANA DRAGIJA, OIB 05333382942</item>
    </izvorni_sadrzaj>
    <derivirana_varijabla naziv="DomainObject.Predmet.StrankaListNazivFormatedOIB_1">
      <item>MIRJANA DRAGIJA, OIB 05333382942</item>
    </derivirana_varijabla>
  </DomainObject.Predmet.StrankaListNazivFormatedOIB>
  <DomainObject.Predmet.ProtuStrankaListFormated>
    <izvorni_sadrzaj>
      <item>MEĐUNARODNAZABAVA društvo s ograničenom odgovornošću za ugostiteljstvo i turizam</item>
    </izvorni_sadrzaj>
    <derivirana_varijabla naziv="DomainObject.Predmet.ProtuStrankaListFormated_1">
      <item>MEĐUNARODNAZABAVA društvo s ograničenom odgovornošću za ugostiteljstvo i turizam</item>
    </derivirana_varijabla>
  </DomainObject.Predmet.ProtuStrankaListFormated>
  <DomainObject.Predmet.ProtuStrankaListFormatedOIB>
    <izvorni_sadrzaj>
      <item>MEĐUNARODNAZABAVA društvo s ograničenom odgovornošću za ugostiteljstvo i turizam, OIB 91189747825</item>
    </izvorni_sadrzaj>
    <derivirana_varijabla naziv="DomainObject.Predmet.ProtuStrankaListFormatedOIB_1">
      <item>MEĐUNARODNAZABAVA društvo s ograničenom odgovornošću za ugostiteljstvo i turizam, OIB 91189747825</item>
    </derivirana_varijabla>
  </DomainObject.Predmet.ProtuStrankaListFormatedOIB>
  <DomainObject.Predmet.ProtuStrankaListFormatedWithAdress>
    <izvorni_sadrzaj>
      <item>MEĐUNARODNAZABAVA društvo s ograničenom odgovornošću za ugostiteljstvo i turizam, Martićeva 71, 10000 Zagreb</item>
    </izvorni_sadrzaj>
    <derivirana_varijabla naziv="DomainObject.Predmet.ProtuStrankaListFormatedWithAdress_1">
      <item>MEĐUNARODNAZABAVA društvo s ograničenom odgovornošću za ugostiteljstvo i turizam, Martićeva 71, 10000 Zagreb</item>
    </derivirana_varijabla>
  </DomainObject.Predmet.ProtuStrankaListFormatedWithAdress>
  <DomainObject.Predmet.ProtuStrankaListFormatedWithAdressOIB>
    <izvorni_sadrzaj>
      <item>MEĐUNARODNAZABAVA društvo s ograničenom odgovornošću za ugostiteljstvo i turizam, OIB 91189747825, Martićeva 71, 10000 Zagreb</item>
    </izvorni_sadrzaj>
    <derivirana_varijabla naziv="DomainObject.Predmet.ProtuStrankaListFormatedWithAdressOIB_1">
      <item>MEĐUNARODNAZABAVA društvo s ograničenom odgovornošću za ugostiteljstvo i turizam, OIB 91189747825, Martićeva 71, 10000 Zagreb</item>
    </derivirana_varijabla>
  </DomainObject.Predmet.ProtuStrankaListFormatedWithAdressOIB>
  <DomainObject.Predmet.ProtuStrankaListNazivFormated>
    <izvorni_sadrzaj>
      <item>MEĐUNARODNAZABAVA društvo s ograničenom odgovornošću za ugostiteljstvo i turizam</item>
    </izvorni_sadrzaj>
    <derivirana_varijabla naziv="DomainObject.Predmet.ProtuStrankaListNazivFormated_1">
      <item>MEĐUNARODNAZABAVA društvo s ograničenom odgovornošću za ugostiteljstvo i turizam</item>
    </derivirana_varijabla>
  </DomainObject.Predmet.ProtuStrankaListNazivFormated>
  <DomainObject.Predmet.ProtuStrankaListNazivFormatedOIB>
    <izvorni_sadrzaj>
      <item>MEĐUNARODNAZABAVA društvo s ograničenom odgovornošću za ugostiteljstvo i turizam, OIB 91189747825</item>
    </izvorni_sadrzaj>
    <derivirana_varijabla naziv="DomainObject.Predmet.ProtuStrankaListNazivFormatedOIB_1">
      <item>MEĐUNARODNAZABAVA društvo s ograničenom odgovornošću za ugostiteljstvo i turizam, OIB 91189747825</item>
    </derivirana_varijabla>
  </DomainObject.Predmet.ProtuStrankaListNazivFormatedOIB>
  <DomainObject.Predmet.OstaliListFormated>
    <izvorni_sadrzaj>
      <item>Daniel Ivan Svirčević</item>
      <item>Odvjetnik Ivan Kusalić</item>
      <item>ODVJETNIČKO DRUŠTVO ČOGURIĆ &amp; PARTNERI društvo s ograničenom odgovornošću punomoćnik sudionika u postupku MIRJANA DRAGIJA</item>
    </izvorni_sadrzaj>
    <derivirana_varijabla naziv="DomainObject.Predmet.OstaliListFormated_1">
      <item>Daniel Ivan Svirčević</item>
      <item>Odvjetnik Ivan Kusalić</item>
      <item>ODVJETNIČKO DRUŠTVO ČOGURIĆ &amp; PARTNERI društvo s ograničenom odgovornošću punomoćnik sudionika u postupku MIRJANA DRAGIJA</item>
    </derivirana_varijabla>
  </DomainObject.Predmet.OstaliListFormated>
  <DomainObject.Predmet.OstaliListFormatedOIB>
    <izvorni_sadrzaj>
      <item>Daniel Ivan Svirčević, OIB 84557670660</item>
      <item>Odvjetnik Ivan Kusalić, OIB 16109712911</item>
      <item>ODVJETNIČKO DRUŠTVO ČOGURIĆ &amp; PARTNERI društvo s ograničenom odgovornošću, OIB 25849043143 punomoćnik sudionika u postupku MIRJANA DRAGIJA</item>
    </izvorni_sadrzaj>
    <derivirana_varijabla naziv="DomainObject.Predmet.OstaliListFormatedOIB_1">
      <item>Daniel Ivan Svirčević, OIB 84557670660</item>
      <item>Odvjetnik Ivan Kusalić, OIB 16109712911</item>
      <item>ODVJETNIČKO DRUŠTVO ČOGURIĆ &amp; PARTNERI društvo s ograničenom odgovornošću, OIB 25849043143 punomoćnik sudionika u postupku MIRJANA DRAGIJA</item>
    </derivirana_varijabla>
  </DomainObject.Predmet.OstaliListFormatedOIB>
  <DomainObject.Predmet.OstaliListFormatedWithAdress>
    <izvorni_sadrzaj>
      <item>Daniel Ivan Svirčević, Krajiška 2, 10000 Zagreb</item>
      <item>Odvjetnik Ivan Kusalić, Masarykova 22, 10000 Zagreb</item>
      <item>ODVJETNIČKO DRUŠTVO ČOGURIĆ &amp; PARTNERI društvo s ograničenom odgovornošću, Ilica 41a, 10000 Zagreb punomoćnik sudionika u postupku MIRJANA DRAGIJA</item>
    </izvorni_sadrzaj>
    <derivirana_varijabla naziv="DomainObject.Predmet.OstaliListFormatedWithAdress_1">
      <item>Daniel Ivan Svirčević, Krajiška 2, 10000 Zagreb</item>
      <item>Odvjetnik Ivan Kusalić, Masarykova 22, 10000 Zagreb</item>
      <item>ODVJETNIČKO DRUŠTVO ČOGURIĆ &amp; PARTNERI društvo s ograničenom odgovornošću, Ilica 41a, 10000 Zagreb punomoćnik sudionika u postupku MIRJANA DRAGIJA</item>
    </derivirana_varijabla>
  </DomainObject.Predmet.OstaliListFormatedWithAdress>
  <DomainObject.Predmet.OstaliListFormatedWithAdressOIB>
    <izvorni_sadrzaj>
      <item>Daniel Ivan Svirčević, OIB 84557670660, Krajiška 2, 10000 Zagreb</item>
      <item>Odvjetnik Ivan Kusalić, OIB 16109712911, Masarykova 22, 10000 Zagreb</item>
      <item>ODVJETNIČKO DRUŠTVO ČOGURIĆ &amp; PARTNERI društvo s ograničenom odgovornošću, OIB 25849043143, Ilica 41a, 10000 Zagreb punomoćnik sudionika u postupku MIRJANA DRAGIJA</item>
    </izvorni_sadrzaj>
    <derivirana_varijabla naziv="DomainObject.Predmet.OstaliListFormatedWithAdressOIB_1">
      <item>Daniel Ivan Svirčević, OIB 84557670660, Krajiška 2, 10000 Zagreb</item>
      <item>Odvjetnik Ivan Kusalić, OIB 16109712911, Masarykova 22, 10000 Zagreb</item>
      <item>ODVJETNIČKO DRUŠTVO ČOGURIĆ &amp; PARTNERI društvo s ograničenom odgovornošću, OIB 25849043143, Ilica 41a, 10000 Zagreb punomoćnik sudionika u postupku MIRJANA DRAGIJA</item>
    </derivirana_varijabla>
  </DomainObject.Predmet.OstaliListFormatedWithAdressOIB>
  <DomainObject.Predmet.OstaliListNazivFormated>
    <izvorni_sadrzaj>
      <item>Daniel Ivan Svirčević</item>
      <item>Odvjetnik Ivan Kusalić</item>
      <item>ODVJETNIČKO DRUŠTVO ČOGURIĆ &amp; PARTNERI društvo s ograničenom odgovornošću</item>
    </izvorni_sadrzaj>
    <derivirana_varijabla naziv="DomainObject.Predmet.OstaliListNazivFormated_1">
      <item>Daniel Ivan Svirčević</item>
      <item>Odvjetnik Ivan Kusalić</item>
      <item>ODVJETNIČKO DRUŠTVO ČOGURIĆ &amp; PARTNERI društvo s ograničenom odgovornošću</item>
    </derivirana_varijabla>
  </DomainObject.Predmet.OstaliListNazivFormated>
  <DomainObject.Predmet.OstaliListNazivFormatedOIB>
    <izvorni_sadrzaj>
      <item>Daniel Ivan Svirčević, OIB 84557670660</item>
      <item>Odvjetnik Ivan Kusalić, OIB 16109712911</item>
      <item>ODVJETNIČKO DRUŠTVO ČOGURIĆ &amp; PARTNERI društvo s ograničenom odgovornošću, OIB 25849043143</item>
    </izvorni_sadrzaj>
    <derivirana_varijabla naziv="DomainObject.Predmet.OstaliListNazivFormatedOIB_1">
      <item>Daniel Ivan Svirčević, OIB 84557670660</item>
      <item>Odvjetnik Ivan Kusalić, OIB 16109712911</item>
      <item>ODVJETNIČKO DRUŠTVO ČOGURIĆ &amp; PARTNERI društvo s ograničenom odgovornošću, OIB 25849043143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St-661/2018-14</izvorni_sadrzaj>
    <derivirana_varijabla naziv="DomainObject.PoslovniBrojDokumenta_1">St-661/2018-14</derivirana_varijabla>
  </DomainObject.PoslovniBrojDokumenta>
  <DomainObject.Predmet.StrankaIDrugi>
    <izvorni_sadrzaj>MIRJANA DRAGIJA</izvorni_sadrzaj>
    <derivirana_varijabla naziv="DomainObject.Predmet.StrankaIDrugi_1">MIRJANA DRAGIJA</derivirana_varijabla>
  </DomainObject.Predmet.StrankaIDrugi>
  <DomainObject.Predmet.ProtustrankaIDrugi>
    <izvorni_sadrzaj>MEĐUNARODNAZABAVA društvo s ograničenom odgovornošću za ugostiteljstvo i turizam</izvorni_sadrzaj>
    <derivirana_varijabla naziv="DomainObject.Predmet.ProtustrankaIDrugi_1">MEĐUNARODNAZABAVA društvo s ograničenom odgovornošću za ugostiteljstvo i turizam</derivirana_varijabla>
  </DomainObject.Predmet.ProtustrankaIDrugi>
  <DomainObject.Predmet.StrankaIDrugiAdressOIB>
    <izvorni_sadrzaj>MIRJANA DRAGIJA, OIB 05333382942, Dubrava Vrbovečka, Zetkan 20, 10342 Dubrava</izvorni_sadrzaj>
    <derivirana_varijabla naziv="DomainObject.Predmet.StrankaIDrugiAdressOIB_1">MIRJANA DRAGIJA, OIB 05333382942, Dubrava Vrbovečka, Zetkan 20, 10342 Dubrava</derivirana_varijabla>
  </DomainObject.Predmet.StrankaIDrugiAdressOIB>
  <DomainObject.Predmet.ProtustrankaIDrugiAdressOIB>
    <izvorni_sadrzaj>MEĐUNARODNAZABAVA društvo s ograničenom odgovornošću za ugostiteljstvo i turizam, OIB 91189747825, Martićeva 71, 10000 Zagreb</izvorni_sadrzaj>
    <derivirana_varijabla naziv="DomainObject.Predmet.ProtustrankaIDrugiAdressOIB_1">MEĐUNARODNAZABAVA društvo s ograničenom odgovornošću za ugostiteljstvo i turizam, OIB 91189747825, Martićeva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MEĐUNARODNAZABAVA društvo s ograničenom odgovornošću za ugostiteljstvo i turizam</item>
      <item>Daniel Ivan Svirčević</item>
      <item>Odvjetnik Ivan Kusalić</item>
      <item>MIRJANA DRAGIJA</item>
      <item>ODVJETNIČKO DRUŠTVO ČOGURIĆ &amp; PARTNERI društvo s ograničenom odgovornošću</item>
    </izvorni_sadrzaj>
    <derivirana_varijabla naziv="DomainObject.Predmet.SudioniciListNaziv_1">
      <item>MEĐUNARODNAZABAVA društvo s ograničenom odgovornošću za ugostiteljstvo i turizam</item>
      <item>Daniel Ivan Svirčević</item>
      <item>Odvjetnik Ivan Kusalić</item>
      <item>MIRJANA DRAGIJA</item>
      <item>ODVJETNIČKO DRUŠTVO ČOGURIĆ &amp; PARTNERI društvo s ograničenom odgovornošću</item>
    </derivirana_varijabla>
  </DomainObject.Predmet.SudioniciListNaziv>
  <DomainObject.Predmet.SudioniciListAdressOIB>
    <izvorni_sadrzaj>
      <item>MEĐUNARODNAZABAVA društvo s ograničenom odgovornošću za ugostiteljstvo i turizam, OIB 91189747825, Martićeva 71,10000 Zagreb</item>
      <item>Daniel Ivan Svirčević, OIB 84557670660, Krajiška 2,10000 Zagreb</item>
      <item>Odvjetnik Ivan Kusalić, OIB 16109712911, Masarykova 22,10000 Zagreb</item>
      <item>MIRJANA DRAGIJA, OIB 05333382942, Dubrava Vrbovečka, Zetkan 20,10342 Dubrava</item>
      <item>ODVJETNIČKO DRUŠTVO ČOGURIĆ &amp; PARTNERI društvo s ograničenom odgovornošću, OIB 25849043143, Ilica 41a,10000 Zagreb</item>
    </izvorni_sadrzaj>
    <derivirana_varijabla naziv="DomainObject.Predmet.SudioniciListAdressOIB_1">
      <item>MEĐUNARODNAZABAVA društvo s ograničenom odgovornošću za ugostiteljstvo i turizam, OIB 91189747825, Martićeva 71,10000 Zagreb</item>
      <item>Daniel Ivan Svirčević, OIB 84557670660, Krajiška 2,10000 Zagreb</item>
      <item>Odvjetnik Ivan Kusalić, OIB 16109712911, Masarykova 22,10000 Zagreb</item>
      <item>MIRJANA DRAGIJA, OIB 05333382942, Dubrava Vrbovečka, Zetkan 20,10342 Dubrava</item>
      <item>ODVJETNIČKO DRUŠTVO ČOGURIĆ &amp; PARTNERI društvo s ograničenom odgovornošću, OIB 25849043143, Ilica 41a,10000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0F0468-CD9E-48D9-9E41-3DC353DBF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2749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2018-11-16T11:42:00Z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St-661/2018-14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