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96d5" w14:paraId="6c096d5" w:rsidRDefault="008E6C76" w:rsidP="008E6C76" w:rsidR="008E6C7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C76" w:rsidP="008E6C76" w:rsidR="008E6C7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E6C76" w:rsidP="008E6C76" w:rsidR="008E6C7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E6C76" w:rsidP="008E6C76" w:rsidR="008E6C7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E6C76" w:rsidP="008E6C76" w:rsidR="008E6C7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E6C76" w:rsidP="008E6C76" w:rsidR="008E6C7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E6C76" w:rsidP="008E6C76" w:rsidR="008E6C76">
      <w:pPr>
        <w:jc w:val="center"/>
        <w:rPr>
          <w:rFonts w:cs="Times New Roman" w:eastAsia="Times New Roman"/>
          <w:szCs w:val="24"/>
        </w:rPr>
      </w:pPr>
    </w:p>
    <w:p w:rsidRDefault="008E6C76" w:rsidP="008E6C76" w:rsidR="008E6C7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E6C76" w:rsidP="008E6C76" w:rsidR="008E6C76">
      <w:pPr>
        <w:rPr>
          <w:rFonts w:cs="Times New Roman" w:eastAsia="Times New Roman"/>
          <w:szCs w:val="24"/>
        </w:rPr>
      </w:pPr>
    </w:p>
    <w:p w:rsidRDefault="008E6C76" w:rsidP="008E6C76" w:rsidR="008E6C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Tamari Lakoseljac Benčić, u skraćenom stečajnom postupku nad pravnom osobom (dužnikom) </w:t>
      </w:r>
      <w:r w:rsidR="00693029">
        <w:rPr>
          <w:szCs w:val="24"/>
        </w:rPr>
        <w:t xml:space="preserve">DS VITO d. o. o. Novigrad, Ulica </w:t>
      </w:r>
      <w:proofErr w:type="spellStart"/>
      <w:r w:rsidR="00693029">
        <w:rPr>
          <w:szCs w:val="24"/>
        </w:rPr>
        <w:t>Torči</w:t>
      </w:r>
      <w:proofErr w:type="spellEnd"/>
      <w:r w:rsidR="00693029">
        <w:rPr>
          <w:szCs w:val="24"/>
        </w:rPr>
        <w:t xml:space="preserve"> 2, OIB </w:t>
      </w:r>
      <w:r w:rsidR="00693029" w:rsidRPr="00693029">
        <w:rPr>
          <w:szCs w:val="24"/>
        </w:rPr>
        <w:t>69371504133</w:t>
      </w:r>
      <w:r w:rsidR="00693029">
        <w:rPr>
          <w:szCs w:val="24"/>
        </w:rPr>
        <w:t xml:space="preserve">, MBS </w:t>
      </w:r>
      <w:r w:rsidR="00693029" w:rsidRPr="00693029">
        <w:rPr>
          <w:szCs w:val="24"/>
        </w:rPr>
        <w:t>040197599</w:t>
      </w:r>
      <w:r w:rsidR="00B81D05">
        <w:rPr>
          <w:rFonts w:cs="Times New Roman" w:eastAsia="Times New Roman"/>
          <w:szCs w:val="24"/>
        </w:rPr>
        <w:t>, 17</w:t>
      </w:r>
      <w:r>
        <w:rPr>
          <w:rFonts w:cs="Times New Roman" w:eastAsia="Times New Roman"/>
          <w:szCs w:val="24"/>
        </w:rPr>
        <w:t>. svibnja 2017.</w:t>
      </w:r>
    </w:p>
    <w:p w:rsidRDefault="008E6C76" w:rsidP="008E6C76" w:rsidR="008E6C76">
      <w:pPr>
        <w:ind w:firstLine="708"/>
        <w:rPr>
          <w:rFonts w:cs="Times New Roman" w:eastAsia="Times New Roman"/>
          <w:szCs w:val="24"/>
        </w:rPr>
      </w:pPr>
    </w:p>
    <w:p w:rsidRDefault="008E6C76" w:rsidP="008E6C76" w:rsidR="008E6C7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E6C76" w:rsidP="008E6C76" w:rsidR="008E6C76">
      <w:pPr>
        <w:rPr>
          <w:rFonts w:cs="Times New Roman" w:eastAsia="Times New Roman"/>
          <w:szCs w:val="24"/>
        </w:rPr>
      </w:pPr>
    </w:p>
    <w:p w:rsidRDefault="008E6C76" w:rsidP="008E6C76" w:rsidR="008E6C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provedba skraćenog stečajnog postupka nad pravnom osobom </w:t>
      </w:r>
      <w:r w:rsidR="00693029">
        <w:rPr>
          <w:szCs w:val="24"/>
        </w:rPr>
        <w:t xml:space="preserve">DS VITO d. o. o. Novigrad, Ulica </w:t>
      </w:r>
      <w:proofErr w:type="spellStart"/>
      <w:r w:rsidR="00693029">
        <w:rPr>
          <w:szCs w:val="24"/>
        </w:rPr>
        <w:t>Torči</w:t>
      </w:r>
      <w:proofErr w:type="spellEnd"/>
      <w:r w:rsidR="00693029">
        <w:rPr>
          <w:szCs w:val="24"/>
        </w:rPr>
        <w:t xml:space="preserve"> 2, OIB </w:t>
      </w:r>
      <w:r w:rsidR="00693029" w:rsidRPr="00693029">
        <w:rPr>
          <w:szCs w:val="24"/>
        </w:rPr>
        <w:t>69371504133</w:t>
      </w:r>
      <w:r w:rsidR="00693029">
        <w:rPr>
          <w:szCs w:val="24"/>
        </w:rPr>
        <w:t xml:space="preserve">, MBS </w:t>
      </w:r>
      <w:r w:rsidR="00693029" w:rsidRPr="00693029">
        <w:rPr>
          <w:szCs w:val="24"/>
        </w:rPr>
        <w:t>040197599</w:t>
      </w:r>
      <w:r>
        <w:rPr>
          <w:rFonts w:cs="Times New Roman" w:eastAsia="Times New Roman"/>
          <w:szCs w:val="24"/>
        </w:rPr>
        <w:t>.</w:t>
      </w:r>
    </w:p>
    <w:p w:rsidRDefault="00693029" w:rsidP="008E6C76" w:rsidR="00693029">
      <w:pPr>
        <w:ind w:firstLine="708"/>
        <w:rPr>
          <w:rFonts w:cs="Times New Roman" w:eastAsia="Times New Roman"/>
          <w:szCs w:val="24"/>
        </w:rPr>
      </w:pPr>
    </w:p>
    <w:p w:rsidRDefault="008E6C76" w:rsidP="008E6C76" w:rsidR="008E6C7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E6C76" w:rsidP="008E6C76" w:rsidR="008E6C76">
      <w:pPr>
        <w:ind w:firstLine="708"/>
        <w:rPr>
          <w:rFonts w:cs="Times New Roman" w:eastAsia="Times New Roman"/>
          <w:szCs w:val="24"/>
        </w:rPr>
      </w:pPr>
    </w:p>
    <w:p w:rsidRDefault="008E6C76" w:rsidP="008E6C76" w:rsidR="008E6C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693029">
        <w:rPr>
          <w:szCs w:val="24"/>
        </w:rPr>
        <w:t>DS VITO d. o. o. Novigrad</w:t>
      </w:r>
      <w:r>
        <w:rPr>
          <w:rFonts w:cs="Times New Roman" w:eastAsia="Times New Roman"/>
          <w:szCs w:val="24"/>
        </w:rPr>
        <w:t xml:space="preserve">, podnijetog </w:t>
      </w:r>
      <w:r w:rsidR="00693029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69302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2017. na temelju čl. 429. st. 1. Stečajnog zakona (Narodne novine br. 71/15, nadalje SZ), budući da su za to bili ispunjeni uvjeti predviđeni čl. 428.</w:t>
      </w:r>
      <w:r w:rsidR="00693029">
        <w:rPr>
          <w:rFonts w:cs="Times New Roman" w:eastAsia="Times New Roman"/>
          <w:szCs w:val="24"/>
        </w:rPr>
        <w:t xml:space="preserve"> SZ-a, sukladno čl. 430. SZ-a, 14</w:t>
      </w:r>
      <w:r>
        <w:rPr>
          <w:rFonts w:cs="Times New Roman" w:eastAsia="Times New Roman"/>
          <w:szCs w:val="24"/>
        </w:rPr>
        <w:t xml:space="preserve">. travnja 2017. na mrežnoj stranici e-Oglasna ploča sudova objavljen je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9 St-</w:t>
      </w:r>
      <w:r w:rsidR="00693029">
        <w:rPr>
          <w:rFonts w:cs="Times New Roman" w:eastAsia="Times New Roman"/>
          <w:szCs w:val="24"/>
        </w:rPr>
        <w:t>209</w:t>
      </w:r>
      <w:r>
        <w:rPr>
          <w:rFonts w:cs="Times New Roman" w:eastAsia="Times New Roman"/>
          <w:szCs w:val="24"/>
        </w:rPr>
        <w:t>/2017-3.</w:t>
      </w:r>
    </w:p>
    <w:p w:rsidRDefault="008E6C76" w:rsidP="008E6C76" w:rsidR="008E6C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daljnjem tijeku postupka, uvidom u potvrdu o blokadi računa i novčanih sredstava </w:t>
      </w:r>
      <w:proofErr w:type="spellStart"/>
      <w:r>
        <w:rPr>
          <w:rFonts w:cs="Times New Roman" w:eastAsia="Times New Roman"/>
          <w:szCs w:val="24"/>
        </w:rPr>
        <w:t>ovršenika</w:t>
      </w:r>
      <w:proofErr w:type="spellEnd"/>
      <w:r>
        <w:rPr>
          <w:rFonts w:cs="Times New Roman" w:eastAsia="Times New Roman"/>
          <w:szCs w:val="24"/>
        </w:rPr>
        <w:t xml:space="preserve"> Financijske agencije, Sektora poslovne mreže, RC Rijeka, Podružnice Pula, klase: 110-07/17-01/78 </w:t>
      </w:r>
      <w:proofErr w:type="spellStart"/>
      <w:r>
        <w:rPr>
          <w:rFonts w:cs="Times New Roman" w:eastAsia="Times New Roman"/>
          <w:szCs w:val="24"/>
        </w:rPr>
        <w:t>ur</w:t>
      </w:r>
      <w:proofErr w:type="spellEnd"/>
      <w:r>
        <w:rPr>
          <w:rFonts w:cs="Times New Roman" w:eastAsia="Times New Roman"/>
          <w:szCs w:val="24"/>
        </w:rPr>
        <w:t>. broja: 08-4402-17-</w:t>
      </w:r>
      <w:r w:rsidR="00693029">
        <w:rPr>
          <w:rFonts w:cs="Times New Roman" w:eastAsia="Times New Roman"/>
          <w:szCs w:val="24"/>
        </w:rPr>
        <w:t>175</w:t>
      </w:r>
      <w:r>
        <w:rPr>
          <w:rFonts w:cs="Times New Roman" w:eastAsia="Times New Roman"/>
          <w:szCs w:val="24"/>
        </w:rPr>
        <w:t xml:space="preserve"> od </w:t>
      </w:r>
      <w:r w:rsidR="00693029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. </w:t>
      </w:r>
      <w:r w:rsidR="00693029">
        <w:rPr>
          <w:rFonts w:cs="Times New Roman" w:eastAsia="Times New Roman"/>
          <w:szCs w:val="24"/>
        </w:rPr>
        <w:t>svibnja 2017. (list 5</w:t>
      </w:r>
      <w:r>
        <w:rPr>
          <w:rFonts w:cs="Times New Roman" w:eastAsia="Times New Roman"/>
          <w:szCs w:val="24"/>
        </w:rPr>
        <w:t xml:space="preserve"> spisa), utvrđeno je da je na računima i novčanim sredstvima dužnika na dan izdavanja potvrde evidentirano 0 dan</w:t>
      </w:r>
      <w:r w:rsidR="00693029">
        <w:rPr>
          <w:rFonts w:cs="Times New Roman" w:eastAsia="Times New Roman"/>
          <w:szCs w:val="24"/>
        </w:rPr>
        <w:t>a neprekidne blokade, odnosno 15</w:t>
      </w:r>
      <w:r>
        <w:rPr>
          <w:rFonts w:cs="Times New Roman" w:eastAsia="Times New Roman"/>
          <w:szCs w:val="24"/>
        </w:rPr>
        <w:t>7 dana blokade u prethodnih 6 mjeseci zbog nepodmirenih osnova za plaćanje evidentiranih u Očevidniku redoslijeda osnova za plaćanje te da nepodmirene obveze na dan izdavanja potvrde iznose 0,00 kn.</w:t>
      </w:r>
    </w:p>
    <w:p w:rsidRDefault="008E6C76" w:rsidP="008E6C76" w:rsidR="008E6C7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Sukladno odredbi čl. 428. SZ-a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 </w:t>
      </w:r>
      <w:r>
        <w:rPr>
          <w:rFonts w:eastAsiaTheme="minorHAnsi"/>
          <w:lang w:eastAsia="en-US"/>
        </w:rPr>
        <w:t xml:space="preserve">Uvidom u dužnikov očevidnik redoslijeda osnova za plaćanje utvrđeno je da dužnik više nije nesposoban za plaćanje, odnosno da u </w:t>
      </w:r>
      <w:r>
        <w:rPr>
          <w:rFonts w:cs="Times New Roman" w:eastAsia="Times New Roman"/>
          <w:szCs w:val="24"/>
        </w:rPr>
        <w:t>očevidniku nema evidentiranih neizvršenih osnova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 nisu ispunjene sve pretpostavke za provedbu skraćenog stečajnog postupka,</w:t>
      </w:r>
      <w:r>
        <w:rPr>
          <w:rFonts w:eastAsiaTheme="minorHAnsi"/>
          <w:lang w:eastAsia="en-US"/>
        </w:rPr>
        <w:t xml:space="preserve"> a uzimajući u obzir da se skraćeni stečajni postupak pokreće dopuštenim i potpunim zahtjevom ovlaštene osobe, primjenom citiranih zakonskih odredbi u vezi s čl. 128. st. 9. SZ-a, valjalo je odlučiti kao u izreci rješenja.</w:t>
      </w:r>
    </w:p>
    <w:p w:rsidRDefault="00B81D05" w:rsidP="008E6C76" w:rsidR="008E6C7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17</w:t>
      </w:r>
      <w:r w:rsidR="008E6C76">
        <w:rPr>
          <w:rFonts w:cs="Times New Roman" w:eastAsia="Times New Roman"/>
          <w:szCs w:val="24"/>
        </w:rPr>
        <w:t xml:space="preserve">. svibnja 2017. </w:t>
      </w:r>
    </w:p>
    <w:p w:rsidRDefault="008E6C76" w:rsidP="008E6C76" w:rsidR="008E6C7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E6C76" w:rsidP="008E6C76" w:rsidR="008E6C7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01FE9">
        <w:rPr>
          <w:rFonts w:cs="Times New Roman" w:eastAsia="Times New Roman"/>
          <w:szCs w:val="24"/>
        </w:rPr>
        <w:t>, v.r.</w:t>
      </w:r>
    </w:p>
    <w:p w:rsidRDefault="008E6C76" w:rsidP="008E6C76" w:rsidR="008E6C76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8E6C76" w:rsidP="008E6C76" w:rsidR="008E6C7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B81D05" w:rsidP="00B81D05" w:rsidR="00B81D0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E6C76" w:rsidP="00B81D05" w:rsidR="008E6C76"/>
    <w:p w:rsidRDefault="008E6C76" w:rsidP="008E6C76" w:rsidR="008E6C76">
      <w:pPr>
        <w:jc w:val="left"/>
        <w:rPr>
          <w:rFonts w:cs="Times New Roman" w:eastAsia="Times New Roman"/>
          <w:szCs w:val="24"/>
        </w:rPr>
      </w:pPr>
    </w:p>
    <w:p w:rsidRDefault="008E6C76" w:rsidP="008E6C76" w:rsidR="008E6C7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E6C76" w:rsidP="008E6C76" w:rsidR="008E6C7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8E6C76" w:rsidP="008E6C76" w:rsidR="008E6C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 xml:space="preserve">dužnik </w:t>
      </w:r>
      <w:r w:rsidR="00693029">
        <w:rPr>
          <w:szCs w:val="24"/>
        </w:rPr>
        <w:t xml:space="preserve">DS VITO d. o. o. Novigrad, Ulica </w:t>
      </w:r>
      <w:proofErr w:type="spellStart"/>
      <w:r w:rsidR="00693029">
        <w:rPr>
          <w:szCs w:val="24"/>
        </w:rPr>
        <w:t>Torči</w:t>
      </w:r>
      <w:proofErr w:type="spellEnd"/>
      <w:r w:rsidR="00693029">
        <w:rPr>
          <w:szCs w:val="24"/>
        </w:rPr>
        <w:t xml:space="preserve"> 2</w:t>
      </w:r>
      <w:r>
        <w:rPr>
          <w:szCs w:val="24"/>
        </w:rPr>
        <w:t>,</w:t>
      </w:r>
    </w:p>
    <w:p w:rsidRDefault="008E6C76" w:rsidP="008E6C76" w:rsidR="008E6C7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8E6C76" w:rsidP="008E6C76" w:rsidR="008E6C76">
      <w:pPr>
        <w:rPr>
          <w:rFonts w:eastAsiaTheme="minorHAnsi"/>
          <w:lang w:eastAsia="en-US"/>
        </w:rPr>
      </w:pPr>
    </w:p>
    <w:p w:rsidRDefault="008E6C76" w:rsidP="008E6C76" w:rsidR="008E6C76"/>
    <w:p w:rsidRDefault="00DE31EC" w:rsidR="00DE31EC"/>
    <w:sectPr w:rsidSect="008E6C76" w:rsidR="00DE31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76" w:rsidP="008E6C76" w:rsidR="008E6C76">
      <w:r>
        <w:separator/>
      </w:r>
    </w:p>
  </w:endnote>
  <w:endnote w:id="0" w:type="continuationSeparator">
    <w:p w:rsidRDefault="008E6C76" w:rsidP="008E6C76" w:rsidR="008E6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76" w:rsidP="008E6C76" w:rsidR="008E6C76">
      <w:r>
        <w:separator/>
      </w:r>
    </w:p>
  </w:footnote>
  <w:footnote w:id="0" w:type="continuationSeparator">
    <w:p w:rsidRDefault="008E6C76" w:rsidP="008E6C76" w:rsidR="008E6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6C76" w:rsidR="008E6C76">
    <w:pPr>
      <w:pStyle w:val="Zaglavlje"/>
    </w:pPr>
    <w:r>
      <w:tab/>
      <w:t>2</w:t>
    </w:r>
    <w:r>
      <w:tab/>
      <w:t>9 St-209/2017-5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029" w:rsidR="008E6C76">
    <w:pPr>
      <w:pStyle w:val="Zaglavlje"/>
    </w:pPr>
    <w:r>
      <w:tab/>
    </w:r>
    <w:r>
      <w:tab/>
      <w:t>9 St-209/2017-5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2D9B"/>
    <w:rsid w:val="00693029"/>
    <w:rsid w:val="00852D9B"/>
    <w:rsid w:val="008E6C76"/>
    <w:rsid w:val="00B01FE9"/>
    <w:rsid w:val="00B81D05"/>
    <w:rsid w:val="00DE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6C7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6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6C76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E6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6C76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6C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6C7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FE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1FE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1F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1F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6C7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6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C76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E6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6C76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6C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6C7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FE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1FE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1F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1F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05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VITO d.o.o. NOVIGRAD</izvorni_sadrzaj>
    <derivirana_varijabla naziv="DomainObject.Predmet.ProtustrankaFormated_1">  DS VITO d.o.o. NOVIGRAD</derivirana_varijabla>
  </DomainObject.Predmet.ProtustrankaFormated>
  <DomainObject.Predmet.ProtustrankaFormatedOIB>
    <izvorni_sadrzaj>  DS VITO d.o.o. NOVIGRAD, OIB 69371504133</izvorni_sadrzaj>
    <derivirana_varijabla naziv="DomainObject.Predmet.ProtustrankaFormatedOIB_1">  DS VITO d.o.o. NOVIGRAD, OIB 69371504133</derivirana_varijabla>
  </DomainObject.Predmet.ProtustrankaFormatedOIB>
  <DomainObject.Predmet.ProtustrankaFormatedWithAdress>
    <izvorni_sadrzaj> DS VITO d.o.o. NOVIGRAD, Ulica Torči 2, 52466 Novigrad</izvorni_sadrzaj>
    <derivirana_varijabla naziv="DomainObject.Predmet.ProtustrankaFormatedWithAdress_1"> DS VITO d.o.o. NOVIGRAD, Ulica Torči 2, 52466 Novigrad</derivirana_varijabla>
  </DomainObject.Predmet.ProtustrankaFormatedWithAdress>
  <DomainObject.Predmet.ProtustrankaFormatedWithAdressOIB>
    <izvorni_sadrzaj> DS VITO d.o.o. NOVIGRAD, OIB 69371504133, Ulica Torči 2, 52466 Novigrad</izvorni_sadrzaj>
    <derivirana_varijabla naziv="DomainObject.Predmet.ProtustrankaFormatedWithAdressOIB_1"> DS VITO d.o.o. NOVIGRAD, OIB 69371504133, Ulica Torči 2, 52466 Novigrad</derivirana_varijabla>
  </DomainObject.Predmet.ProtustrankaFormatedWithAdressOIB>
  <DomainObject.Predmet.ProtustrankaWithAdress>
    <izvorni_sadrzaj>DS VITO d.o.o. NOVIGRAD Ulica Torči 2, 52466 Novigrad</izvorni_sadrzaj>
    <derivirana_varijabla naziv="DomainObject.Predmet.ProtustrankaWithAdress_1">DS VITO d.o.o. NOVIGRAD Ulica Torči 2, 52466 Novigrad</derivirana_varijabla>
  </DomainObject.Predmet.ProtustrankaWithAdress>
  <DomainObject.Predmet.ProtustrankaWithAdressOIB>
    <izvorni_sadrzaj>DS VITO d.o.o. NOVIGRAD, OIB 69371504133, Ulica Torči 2, 52466 Novigrad</izvorni_sadrzaj>
    <derivirana_varijabla naziv="DomainObject.Predmet.ProtustrankaWithAdressOIB_1">DS VITO d.o.o. NOVIGRAD, OIB 69371504133, Ulica Torči 2, 52466 Novigrad</derivirana_varijabla>
  </DomainObject.Predmet.ProtustrankaWithAdressOIB>
  <DomainObject.Predmet.ProtustrankaNazivFormated>
    <izvorni_sadrzaj>DS VITO d.o.o. NOVIGRAD</izvorni_sadrzaj>
    <derivirana_varijabla naziv="DomainObject.Predmet.ProtustrankaNazivFormated_1">DS VITO d.o.o. NOVIGRAD</derivirana_varijabla>
  </DomainObject.Predmet.ProtustrankaNazivFormated>
  <DomainObject.Predmet.ProtustrankaNazivFormatedOIB>
    <izvorni_sadrzaj>DS VITO d.o.o. NOVIGRAD, OIB 69371504133</izvorni_sadrzaj>
    <derivirana_varijabla naziv="DomainObject.Predmet.ProtustrankaNazivFormatedOIB_1">DS VITO d.o.o. NOVIGRAD, OIB 69371504133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13415.80</izvorni_sadrzaj>
    <derivirana_varijabla naziv="DomainObject.Predmet.TrenutnaVrijednost_1">13415.80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DS VITO d.o.o. NOVIGRAD</item>
    </izvorni_sadrzaj>
    <derivirana_varijabla naziv="DomainObject.Predmet.ProtuStrankaListFormated_1">
      <item>DS VITO d.o.o. NOVIGRAD</item>
    </derivirana_varijabla>
  </DomainObject.Predmet.ProtuStrankaListFormated>
  <DomainObject.Predmet.ProtuStrankaListFormatedOIB>
    <izvorni_sadrzaj>
      <item>DS VITO d.o.o. NOVIGRAD, OIB 69371504133</item>
    </izvorni_sadrzaj>
    <derivirana_varijabla naziv="DomainObject.Predmet.ProtuStrankaListFormatedOIB_1">
      <item>DS VITO d.o.o. NOVIGRAD, OIB 69371504133</item>
    </derivirana_varijabla>
  </DomainObject.Predmet.ProtuStrankaListFormatedOIB>
  <DomainObject.Predmet.ProtuStrankaListFormatedWithAdress>
    <izvorni_sadrzaj>
      <item>DS VITO d.o.o. NOVIGRAD, Ulica Torči 2, 52466 Novigrad</item>
    </izvorni_sadrzaj>
    <derivirana_varijabla naziv="DomainObject.Predmet.ProtuStrankaListFormatedWithAdress_1">
      <item>DS VITO d.o.o. NOVIGRAD, Ulica Torči 2, 52466 Novigrad</item>
    </derivirana_varijabla>
  </DomainObject.Predmet.ProtuStrankaListFormatedWithAdress>
  <DomainObject.Predmet.ProtuStrankaListFormatedWithAdressOIB>
    <izvorni_sadrzaj>
      <item>DS VITO d.o.o. NOVIGRAD, OIB 69371504133, Ulica Torči 2, 52466 Novigrad</item>
    </izvorni_sadrzaj>
    <derivirana_varijabla naziv="DomainObject.Predmet.ProtuStrankaListFormatedWithAdressOIB_1">
      <item>DS VITO d.o.o. NOVIGRAD, OIB 69371504133, Ulica Torči 2, 52466 Novigrad</item>
    </derivirana_varijabla>
  </DomainObject.Predmet.ProtuStrankaListFormatedWithAdressOIB>
  <DomainObject.Predmet.ProtuStrankaListNazivFormated>
    <izvorni_sadrzaj>
      <item>DS VITO d.o.o. NOVIGRAD</item>
    </izvorni_sadrzaj>
    <derivirana_varijabla naziv="DomainObject.Predmet.ProtuStrankaListNazivFormated_1">
      <item>DS VITO d.o.o. NOVIGRAD</item>
    </derivirana_varijabla>
  </DomainObject.Predmet.ProtuStrankaListNazivFormated>
  <DomainObject.Predmet.ProtuStrankaListNazivFormatedOIB>
    <izvorni_sadrzaj>
      <item>DS VITO d.o.o. NOVIGRAD, OIB 69371504133</item>
    </izvorni_sadrzaj>
    <derivirana_varijabla naziv="DomainObject.Predmet.ProtuStrankaListNazivFormatedOIB_1">
      <item>DS VITO d.o.o. NOVIGRAD, OIB 69371504133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DS VITO d.o.o. NOVIGRAD</izvorni_sadrzaj>
    <derivirana_varijabla naziv="DomainObject.Predmet.ProtustrankaIDrugi_1">DS VITO d.o.o. NOVIGRAD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DS VITO d.o.o. NOVIGRAD, OIB 69371504133, Ulica Torči 2, 52466 Novigrad</izvorni_sadrzaj>
    <derivirana_varijabla naziv="DomainObject.Predmet.ProtustrankaIDrugiAdressOIB_1">DS VITO d.o.o. NOVIGRAD, OIB 69371504133, Ulica Torči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DS VITO d.o.o. NOVIGRAD</item>
    </izvorni_sadrzaj>
    <derivirana_varijabla naziv="DomainObject.Predmet.SudioniciListNaziv_1">
      <item>FINANCIJSKA AGENCIJA, RC RIJEKA, PODRUŽNICA PULA, PULA</item>
      <item>DS VITO d.o.o. NOVIGRAD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DS VITO d.o.o. NOVIGRAD, OIB 69371504133, Ulica Torči 2,52466 Novigrad</item>
    </izvorni_sadrzaj>
    <derivirana_varijabla naziv="DomainObject.Predmet.SudioniciListAdressOIB_1">
      <item>FINANCIJSKA AGENCIJA, RC RIJEKA, PODRUŽNICA PULA, PULA, OIB 85821130368, Frana Kurelca 8,51000 Rijeka</item>
      <item>DS VITO d.o.o. NOVIGRAD, OIB 69371504133, Ulica Torči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69371504133</item>
    </izvorni_sadrzaj>
    <derivirana_varijabla naziv="DomainObject.Predmet.SudioniciListNazivOIB_1">
      <item>, OIB 85821130368</item>
      <item>, OIB 69371504133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5B2B3-EC27-469F-BCDB-8609926DD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2572</properties:Characters>
  <properties:Lines>61</properties:Lines>
  <properties:Paragraphs>21</properties:Paragraphs>
  <properties:TotalTime>12</properties:TotalTime>
  <properties:ScaleCrop>false</properties:ScaleCrop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2017-05-17T10:45:00Z</dcterms:created>
  <dc:creator>Morena Brajuha</dc:creator>
  <dc:description/>
  <cp:keywords/>
  <cp:lastModifiedBy>Ana Jeromela</cp:lastModifiedBy>
  <cp:lastPrinted>2017-05-17T13:31:00Z</cp:lastPrinted>
  <dcterms:modified xmlns:xsi="http://www.w3.org/2001/XMLSchema-instance" xsi:type="dcterms:W3CDTF">2017-05-17T13:31:00Z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