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8691e" w14:paraId="e08691e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460391">
        <w:rPr>
          <w:szCs w:val="24"/>
          <w:lang w:val="hr-HR"/>
        </w:rPr>
        <w:t>1</w:t>
      </w:r>
      <w:r w:rsidR="00350DD2">
        <w:rPr>
          <w:szCs w:val="24"/>
          <w:lang w:val="hr-HR"/>
        </w:rPr>
        <w:t>8</w:t>
      </w:r>
      <w:r w:rsidR="0077669D">
        <w:rPr>
          <w:szCs w:val="24"/>
          <w:lang w:val="hr-HR"/>
        </w:rPr>
        <w:t>4</w:t>
      </w:r>
      <w:r w:rsidR="00B73A06" w:rsidRPr="00FE7FBF">
        <w:rPr>
          <w:szCs w:val="24"/>
          <w:lang w:val="hr-HR"/>
        </w:rPr>
        <w:t>/2015-</w:t>
      </w:r>
      <w:r w:rsidR="0077669D">
        <w:rPr>
          <w:szCs w:val="24"/>
          <w:lang w:val="hr-HR"/>
        </w:rPr>
        <w:t>4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77669D">
        <w:rPr>
          <w:lang w:val="hr-HR"/>
        </w:rPr>
        <w:t xml:space="preserve">METAL – TRADE </w:t>
      </w:r>
      <w:r w:rsidR="00350DD2">
        <w:rPr>
          <w:lang w:val="hr-HR"/>
        </w:rPr>
        <w:t xml:space="preserve">  društvo s ograničenom odgovornošću, za </w:t>
      </w:r>
      <w:r w:rsidR="0077669D">
        <w:rPr>
          <w:lang w:val="hr-HR"/>
        </w:rPr>
        <w:t>trgovinu, reciklažu, proizvodnju i usluge</w:t>
      </w:r>
      <w:r w:rsidR="00350DD2">
        <w:rPr>
          <w:lang w:val="hr-HR"/>
        </w:rPr>
        <w:t xml:space="preserve">,  </w:t>
      </w:r>
      <w:r w:rsidR="0077669D">
        <w:rPr>
          <w:lang w:val="hr-HR"/>
        </w:rPr>
        <w:t>Virovitica</w:t>
      </w:r>
      <w:r w:rsidR="00350DD2">
        <w:rPr>
          <w:lang w:val="hr-HR"/>
        </w:rPr>
        <w:t xml:space="preserve">, </w:t>
      </w:r>
      <w:r w:rsidR="0077669D">
        <w:rPr>
          <w:lang w:val="hr-HR"/>
        </w:rPr>
        <w:t>Ivana Kapistrana 5A</w:t>
      </w:r>
      <w:r w:rsidR="00350DD2">
        <w:rPr>
          <w:lang w:val="hr-HR"/>
        </w:rPr>
        <w:t xml:space="preserve">, </w:t>
      </w:r>
      <w:r w:rsidR="00350DD2" w:rsidRPr="000664E3">
        <w:rPr>
          <w:lang w:val="hr-HR"/>
        </w:rPr>
        <w:t>MB</w:t>
      </w:r>
      <w:r w:rsidR="00350DD2">
        <w:rPr>
          <w:lang w:val="hr-HR"/>
        </w:rPr>
        <w:t xml:space="preserve">S: </w:t>
      </w:r>
      <w:r w:rsidR="0077669D">
        <w:rPr>
          <w:lang w:val="hr-HR"/>
        </w:rPr>
        <w:t>010067462</w:t>
      </w:r>
      <w:r w:rsidR="00350DD2">
        <w:rPr>
          <w:lang w:val="hr-HR"/>
        </w:rPr>
        <w:t xml:space="preserve">, OIB: </w:t>
      </w:r>
      <w:r w:rsidR="0077669D">
        <w:rPr>
          <w:lang w:val="hr-HR"/>
        </w:rPr>
        <w:t>78308146993</w:t>
      </w:r>
      <w:r w:rsidR="00405657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77669D">
        <w:rPr>
          <w:lang w:val="hr-HR"/>
        </w:rPr>
        <w:t>25</w:t>
      </w:r>
      <w:r w:rsidR="00864F33">
        <w:rPr>
          <w:lang w:val="hr-HR"/>
        </w:rPr>
        <w:t xml:space="preserve">. </w:t>
      </w:r>
      <w:r w:rsidR="0077669D">
        <w:rPr>
          <w:lang w:val="hr-HR"/>
        </w:rPr>
        <w:t>siječnja</w:t>
      </w:r>
      <w:r w:rsidRPr="00FE7FBF">
        <w:rPr>
          <w:szCs w:val="24"/>
          <w:lang w:val="hr-HR"/>
        </w:rPr>
        <w:t xml:space="preserve"> 201</w:t>
      </w:r>
      <w:r w:rsidR="0077669D">
        <w:rPr>
          <w:szCs w:val="24"/>
          <w:lang w:val="hr-HR"/>
        </w:rPr>
        <w:t>6</w:t>
      </w:r>
      <w:r w:rsidRPr="00FE7FBF">
        <w:rPr>
          <w:szCs w:val="24"/>
          <w:lang w:val="hr-HR"/>
        </w:rPr>
        <w:t>.</w:t>
      </w:r>
      <w:r w:rsidR="0077669D">
        <w:rPr>
          <w:szCs w:val="24"/>
          <w:lang w:val="hr-HR"/>
        </w:rPr>
        <w:t xml:space="preserve"> godine,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571DD3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77669D">
        <w:rPr>
          <w:lang w:val="hr-HR"/>
        </w:rPr>
        <w:t xml:space="preserve">METAL – TRADE   društvo s ograničenom odgovornošću, za trgovinu, reciklažu, proizvodnju i usluge,  Virovitica, Ivana Kapistrana 5A, </w:t>
      </w:r>
      <w:r w:rsidR="0077669D" w:rsidRPr="000664E3">
        <w:rPr>
          <w:lang w:val="hr-HR"/>
        </w:rPr>
        <w:t>MB</w:t>
      </w:r>
      <w:r w:rsidR="0077669D">
        <w:rPr>
          <w:lang w:val="hr-HR"/>
        </w:rPr>
        <w:t>S: 010067462, OIB: 78308146993.</w:t>
      </w:r>
    </w:p>
    <w:p w:rsidRDefault="0077669D" w:rsidP="00CA6F86" w:rsidR="0077669D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II. Za stečajnog upravitelja imenuje se </w:t>
      </w:r>
      <w:r w:rsidR="009E5A77">
        <w:rPr>
          <w:szCs w:val="24"/>
          <w:lang w:val="hr-HR"/>
        </w:rPr>
        <w:t>IVAN PRPIĆ, Zagreb</w:t>
      </w:r>
      <w:r w:rsidR="00460391">
        <w:rPr>
          <w:szCs w:val="24"/>
          <w:lang w:val="hr-HR"/>
        </w:rPr>
        <w:t>,</w:t>
      </w:r>
      <w:r w:rsidR="009E5A77">
        <w:rPr>
          <w:szCs w:val="24"/>
          <w:lang w:val="hr-HR"/>
        </w:rPr>
        <w:t xml:space="preserve"> Hruševečka cesta 11,</w:t>
      </w:r>
      <w:r w:rsidR="00460391">
        <w:rPr>
          <w:szCs w:val="24"/>
          <w:lang w:val="hr-HR"/>
        </w:rPr>
        <w:t xml:space="preserve"> OIB:</w:t>
      </w:r>
      <w:r w:rsidR="009E5A77">
        <w:rPr>
          <w:szCs w:val="24"/>
          <w:lang w:val="hr-HR"/>
        </w:rPr>
        <w:t xml:space="preserve"> 16795120342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571DD3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624FF2">
        <w:rPr>
          <w:szCs w:val="24"/>
          <w:lang w:val="hr-HR"/>
        </w:rPr>
        <w:t xml:space="preserve"> </w:t>
      </w:r>
      <w:r w:rsidR="0077669D">
        <w:rPr>
          <w:lang w:val="hr-HR"/>
        </w:rPr>
        <w:t xml:space="preserve">METAL – TRADE   društvo s ograničenom odgovornošću, za trgovinu, reciklažu, proizvodnju i usluge,  Virovitica, Ivana Kapistrana 5A, </w:t>
      </w:r>
      <w:r w:rsidR="0077669D" w:rsidRPr="000664E3">
        <w:rPr>
          <w:lang w:val="hr-HR"/>
        </w:rPr>
        <w:t>MB</w:t>
      </w:r>
      <w:r w:rsidR="0077669D">
        <w:rPr>
          <w:lang w:val="hr-HR"/>
        </w:rPr>
        <w:t>S: 010067462, OIB: 78308146993.</w:t>
      </w:r>
    </w:p>
    <w:p w:rsidRDefault="0077669D" w:rsidP="00CA6F86" w:rsidR="0077669D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77669D">
        <w:rPr>
          <w:rFonts w:cs="Times New Roman" w:eastAsia="Times New Roman" w:hAnsi="Times New Roman" w:ascii="Times New Roman"/>
          <w:sz w:val="24"/>
          <w:szCs w:val="24"/>
          <w:lang w:eastAsia="hr-HR"/>
        </w:rPr>
        <w:t>25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7669D">
        <w:rPr>
          <w:rFonts w:cs="Times New Roman" w:eastAsia="Times New Roman" w:hAnsi="Times New Roman" w:ascii="Times New Roman"/>
          <w:sz w:val="24"/>
          <w:szCs w:val="24"/>
          <w:lang w:eastAsia="hr-HR"/>
        </w:rPr>
        <w:t>siječnja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</w:t>
      </w:r>
      <w:r w:rsidR="0077669D">
        <w:rPr>
          <w:rFonts w:cs="Times New Roman" w:eastAsia="Times New Roman" w:hAnsi="Times New Roman" w:ascii="Times New Roman"/>
          <w:sz w:val="24"/>
          <w:szCs w:val="24"/>
          <w:lang w:eastAsia="hr-HR"/>
        </w:rPr>
        <w:t>6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DB2A06">
        <w:rPr>
          <w:rFonts w:cs="Times New Roman" w:eastAsia="Times New Roman" w:hAnsi="Times New Roman" w:ascii="Times New Roman"/>
          <w:sz w:val="24"/>
          <w:szCs w:val="24"/>
          <w:lang w:eastAsia="hr-HR"/>
        </w:rPr>
        <w:t>09,20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77669D">
        <w:rPr>
          <w:szCs w:val="24"/>
          <w:lang w:val="hr-HR"/>
        </w:rPr>
        <w:t>184</w:t>
      </w:r>
      <w:r w:rsidRPr="00FE7FBF">
        <w:rPr>
          <w:szCs w:val="24"/>
          <w:lang w:val="hr-HR"/>
        </w:rPr>
        <w:t>/2015-2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 xml:space="preserve">, koji je objavljen na </w:t>
      </w:r>
      <w:r w:rsidRPr="00FE7FBF">
        <w:rPr>
          <w:szCs w:val="24"/>
          <w:lang w:val="hr-HR"/>
        </w:rPr>
        <w:lastRenderedPageBreak/>
        <w:t>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684E61">
        <w:rPr>
          <w:szCs w:val="24"/>
          <w:lang w:val="hr-HR"/>
        </w:rPr>
        <w:t>13</w:t>
      </w:r>
      <w:r w:rsidR="00864F33">
        <w:rPr>
          <w:szCs w:val="24"/>
          <w:lang w:val="hr-HR"/>
        </w:rPr>
        <w:t>. studenoga</w:t>
      </w:r>
      <w:r w:rsidRPr="00FE7FBF">
        <w:rPr>
          <w:szCs w:val="24"/>
          <w:lang w:val="hr-HR"/>
        </w:rPr>
        <w:t xml:space="preserve"> 2015.,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77669D">
        <w:rPr>
          <w:szCs w:val="24"/>
          <w:lang w:val="hr-HR"/>
        </w:rPr>
        <w:t>25</w:t>
      </w:r>
      <w:r w:rsidR="00CA6F86" w:rsidRPr="00FE7FBF">
        <w:rPr>
          <w:szCs w:val="24"/>
          <w:lang w:val="hr-HR"/>
        </w:rPr>
        <w:t xml:space="preserve">. </w:t>
      </w:r>
      <w:r w:rsidR="0077669D">
        <w:rPr>
          <w:szCs w:val="24"/>
          <w:lang w:val="hr-HR"/>
        </w:rPr>
        <w:t>siječnja</w:t>
      </w:r>
      <w:r w:rsidR="00CA6F86" w:rsidRPr="00FE7FBF">
        <w:rPr>
          <w:szCs w:val="24"/>
          <w:lang w:val="hr-HR"/>
        </w:rPr>
        <w:t xml:space="preserve"> 201</w:t>
      </w:r>
      <w:r w:rsidR="0077669D">
        <w:rPr>
          <w:szCs w:val="24"/>
          <w:lang w:val="hr-HR"/>
        </w:rPr>
        <w:t>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C3066C">
        <w:rPr>
          <w:szCs w:val="24"/>
          <w:lang w:val="hr-HR"/>
        </w:rPr>
        <w:t>25</w:t>
      </w:r>
      <w:r>
        <w:rPr>
          <w:szCs w:val="24"/>
          <w:lang w:val="hr-HR"/>
        </w:rPr>
        <w:t>.</w:t>
      </w:r>
      <w:r w:rsidR="00C3066C">
        <w:rPr>
          <w:szCs w:val="24"/>
          <w:lang w:val="hr-HR"/>
        </w:rPr>
        <w:t>01.2016</w:t>
      </w:r>
      <w:r>
        <w:rPr>
          <w:szCs w:val="24"/>
          <w:lang w:val="hr-HR"/>
        </w:rPr>
        <w:t>.</w:t>
      </w:r>
      <w:r w:rsidR="00C3066C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4C98" w:rsidR="00704C98">
      <w:r>
        <w:separator/>
      </w:r>
    </w:p>
  </w:endnote>
  <w:endnote w:id="0" w:type="continuationSeparator">
    <w:p w:rsidRDefault="00704C98" w:rsidR="00704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4C98" w:rsidR="00704C98">
      <w:r>
        <w:separator/>
      </w:r>
    </w:p>
  </w:footnote>
  <w:footnote w:id="0" w:type="continuationSeparator">
    <w:p w:rsidRDefault="00704C98" w:rsidR="00704C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46A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460391">
      <w:t>1</w:t>
    </w:r>
    <w:r w:rsidR="00350DD2">
      <w:t>8</w:t>
    </w:r>
    <w:r w:rsidR="00C3066C">
      <w:t>4</w:t>
    </w:r>
    <w:r w:rsidR="00864F33">
      <w:t>/2015-</w:t>
    </w:r>
    <w:r w:rsidR="00C3066C">
      <w:t>4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69CC"/>
    <w:rsid w:val="00042B03"/>
    <w:rsid w:val="00060F34"/>
    <w:rsid w:val="000664E3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33D9"/>
    <w:rsid w:val="001035FC"/>
    <w:rsid w:val="001049A2"/>
    <w:rsid w:val="00125BA8"/>
    <w:rsid w:val="00150B9A"/>
    <w:rsid w:val="00173939"/>
    <w:rsid w:val="00177126"/>
    <w:rsid w:val="001903AC"/>
    <w:rsid w:val="001A2E90"/>
    <w:rsid w:val="001A654E"/>
    <w:rsid w:val="001C54E5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40357"/>
    <w:rsid w:val="00340A2E"/>
    <w:rsid w:val="0034365E"/>
    <w:rsid w:val="00350DD2"/>
    <w:rsid w:val="00357225"/>
    <w:rsid w:val="00360085"/>
    <w:rsid w:val="00362FCC"/>
    <w:rsid w:val="00367C12"/>
    <w:rsid w:val="00377E34"/>
    <w:rsid w:val="003856E4"/>
    <w:rsid w:val="003A233F"/>
    <w:rsid w:val="003B6296"/>
    <w:rsid w:val="003D01C0"/>
    <w:rsid w:val="003D515F"/>
    <w:rsid w:val="00400DCA"/>
    <w:rsid w:val="00405657"/>
    <w:rsid w:val="00411530"/>
    <w:rsid w:val="004368C8"/>
    <w:rsid w:val="00455F21"/>
    <w:rsid w:val="00460391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701DB2"/>
    <w:rsid w:val="00704C98"/>
    <w:rsid w:val="00725BCB"/>
    <w:rsid w:val="007441A3"/>
    <w:rsid w:val="0076259E"/>
    <w:rsid w:val="0077669D"/>
    <w:rsid w:val="007A0BFE"/>
    <w:rsid w:val="007F06DD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E0172"/>
    <w:rsid w:val="008E79FB"/>
    <w:rsid w:val="008F1AD1"/>
    <w:rsid w:val="008F42A8"/>
    <w:rsid w:val="00915920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C431F"/>
    <w:rsid w:val="009E5A77"/>
    <w:rsid w:val="00A042BF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34539"/>
    <w:rsid w:val="00B41B09"/>
    <w:rsid w:val="00B5740C"/>
    <w:rsid w:val="00B6308A"/>
    <w:rsid w:val="00B73A06"/>
    <w:rsid w:val="00B8457C"/>
    <w:rsid w:val="00B90012"/>
    <w:rsid w:val="00B964B2"/>
    <w:rsid w:val="00BB516E"/>
    <w:rsid w:val="00BD3171"/>
    <w:rsid w:val="00BD5F72"/>
    <w:rsid w:val="00BD6006"/>
    <w:rsid w:val="00C243C3"/>
    <w:rsid w:val="00C25D49"/>
    <w:rsid w:val="00C3066C"/>
    <w:rsid w:val="00C34217"/>
    <w:rsid w:val="00C54571"/>
    <w:rsid w:val="00C614A5"/>
    <w:rsid w:val="00C61FA1"/>
    <w:rsid w:val="00C65E0A"/>
    <w:rsid w:val="00C805D6"/>
    <w:rsid w:val="00C80CB2"/>
    <w:rsid w:val="00C84F59"/>
    <w:rsid w:val="00CA3E82"/>
    <w:rsid w:val="00CA6F86"/>
    <w:rsid w:val="00CB2D3D"/>
    <w:rsid w:val="00CC2653"/>
    <w:rsid w:val="00CC27DC"/>
    <w:rsid w:val="00D044DB"/>
    <w:rsid w:val="00D14AEC"/>
    <w:rsid w:val="00D20471"/>
    <w:rsid w:val="00D24F6E"/>
    <w:rsid w:val="00D26985"/>
    <w:rsid w:val="00D273EA"/>
    <w:rsid w:val="00D32CB1"/>
    <w:rsid w:val="00D52F5E"/>
    <w:rsid w:val="00D53FF2"/>
    <w:rsid w:val="00D55C6C"/>
    <w:rsid w:val="00D73E9E"/>
    <w:rsid w:val="00DA5CB7"/>
    <w:rsid w:val="00DB2A06"/>
    <w:rsid w:val="00DC2CE3"/>
    <w:rsid w:val="00DE22C5"/>
    <w:rsid w:val="00E01AAA"/>
    <w:rsid w:val="00E24C28"/>
    <w:rsid w:val="00E30A81"/>
    <w:rsid w:val="00E31EE1"/>
    <w:rsid w:val="00E55D53"/>
    <w:rsid w:val="00E672E5"/>
    <w:rsid w:val="00E746A5"/>
    <w:rsid w:val="00E83A47"/>
    <w:rsid w:val="00E870EC"/>
    <w:rsid w:val="00E87E62"/>
    <w:rsid w:val="00E92386"/>
    <w:rsid w:val="00EA1CE3"/>
    <w:rsid w:val="00EA5BD4"/>
    <w:rsid w:val="00EA5E49"/>
    <w:rsid w:val="00EC1878"/>
    <w:rsid w:val="00F01E13"/>
    <w:rsid w:val="00F06728"/>
    <w:rsid w:val="00F24118"/>
    <w:rsid w:val="00F6173C"/>
    <w:rsid w:val="00F618BD"/>
    <w:rsid w:val="00F76558"/>
    <w:rsid w:val="00F86C29"/>
    <w:rsid w:val="00FD0DBB"/>
    <w:rsid w:val="00FD21BA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746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46A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46A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46A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46A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746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46A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46A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46A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46A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St-184/2015</izvorni_sadrzaj>
    <derivirana_varijabla naziv="DomainObject.Predmet.OznakaBroj_1">St-184/2015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METAL-TRADE d.o.o. za trgovinu, reciklažu, proizvodnju i usluge, Virovitica zastupanog po punomoćniku Igor Vargović; ZOU Ante Gluić &amp; Šime Ninčević</izvorni_sadrzaj>
    <derivirana_varijabla naziv="DomainObject.Predmet.ProtustrankaFormated_1">  METAL-TRADE d.o.o. za trgovinu, reciklažu, proizvodnju i usluge, Virovitica zastupanog po punomoćniku Igor Vargović; ZOU Ante Gluić &amp; Šime Ninčević</derivirana_varijabla>
  </DomainObject.Predmet.ProtustrankaFormated>
  <DomainObject.Predmet.ProtustrankaFormatedOIB>
    <izvorni_sadrzaj>  METAL-TRADE d.o.o. za trgovinu, reciklažu, proizvodnju i usluge, Virovitica, OIB 78308146993 zastupanog po punomoćniku Igor Vargović; ZOU Ante Gluić &amp; Šime Ninčević</izvorni_sadrzaj>
    <derivirana_varijabla naziv="DomainObject.Predmet.ProtustrankaFormatedOIB_1">  METAL-TRADE d.o.o. za trgovinu, reciklažu, proizvodnju i usluge, Virovitica, OIB 78308146993 zastupanog po punomoćniku Igor Vargović; ZOU Ante Gluić &amp; Šime Ninčević</derivirana_varijabla>
  </DomainObject.Predmet.ProtustrankaFormatedOIB>
  <DomainObject.Predmet.ProtustrankaFormatedWithAdress>
    <izvorni_sadrzaj> METAL-TRADE d.o.o. za trgovinu, reciklažu, proizvodnju i usluge, Virovitica, Ivana Kapistrana 5/A, 33000 Virovitica zastupanog po punomoćniku Igor Vargović; ZOU Ante Gluić &amp; Šime Ninčević</izvorni_sadrzaj>
    <derivirana_varijabla naziv="DomainObject.Predmet.ProtustrankaFormatedWithAdress_1"> METAL-TRADE d.o.o. za trgovinu, reciklažu, proizvodnju i usluge, Virovitica, Ivana Kapistrana 5/A, 33000 Virovitica zastupanog po punomoćniku Igor Vargović; ZOU Ante Gluić &amp; Šime Ninčević</derivirana_varijabla>
  </DomainObject.Predmet.ProtustrankaFormatedWithAdress>
  <DomainObject.Predmet.ProtustrankaFormatedWithAdressOIB>
    <izvorni_sadrzaj> METAL-TRADE d.o.o. za trgovinu, reciklažu, proizvodnju i usluge, Virovitica, OIB 78308146993, Ivana Kapistrana 5/A, 33000 Virovitica zastupanog po punomoćniku Igor Vargović; ZOU Ante Gluić &amp; Šime Ninčević</izvorni_sadrzaj>
    <derivirana_varijabla naziv="DomainObject.Predmet.ProtustrankaFormatedWithAdressOIB_1"> METAL-TRADE d.o.o. za trgovinu, reciklažu, proizvodnju i usluge, Virovitica, OIB 78308146993, Ivana Kapistrana 5/A, 33000 Virovitica zastupanog po punomoćniku Igor Vargović; ZOU Ante Gluić &amp; Šime Ninčević</derivirana_varijabla>
  </DomainObject.Predmet.ProtustrankaFormatedWithAdressOIB>
  <DomainObject.Predmet.ProtustrankaWithAdress>
    <izvorni_sadrzaj>METAL-TRADE d.o.o. za trgovinu, reciklažu, proizvodnju i usluge, Virovitica Ivana Kapistrana 5/A, 33000 Virovitica</izvorni_sadrzaj>
    <derivirana_varijabla naziv="DomainObject.Predmet.ProtustrankaWithAdress_1">METAL-TRADE d.o.o. za trgovinu, reciklažu, proizvodnju i usluge, Virovitica Ivana Kapistrana 5/A, 33000 Virovitica</derivirana_varijabla>
  </DomainObject.Predmet.ProtustrankaWithAdress>
  <DomainObject.Predmet.ProtustrankaWithAdressOIB>
    <izvorni_sadrzaj>METAL-TRADE d.o.o. za trgovinu, reciklažu, proizvodnju i usluge, Virovitica, OIB 78308146993, Ivana Kapistrana 5/A, 33000 Virovitica</izvorni_sadrzaj>
    <derivirana_varijabla naziv="DomainObject.Predmet.ProtustrankaWithAdressOIB_1">METAL-TRADE d.o.o. za trgovinu, reciklažu, proizvodnju i usluge, Virovitica, OIB 78308146993, Ivana Kapistrana 5/A, 33000 Virovitica</derivirana_varijabla>
  </DomainObject.Predmet.ProtustrankaWithAdressOIB>
  <DomainObject.Predmet.ProtustrankaNazivFormated>
    <izvorni_sadrzaj>METAL-TRADE d.o.o. za trgovinu, reciklažu, proizvodnju i usluge, Virovitica</izvorni_sadrzaj>
    <derivirana_varijabla naziv="DomainObject.Predmet.ProtustrankaNazivFormated_1">METAL-TRADE d.o.o. za trgovinu, reciklažu, proizvodnju i usluge, Virovitica</derivirana_varijabla>
  </DomainObject.Predmet.ProtustrankaNazivFormated>
  <DomainObject.Predmet.ProtustrankaNazivFormatedOIB>
    <izvorni_sadrzaj>METAL-TRADE d.o.o. za trgovinu, reciklažu, proizvodnju i usluge, Virovitica, OIB 78308146993</izvorni_sadrzaj>
    <derivirana_varijabla naziv="DomainObject.Predmet.ProtustrankaNazivFormatedOIB_1">METAL-TRADE d.o.o. za trgovinu, reciklažu, proizvodnju i usluge, Virovitica, OIB 78308146993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METAL-TRADE d.o.o. za trgovinu, reciklažu, proizvodnju i usluge, Virovitica zastupanog po punomoćniku Igor Vargović; ZOU Ante Gluić &amp; Šime Ninčević</item>
    </izvorni_sadrzaj>
    <derivirana_varijabla naziv="DomainObject.Predmet.ProtuStrankaListFormated_1">
      <item>METAL-TRADE d.o.o. za trgovinu, reciklažu, proizvodnju i usluge, Virovitica zastupanog po punomoćniku Igor Vargović; ZOU Ante Gluić &amp; Šime Ninčević</item>
    </derivirana_varijabla>
  </DomainObject.Predmet.ProtuStrankaListFormated>
  <DomainObject.Predmet.ProtuStrankaListFormatedOIB>
    <izvorni_sadrzaj>
      <item>METAL-TRADE d.o.o. za trgovinu, reciklažu, proizvodnju i usluge, Virovitica, OIB 78308146993 zastupanog po punomoćniku Igor Vargović; ZOU Ante Gluić &amp; Šime Ninčević</item>
    </izvorni_sadrzaj>
    <derivirana_varijabla naziv="DomainObject.Predmet.ProtuStrankaListFormatedOIB_1">
      <item>METAL-TRADE d.o.o. za trgovinu, reciklažu, proizvodnju i usluge, Virovitica, OIB 78308146993 zastupanog po punomoćniku Igor Vargović; ZOU Ante Gluić &amp; Šime Ninčević</item>
    </derivirana_varijabla>
  </DomainObject.Predmet.ProtuStrankaListFormatedOIB>
  <DomainObject.Predmet.ProtuStrankaListFormatedWithAdress>
    <izvorni_sadrzaj>
      <item>METAL-TRADE d.o.o. za trgovinu, reciklažu, proizvodnju i usluge, Virovitica, Ivana Kapistrana 5/A, 33000 Virovitica zastupanog po punomoćniku Igor Vargović; ZOU Ante Gluić &amp; Šime Ninčević</item>
    </izvorni_sadrzaj>
    <derivirana_varijabla naziv="DomainObject.Predmet.ProtuStrankaListFormatedWithAdress_1">
      <item>METAL-TRADE d.o.o. za trgovinu, reciklažu, proizvodnju i usluge, Virovitica, Ivana Kapistrana 5/A, 33000 Virovitica zastupanog po punomoćniku Igor Vargović; ZOU Ante Gluić &amp; Šime Ninčević</item>
    </derivirana_varijabla>
  </DomainObject.Predmet.ProtuStrankaListFormatedWithAdress>
  <DomainObject.Predmet.ProtuStrankaListFormatedWithAdressOIB>
    <izvorni_sadrzaj>
      <item>METAL-TRADE d.o.o. za trgovinu, reciklažu, proizvodnju i usluge, Virovitica, OIB 78308146993, Ivana Kapistrana 5/A, 33000 Virovitica zastupanog po punomoćniku Igor Vargović; ZOU Ante Gluić &amp; Šime Ninčević</item>
    </izvorni_sadrzaj>
    <derivirana_varijabla naziv="DomainObject.Predmet.ProtuStrankaListFormatedWithAdressOIB_1">
      <item>METAL-TRADE d.o.o. za trgovinu, reciklažu, proizvodnju i usluge, Virovitica, OIB 78308146993, Ivana Kapistrana 5/A, 33000 Virovitica zastupanog po punomoćniku Igor Vargović; ZOU Ante Gluić &amp; Šime Ninčević</item>
    </derivirana_varijabla>
  </DomainObject.Predmet.ProtuStrankaListFormatedWithAdressOIB>
  <DomainObject.Predmet.ProtuStrankaListNazivFormated>
    <izvorni_sadrzaj>
      <item>METAL-TRADE d.o.o. za trgovinu, reciklažu, proizvodnju i usluge, Virovitica</item>
    </izvorni_sadrzaj>
    <derivirana_varijabla naziv="DomainObject.Predmet.ProtuStrankaListNazivFormated_1">
      <item>METAL-TRADE d.o.o. za trgovinu, reciklažu, proizvodnju i usluge, Virovitica</item>
    </derivirana_varijabla>
  </DomainObject.Predmet.ProtuStrankaListNazivFormated>
  <DomainObject.Predmet.ProtuStrankaListNazivFormatedOIB>
    <izvorni_sadrzaj>
      <item>METAL-TRADE d.o.o. za trgovinu, reciklažu, proizvodnju i usluge, Virovitica, OIB 78308146993</item>
    </izvorni_sadrzaj>
    <derivirana_varijabla naziv="DomainObject.Predmet.ProtuStrankaListNazivFormatedOIB_1">
      <item>METAL-TRADE d.o.o. za trgovinu, reciklažu, proizvodnju i usluge, Virovitica, OIB 78308146993</item>
    </derivirana_varijabla>
  </DomainObject.Predmet.ProtuStrankaListNazivFormatedOIB>
  <DomainObject.Predmet.OstaliListFormated>
    <izvorni_sadrzaj>
      <item>Igor Vargović punomoćnik sudionika u postupku METAL-TRADE d.o.o. za trgovinu, reciklažu, proizvodnju i usluge, Virovitica</item>
      <item>ZOU Ante Gluić &amp; Šime Ninčević punomoćnik sudionika u postupku METAL-TRADE d.o.o. za trgovinu, reciklažu, proizvodnju i usluge, Virovitica</item>
    </izvorni_sadrzaj>
    <derivirana_varijabla naziv="DomainObject.Predmet.OstaliListFormated_1">
      <item>Igor Vargović punomoćnik sudionika u postupku METAL-TRADE d.o.o. za trgovinu, reciklažu, proizvodnju i usluge, Virovitica</item>
      <item>ZOU Ante Gluić &amp; Šime Ninčević punomoćnik sudionika u postupku METAL-TRADE d.o.o. za trgovinu, reciklažu, proizvodnju i usluge, Virovitica</item>
    </derivirana_varijabla>
  </DomainObject.Predmet.OstaliListFormated>
  <DomainObject.Predmet.OstaliListFormatedOIB>
    <izvorni_sadrzaj>
      <item>Igor Vargović punomoćnik sudionika u postupku METAL-TRADE d.o.o. za trgovinu, reciklažu, proizvodnju i usluge, Virovitica</item>
      <item>ZOU Ante Gluić &amp; Šime Ninčević punomoćnik sudionika u postupku METAL-TRADE d.o.o. za trgovinu, reciklažu, proizvodnju i usluge, Virovitica</item>
    </izvorni_sadrzaj>
    <derivirana_varijabla naziv="DomainObject.Predmet.OstaliListFormatedOIB_1">
      <item>Igor Vargović punomoćnik sudionika u postupku METAL-TRADE d.o.o. za trgovinu, reciklažu, proizvodnju i usluge, Virovitica</item>
      <item>ZOU Ante Gluić &amp; Šime Ninčević punomoćnik sudionika u postupku METAL-TRADE d.o.o. za trgovinu, reciklažu, proizvodnju i usluge, Virovitica</item>
    </derivirana_varijabla>
  </DomainObject.Predmet.OstaliListFormatedOIB>
  <DomainObject.Predmet.OstaliListFormatedWithAdress>
    <izvorni_sadrzaj>
      <item>Igor Vargović punomoćnik sudionika u postupku METAL-TRADE d.o.o. za trgovinu, reciklažu, proizvodnju i usluge, Virovitica</item>
      <item>ZOU Ante Gluić &amp; Šime Ninčević, Špire Brusine 16, 23000 Zadar punomoćnik sudionika u postupku METAL-TRADE d.o.o. za trgovinu, reciklažu, proizvodnju i usluge, Virovitica</item>
    </izvorni_sadrzaj>
    <derivirana_varijabla naziv="DomainObject.Predmet.OstaliListFormatedWithAdress_1">
      <item>Igor Vargović punomoćnik sudionika u postupku METAL-TRADE d.o.o. za trgovinu, reciklažu, proizvodnju i usluge, Virovitica</item>
      <item>ZOU Ante Gluić &amp; Šime Ninčević, Špire Brusine 16, 23000 Zadar punomoćnik sudionika u postupku METAL-TRADE d.o.o. za trgovinu, reciklažu, proizvodnju i usluge, Virovitica</item>
    </derivirana_varijabla>
  </DomainObject.Predmet.OstaliListFormatedWithAdress>
  <DomainObject.Predmet.OstaliListFormatedWithAdressOIB>
    <izvorni_sadrzaj>
      <item>Igor Vargović punomoćnik sudionika u postupku METAL-TRADE d.o.o. za trgovinu, reciklažu, proizvodnju i usluge, Virovitica</item>
      <item>ZOU Ante Gluić &amp; Šime Ninčević, Špire Brusine 16, 23000 Zadar punomoćnik sudionika u postupku METAL-TRADE d.o.o. za trgovinu, reciklažu, proizvodnju i usluge, Virovitica</item>
    </izvorni_sadrzaj>
    <derivirana_varijabla naziv="DomainObject.Predmet.OstaliListFormatedWithAdressOIB_1">
      <item>Igor Vargović punomoćnik sudionika u postupku METAL-TRADE d.o.o. za trgovinu, reciklažu, proizvodnju i usluge, Virovitica</item>
      <item>ZOU Ante Gluić &amp; Šime Ninčević, Špire Brusine 16, 23000 Zadar punomoćnik sudionika u postupku METAL-TRADE d.o.o. za trgovinu, reciklažu, proizvodnju i usluge, Virovitica</item>
    </derivirana_varijabla>
  </DomainObject.Predmet.OstaliListFormatedWithAdressOIB>
  <DomainObject.Predmet.OstaliListNazivFormated>
    <izvorni_sadrzaj>
      <item>Igor Vargović</item>
      <item>ZOU Ante Gluić &amp; Šime Ninčević</item>
    </izvorni_sadrzaj>
    <derivirana_varijabla naziv="DomainObject.Predmet.OstaliListNazivFormated_1">
      <item>Igor Vargović</item>
      <item>ZOU Ante Gluić &amp; Šime Ninčević</item>
    </derivirana_varijabla>
  </DomainObject.Predmet.OstaliListNazivFormated>
  <DomainObject.Predmet.OstaliListNazivFormatedOIB>
    <izvorni_sadrzaj>
      <item>Igor Vargović</item>
      <item>ZOU Ante Gluić &amp; Šime Ninčević</item>
    </izvorni_sadrzaj>
    <derivirana_varijabla naziv="DomainObject.Predmet.OstaliListNazivFormatedOIB_1">
      <item>Igor Vargović</item>
      <item>ZOU Ante Gluić &amp; Šime Ninčević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METAL-TRADE d.o.o. za trgovinu, reciklažu, proizvodnju i usluge, Virovitica</izvorni_sadrzaj>
    <derivirana_varijabla naziv="DomainObject.Predmet.ProtustrankaIDrugi_1">METAL-TRADE d.o.o. za trgovinu, reciklažu, proizvodnju i usluge, Virovitica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METAL-TRADE d.o.o. za trgovinu, reciklažu, proizvodnju i usluge, Virovitica, OIB 78308146993, Ivana Kapistrana 5/A, 33000 Virovitica</izvorni_sadrzaj>
    <derivirana_varijabla naziv="DomainObject.Predmet.ProtustrankaIDrugiAdressOIB_1">METAL-TRADE d.o.o. za trgovinu, reciklažu, proizvodnju i usluge, Virovitica, OIB 78308146993, Ivana Kapistrana 5/A,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METAL-TRADE d.o.o. za trgovinu, reciklažu, proizvodnju i usluge, Virovitica</item>
      <item>Igor Vargović</item>
      <item>ZOU Ante Gluić &amp; Šime Ninčević</item>
    </izvorni_sadrzaj>
    <derivirana_varijabla naziv="DomainObject.Predmet.SudioniciListNaziv_1">
      <item>FINA, RC ZAGREB, Podružnica Bjelovar</item>
      <item>METAL-TRADE d.o.o. za trgovinu, reciklažu, proizvodnju i usluge, Virovitica</item>
      <item>Igor Vargović</item>
      <item>ZOU Ante Gluić &amp; Šime Ninčević</item>
    </derivirana_varijabla>
  </DomainObject.Predmet.SudioniciListNaziv>
  <DomainObject.Predmet.SudioniciListAdressOIB>
    <izvorni_sadrzaj>
      <item>FINA, RC ZAGREB, Podružnica Bjelovar, OIB 85821130368, F. Supila 4,43000 Bjelovar</item>
      <item>METAL-TRADE d.o.o. za trgovinu, reciklažu, proizvodnju i usluge, Virovitica, OIB 78308146993, Ivana Kapistrana 5/A,33000 Virovitica</item>
      <item>Igor Vargović</item>
      <item>ZOU Ante Gluić &amp; Šime Ninčević, Špire Brusine 16,23000 Zadar</item>
    </izvorni_sadrzaj>
    <derivirana_varijabla naziv="DomainObject.Predmet.SudioniciListAdressOIB_1">
      <item>FINA, RC ZAGREB, Podružnica Bjelovar, OIB 85821130368, F. Supila 4,43000 Bjelovar</item>
      <item>METAL-TRADE d.o.o. za trgovinu, reciklažu, proizvodnju i usluge, Virovitica, OIB 78308146993, Ivana Kapistrana 5/A,33000 Virovitica</item>
      <item>Igor Vargović</item>
      <item>ZOU Ante Gluić &amp; Šime Ninčević, Špire Brusine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78308146993</item>
      <item>, OIB null</item>
      <item>, OIB null</item>
    </izvorni_sadrzaj>
    <derivirana_varijabla naziv="DomainObject.Predmet.SudioniciListNazivOIB_1">
      <item>, OIB 85821130368</item>
      <item>, OIB 78308146993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B29040-DC48-4139-AC99-F6B81B1217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728</properties:Words>
  <properties:Characters>3963</properties:Characters>
  <properties:Lines>114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5050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2016-01-25T08:08:00Z</dcterms:created>
  <dc:creator>553y7k3</dc:creator>
  <cp:lastModifiedBy>Miroslav Lovreković</cp:lastModifiedBy>
  <cp:lastPrinted>2015-12-30T11:04:00Z</cp:lastPrinted>
  <dcterms:modified xmlns:xsi="http://www.w3.org/2001/XMLSchema-instance" xsi:type="dcterms:W3CDTF">2016-01-25T08:14:00Z</dcterms:modified>
  <cp:revision>8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