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0af8" w14:paraId="b860af8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  <w:t xml:space="preserve">1 </w:t>
      </w:r>
      <w:r w:rsidR="00753E18">
        <w:t>St-</w:t>
      </w:r>
      <w:r w:rsidR="008A0BB8">
        <w:t>2448</w:t>
      </w:r>
      <w:r w:rsidR="00B12127">
        <w:t>/201</w:t>
      </w:r>
      <w:r w:rsidR="00BC02F8">
        <w:t>5</w:t>
      </w:r>
    </w:p>
    <w:p w:rsidRDefault="00AC6069" w:rsidP="00C63AB0" w:rsidR="00AC6069">
      <w:pPr>
        <w:pStyle w:val="Naslov1"/>
        <w:jc w:val="both"/>
      </w:pPr>
    </w:p>
    <w:p w:rsidRDefault="00753E18" w:rsidP="00C63AB0" w:rsid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4446D" w:rsidP="0004446D" w:rsidR="0004446D" w:rsidRPr="0004446D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AC6069" w:rsidR="00FE6BC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8A0BB8" w:rsidRPr="008A0BB8">
        <w:rPr>
          <w:lang w:val="hr-HR"/>
        </w:rPr>
        <w:t>TIRKIZ GRADNJA d.o.o.</w:t>
      </w:r>
      <w:r w:rsidR="009C67D3">
        <w:rPr>
          <w:lang w:val="hr-HR"/>
        </w:rPr>
        <w:t>,</w:t>
      </w:r>
      <w:r w:rsidR="00AC2B56">
        <w:rPr>
          <w:lang w:val="hr-HR"/>
        </w:rPr>
        <w:t xml:space="preserve"> </w:t>
      </w:r>
      <w:r w:rsidR="008A0BB8" w:rsidRPr="008A0BB8">
        <w:rPr>
          <w:lang w:val="hr-HR"/>
        </w:rPr>
        <w:t>Solin</w:t>
      </w:r>
      <w:r w:rsidR="00DB2586">
        <w:rPr>
          <w:lang w:val="hr-HR"/>
        </w:rPr>
        <w:t xml:space="preserve">, </w:t>
      </w:r>
      <w:r w:rsidR="008A0BB8" w:rsidRPr="008A0BB8">
        <w:rPr>
          <w:lang w:val="hr-HR"/>
        </w:rPr>
        <w:t>Put Arapovca 5</w:t>
      </w:r>
      <w:r w:rsidR="00886C13">
        <w:rPr>
          <w:lang w:val="hr-HR"/>
        </w:rPr>
        <w:t xml:space="preserve">, OIB: </w:t>
      </w:r>
      <w:r w:rsidR="008A0BB8" w:rsidRPr="008A0BB8">
        <w:rPr>
          <w:lang w:val="hr-HR"/>
        </w:rPr>
        <w:t>45478689059</w:t>
      </w:r>
      <w:r w:rsidR="00886C13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A00AC8">
        <w:rPr>
          <w:lang w:val="hr-HR"/>
        </w:rPr>
        <w:t>26</w:t>
      </w:r>
      <w:r w:rsidR="00B51C83">
        <w:rPr>
          <w:lang w:val="hr-HR"/>
        </w:rPr>
        <w:t>. siječnja 2017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6B7756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</w:t>
      </w:r>
      <w:r w:rsidR="001C53D9">
        <w:rPr>
          <w:lang w:val="hr-HR"/>
        </w:rPr>
        <w:t xml:space="preserve">nad  </w:t>
      </w:r>
      <w:r w:rsidR="008A0BB8">
        <w:rPr>
          <w:lang w:val="hr-HR"/>
        </w:rPr>
        <w:t>TIRKIZ GRADNJA d.o.o., Solin, Put Arapovca 5, OIB: 45478689059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B51C83">
        <w:rPr>
          <w:lang w:val="hr-HR"/>
        </w:rPr>
        <w:t>2</w:t>
      </w:r>
      <w:r w:rsidR="00A00AC8">
        <w:rPr>
          <w:lang w:val="hr-HR"/>
        </w:rPr>
        <w:t>6</w:t>
      </w:r>
      <w:r w:rsidR="00B51C83">
        <w:rPr>
          <w:lang w:val="hr-HR"/>
        </w:rPr>
        <w:t>. siječnja 2017</w:t>
      </w:r>
      <w:r w:rsidR="00BA6A17">
        <w:rPr>
          <w:lang w:val="hr-HR"/>
        </w:rPr>
        <w:t>. godine u 1</w:t>
      </w:r>
      <w:r w:rsidR="007C5B96">
        <w:rPr>
          <w:lang w:val="hr-HR"/>
        </w:rPr>
        <w:t>2</w:t>
      </w:r>
      <w:r w:rsidR="00DB2586">
        <w:rPr>
          <w:lang w:val="hr-HR"/>
        </w:rPr>
        <w:t>:</w:t>
      </w:r>
      <w:r w:rsidR="002D3849">
        <w:rPr>
          <w:lang w:val="hr-HR"/>
        </w:rPr>
        <w:t>3</w:t>
      </w:r>
      <w:r w:rsidR="00B51C83">
        <w:rPr>
          <w:lang w:val="hr-HR"/>
        </w:rPr>
        <w:t>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AC6069" w:rsidR="00D861DC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CB0B6F">
        <w:t>Renato Sabljić iz Zagreba, Zdenački zavoj 14, OIB: 74644810692</w:t>
      </w:r>
      <w:r w:rsidR="00886C13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1C53D9">
        <w:rPr>
          <w:lang w:val="hr-HR"/>
        </w:rPr>
        <w:t xml:space="preserve">nad  </w:t>
      </w:r>
      <w:r w:rsidR="008A0BB8">
        <w:rPr>
          <w:lang w:val="hr-HR"/>
        </w:rPr>
        <w:t>TIRKIZ GRADNJA d.o.o., Solin, Put Arapovca 5, OIB: 45478689059</w:t>
      </w:r>
      <w:r w:rsidR="00886C13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6B7756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2D3849">
        <w:rPr>
          <w:lang w:val="hr-HR"/>
        </w:rPr>
        <w:t>1.12</w:t>
      </w:r>
      <w:r w:rsidR="002E1420">
        <w:rPr>
          <w:lang w:val="hr-HR"/>
        </w:rPr>
        <w:t>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1C53D9">
        <w:rPr>
          <w:lang w:val="hr-HR"/>
        </w:rPr>
        <w:t xml:space="preserve">nad  </w:t>
      </w:r>
      <w:r w:rsidR="008A0BB8">
        <w:rPr>
          <w:lang w:val="hr-HR"/>
        </w:rPr>
        <w:t>TIRKIZ GRADNJA d.o.o., Solin, Put Arapovca 5, OIB: 45478689059</w:t>
      </w:r>
      <w:r w:rsidR="0004446D">
        <w:rPr>
          <w:lang w:val="hr-HR"/>
        </w:rPr>
        <w:t>.</w:t>
      </w:r>
      <w:r w:rsidR="001E7090">
        <w:rPr>
          <w:lang w:val="hr-HR"/>
        </w:rPr>
        <w:t xml:space="preserve"> </w:t>
      </w:r>
      <w:r w:rsidR="0004446D">
        <w:rPr>
          <w:lang w:val="hr-HR"/>
        </w:rPr>
        <w:t xml:space="preserve"> 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0C6065">
        <w:rPr>
          <w:lang w:val="hr-HR"/>
        </w:rPr>
        <w:t>1.9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8A0BB8">
        <w:rPr>
          <w:lang w:val="hr-HR"/>
        </w:rPr>
        <w:t>583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8A0BB8">
        <w:rPr>
          <w:lang w:val="hr-HR"/>
        </w:rPr>
        <w:t>5.041,79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AC6069" w:rsidR="002E1420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BD5331">
        <w:rPr>
          <w:lang w:val="hr-HR"/>
        </w:rPr>
        <w:t>3</w:t>
      </w:r>
      <w:r w:rsidR="006B7756">
        <w:rPr>
          <w:lang w:val="hr-HR"/>
        </w:rPr>
        <w:t>.6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</w:t>
      </w:r>
      <w:r w:rsidR="00AC6069">
        <w:rPr>
          <w:lang w:val="hr-HR"/>
        </w:rPr>
        <w:t xml:space="preserve"> </w:t>
      </w:r>
      <w:r w:rsidR="00753E18">
        <w:rPr>
          <w:lang w:val="hr-HR"/>
        </w:rPr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AC6069" w:rsidP="00E11425" w:rsidR="00AC6069">
      <w:pPr>
        <w:jc w:val="both"/>
        <w:rPr>
          <w:lang w:val="hr-HR"/>
        </w:rPr>
      </w:pP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6B7756">
        <w:rPr>
          <w:lang w:val="hr-HR"/>
        </w:rPr>
        <w:t>2</w:t>
      </w:r>
      <w:r w:rsidR="00A00AC8">
        <w:rPr>
          <w:lang w:val="hr-HR"/>
        </w:rPr>
        <w:t>6</w:t>
      </w:r>
      <w:r w:rsidR="006B7756">
        <w:rPr>
          <w:lang w:val="hr-HR"/>
        </w:rPr>
        <w:t>. siječnja 2017</w:t>
      </w:r>
      <w:r>
        <w:rPr>
          <w:lang w:val="hr-HR"/>
        </w:rPr>
        <w:t>. godine.</w:t>
      </w:r>
    </w:p>
    <w:p w:rsidRDefault="00AC6069" w:rsidP="004D791B" w:rsidR="00AC6069">
      <w:pPr>
        <w:ind w:firstLine="708" w:left="2124"/>
        <w:rPr>
          <w:lang w:val="hr-HR"/>
        </w:rPr>
      </w:pPr>
    </w:p>
    <w:p w:rsidRDefault="006B7756" w:rsidP="004D791B" w:rsidR="006B7756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753E18" w:rsidP="00E93C7D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6B7756" w:rsidP="00E93C7D" w:rsidR="006B7756">
      <w:pPr>
        <w:pStyle w:val="Bezproreda"/>
        <w:rPr>
          <w:lang w:val="hr-HR"/>
        </w:rPr>
      </w:pPr>
    </w:p>
    <w:p w:rsidRDefault="006B7756" w:rsidP="00E93C7D" w:rsidR="006B7756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51C83" w:rsidP="00753E18" w:rsidR="00B51C83">
      <w:pPr>
        <w:jc w:val="both"/>
        <w:rPr>
          <w:lang w:val="hr-HR"/>
        </w:rPr>
      </w:pPr>
    </w:p>
    <w:p w:rsidRDefault="00AC6069" w:rsidP="006D1139" w:rsidR="00AC6069">
      <w:pPr>
        <w:jc w:val="both"/>
        <w:rPr>
          <w:lang w:val="hr-HR"/>
        </w:rPr>
      </w:pPr>
    </w:p>
    <w:p w:rsidRDefault="000C6065" w:rsidP="006D1139" w:rsidR="000C6065">
      <w:pPr>
        <w:jc w:val="both"/>
        <w:rPr>
          <w:lang w:val="hr-HR"/>
        </w:rPr>
      </w:pPr>
    </w:p>
    <w:p w:rsidRDefault="000C6065" w:rsidP="006D1139" w:rsidR="000C606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</w:t>
      </w:r>
      <w:r w:rsidR="00952975">
        <w:t xml:space="preserve"> </w:t>
      </w:r>
      <w:r w:rsidR="00FA24E5">
        <w:t xml:space="preserve"> </w:t>
      </w:r>
      <w:r>
        <w:t xml:space="preserve">nakon  pravomoćnosti </w:t>
      </w:r>
    </w:p>
    <w:sectPr w:rsidSect="00AC6069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014C" w:rsidP="00AC6069" w:rsidR="00EE014C">
      <w:r>
        <w:separator/>
      </w:r>
    </w:p>
  </w:endnote>
  <w:endnote w:id="0" w:type="continuationSeparator">
    <w:p w:rsidRDefault="00EE014C" w:rsidP="00AC6069" w:rsidR="00EE0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014C" w:rsidP="00AC6069" w:rsidR="00EE014C">
      <w:r>
        <w:separator/>
      </w:r>
    </w:p>
  </w:footnote>
  <w:footnote w:id="0" w:type="continuationSeparator">
    <w:p w:rsidRDefault="00EE014C" w:rsidP="00AC6069" w:rsidR="00EE01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559838"/>
      <w:docPartObj>
        <w:docPartGallery w:val="Page Numbers (Top of Page)"/>
        <w:docPartUnique/>
      </w:docPartObj>
    </w:sdtPr>
    <w:sdtEndPr/>
    <w:sdtContent>
      <w:p w:rsidRDefault="00AC6069" w:rsidR="00AC6069" w:rsidRPr="00AC6069">
        <w:pPr>
          <w:pStyle w:val="Zaglavlje"/>
          <w:jc w:val="center"/>
        </w:pPr>
        <w:r w:rsidRPr="00AC6069">
          <w:fldChar w:fldCharType="begin"/>
        </w:r>
        <w:r w:rsidRPr="00AC6069">
          <w:instrText>PAGE   \* MERGEFORMAT</w:instrText>
        </w:r>
        <w:r w:rsidRPr="00AC6069">
          <w:fldChar w:fldCharType="separate"/>
        </w:r>
        <w:r w:rsidR="003E1921" w:rsidRPr="003E1921">
          <w:rPr>
            <w:noProof/>
            <w:lang w:val="hr-HR"/>
          </w:rPr>
          <w:t>3</w:t>
        </w:r>
        <w:r w:rsidRPr="00AC6069">
          <w:fldChar w:fldCharType="end"/>
        </w:r>
      </w:p>
      <w:p w:rsidRDefault="00AC6069" w:rsidP="00AC6069" w:rsidR="00AC6069">
        <w:pPr>
          <w:pStyle w:val="Zaglavlje"/>
          <w:jc w:val="right"/>
        </w:pPr>
        <w:r w:rsidRPr="00AC6069">
          <w:rPr>
            <w:lang w:val="hr-HR"/>
          </w:rPr>
          <w:t>1 St-</w:t>
        </w:r>
        <w:r w:rsidR="007C5B96">
          <w:rPr>
            <w:lang w:val="hr-HR"/>
          </w:rPr>
          <w:t>2443</w:t>
        </w:r>
        <w:r w:rsidRPr="00AC6069">
          <w:rPr>
            <w:lang w:val="hr-HR"/>
          </w:rPr>
          <w:t>/2015</w:t>
        </w:r>
      </w:p>
    </w:sdtContent>
  </w:sdt>
  <w:p w:rsidRDefault="00AC6069" w:rsidR="00AC606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7639"/>
    <w:rsid w:val="0004446D"/>
    <w:rsid w:val="0005765D"/>
    <w:rsid w:val="00064BCD"/>
    <w:rsid w:val="00083EF3"/>
    <w:rsid w:val="00095786"/>
    <w:rsid w:val="000C6065"/>
    <w:rsid w:val="00112A2B"/>
    <w:rsid w:val="0012115C"/>
    <w:rsid w:val="00172868"/>
    <w:rsid w:val="00192B83"/>
    <w:rsid w:val="001B5CBF"/>
    <w:rsid w:val="001C53D9"/>
    <w:rsid w:val="001C76CF"/>
    <w:rsid w:val="001D3B22"/>
    <w:rsid w:val="001E0B1F"/>
    <w:rsid w:val="001E7090"/>
    <w:rsid w:val="001F78DC"/>
    <w:rsid w:val="002014DC"/>
    <w:rsid w:val="00240944"/>
    <w:rsid w:val="002C37DB"/>
    <w:rsid w:val="002D3849"/>
    <w:rsid w:val="002E1420"/>
    <w:rsid w:val="00307A5F"/>
    <w:rsid w:val="00317494"/>
    <w:rsid w:val="00336ED4"/>
    <w:rsid w:val="00374DDA"/>
    <w:rsid w:val="003A4819"/>
    <w:rsid w:val="003E1921"/>
    <w:rsid w:val="003E4F7E"/>
    <w:rsid w:val="003E4FF9"/>
    <w:rsid w:val="003F7789"/>
    <w:rsid w:val="00435CFD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962D4"/>
    <w:rsid w:val="005F20F8"/>
    <w:rsid w:val="006269DB"/>
    <w:rsid w:val="00651A96"/>
    <w:rsid w:val="00663273"/>
    <w:rsid w:val="006B7756"/>
    <w:rsid w:val="006C59C2"/>
    <w:rsid w:val="006D1139"/>
    <w:rsid w:val="006F24A4"/>
    <w:rsid w:val="00750589"/>
    <w:rsid w:val="00753E18"/>
    <w:rsid w:val="0077341A"/>
    <w:rsid w:val="007C5B96"/>
    <w:rsid w:val="007E3F8B"/>
    <w:rsid w:val="007E41CB"/>
    <w:rsid w:val="007F09AD"/>
    <w:rsid w:val="007F0CA1"/>
    <w:rsid w:val="007F4C05"/>
    <w:rsid w:val="007F71BC"/>
    <w:rsid w:val="0085080C"/>
    <w:rsid w:val="00886C13"/>
    <w:rsid w:val="008A0BB8"/>
    <w:rsid w:val="008B4AA8"/>
    <w:rsid w:val="008C5525"/>
    <w:rsid w:val="008E756C"/>
    <w:rsid w:val="00931BFF"/>
    <w:rsid w:val="0093425F"/>
    <w:rsid w:val="00952975"/>
    <w:rsid w:val="00977268"/>
    <w:rsid w:val="009812C9"/>
    <w:rsid w:val="009C67D3"/>
    <w:rsid w:val="009D58F4"/>
    <w:rsid w:val="00A00AC8"/>
    <w:rsid w:val="00A64824"/>
    <w:rsid w:val="00A80C0F"/>
    <w:rsid w:val="00AB6D0A"/>
    <w:rsid w:val="00AB6E49"/>
    <w:rsid w:val="00AC09D9"/>
    <w:rsid w:val="00AC2B56"/>
    <w:rsid w:val="00AC6069"/>
    <w:rsid w:val="00AF7E80"/>
    <w:rsid w:val="00B01348"/>
    <w:rsid w:val="00B12127"/>
    <w:rsid w:val="00B256B1"/>
    <w:rsid w:val="00B51C83"/>
    <w:rsid w:val="00B63EF5"/>
    <w:rsid w:val="00B74E67"/>
    <w:rsid w:val="00B86B0B"/>
    <w:rsid w:val="00B874FD"/>
    <w:rsid w:val="00BA6A17"/>
    <w:rsid w:val="00BC02F8"/>
    <w:rsid w:val="00BC1B8A"/>
    <w:rsid w:val="00BD35F6"/>
    <w:rsid w:val="00BD5331"/>
    <w:rsid w:val="00BE4D80"/>
    <w:rsid w:val="00C10ADB"/>
    <w:rsid w:val="00C22FCB"/>
    <w:rsid w:val="00C63AB0"/>
    <w:rsid w:val="00C93AE4"/>
    <w:rsid w:val="00CA3327"/>
    <w:rsid w:val="00CB0B6F"/>
    <w:rsid w:val="00CB5DD1"/>
    <w:rsid w:val="00CE6F44"/>
    <w:rsid w:val="00D251CA"/>
    <w:rsid w:val="00D34A81"/>
    <w:rsid w:val="00D47116"/>
    <w:rsid w:val="00D63A31"/>
    <w:rsid w:val="00D670AA"/>
    <w:rsid w:val="00D861DC"/>
    <w:rsid w:val="00D86758"/>
    <w:rsid w:val="00DB2586"/>
    <w:rsid w:val="00DC5E7D"/>
    <w:rsid w:val="00E025CD"/>
    <w:rsid w:val="00E11425"/>
    <w:rsid w:val="00E452DD"/>
    <w:rsid w:val="00E61F0D"/>
    <w:rsid w:val="00E63B84"/>
    <w:rsid w:val="00E72187"/>
    <w:rsid w:val="00E904E8"/>
    <w:rsid w:val="00E93C7D"/>
    <w:rsid w:val="00E95E20"/>
    <w:rsid w:val="00EB6FD2"/>
    <w:rsid w:val="00EB7DEF"/>
    <w:rsid w:val="00EE014C"/>
    <w:rsid w:val="00EF5686"/>
    <w:rsid w:val="00F0111A"/>
    <w:rsid w:val="00F0704E"/>
    <w:rsid w:val="00F133B6"/>
    <w:rsid w:val="00FA24E5"/>
    <w:rsid w:val="00FC4586"/>
    <w:rsid w:val="00FE6BCE"/>
    <w:rsid w:val="00FF5627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E19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9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9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9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9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E19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9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9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9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9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2448</izvorni_sadrzaj>
    <derivirana_varijabla naziv="DomainObject.Predmet.Broj_1">2448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St-2448/2015</izvorni_sadrzaj>
    <derivirana_varijabla naziv="DomainObject.Predmet.OznakaBroj_1">St-2448/2015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TIRKIZ GRADNJA d.o.o. za gradnju i usluge</izvorni_sadrzaj>
    <derivirana_varijabla naziv="DomainObject.Predmet.ProtustrankaFormated_1">  TIRKIZ GRADNJA d.o.o. za gradnju i usluge</derivirana_varijabla>
  </DomainObject.Predmet.ProtustrankaFormated>
  <DomainObject.Predmet.ProtustrankaFormatedOIB>
    <izvorni_sadrzaj>  TIRKIZ GRADNJA d.o.o. za gradnju i usluge, OIB 45478689059</izvorni_sadrzaj>
    <derivirana_varijabla naziv="DomainObject.Predmet.ProtustrankaFormatedOIB_1">  TIRKIZ GRADNJA d.o.o. za gradnju i usluge, OIB 45478689059</derivirana_varijabla>
  </DomainObject.Predmet.ProtustrankaFormatedOIB>
  <DomainObject.Predmet.ProtustrankaFormatedWithAdress>
    <izvorni_sadrzaj> TIRKIZ GRADNJA d.o.o. za gradnju i usluge, Put Arapovca 5, 21210 Solin</izvorni_sadrzaj>
    <derivirana_varijabla naziv="DomainObject.Predmet.ProtustrankaFormatedWithAdress_1"> TIRKIZ GRADNJA d.o.o. za gradnju i usluge, Put Arapovca 5, 21210 Solin</derivirana_varijabla>
  </DomainObject.Predmet.ProtustrankaFormatedWithAdress>
  <DomainObject.Predmet.ProtustrankaFormatedWithAdressOIB>
    <izvorni_sadrzaj> TIRKIZ GRADNJA d.o.o. za gradnju i usluge, OIB 45478689059, Put Arapovca 5, 21210 Solin</izvorni_sadrzaj>
    <derivirana_varijabla naziv="DomainObject.Predmet.ProtustrankaFormatedWithAdressOIB_1"> TIRKIZ GRADNJA d.o.o. za gradnju i usluge, OIB 45478689059, Put Arapovca 5, 21210 Solin</derivirana_varijabla>
  </DomainObject.Predmet.ProtustrankaFormatedWithAdressOIB>
  <DomainObject.Predmet.ProtustrankaWithAdress>
    <izvorni_sadrzaj>TIRKIZ GRADNJA d.o.o. za gradnju i usluge Put Arapovca 5, 21210 Solin</izvorni_sadrzaj>
    <derivirana_varijabla naziv="DomainObject.Predmet.ProtustrankaWithAdress_1">TIRKIZ GRADNJA d.o.o. za gradnju i usluge Put Arapovca 5, 21210 Solin</derivirana_varijabla>
  </DomainObject.Predmet.ProtustrankaWithAdress>
  <DomainObject.Predmet.ProtustrankaWithAdressOIB>
    <izvorni_sadrzaj>TIRKIZ GRADNJA d.o.o. za gradnju i usluge, OIB 45478689059, Put Arapovca 5, 21210 Solin</izvorni_sadrzaj>
    <derivirana_varijabla naziv="DomainObject.Predmet.ProtustrankaWithAdressOIB_1">TIRKIZ GRADNJA d.o.o. za gradnju i usluge, OIB 45478689059, Put Arapovca 5, 21210 Solin</derivirana_varijabla>
  </DomainObject.Predmet.ProtustrankaWithAdressOIB>
  <DomainObject.Predmet.ProtustrankaNazivFormated>
    <izvorni_sadrzaj>TIRKIZ GRADNJA d.o.o. za gradnju i usluge</izvorni_sadrzaj>
    <derivirana_varijabla naziv="DomainObject.Predmet.ProtustrankaNazivFormated_1">TIRKIZ GRADNJA d.o.o. za gradnju i usluge</derivirana_varijabla>
  </DomainObject.Predmet.ProtustrankaNazivFormated>
  <DomainObject.Predmet.ProtustrankaNazivFormatedOIB>
    <izvorni_sadrzaj>TIRKIZ GRADNJA d.o.o. za gradnju i usluge, OIB 45478689059</izvorni_sadrzaj>
    <derivirana_varijabla naziv="DomainObject.Predmet.ProtustrankaNazivFormatedOIB_1">TIRKIZ GRADNJA d.o.o. za gradnju i usluge, OIB 45478689059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5041.79</izvorni_sadrzaj>
    <derivirana_varijabla naziv="DomainObject.Predmet.TrenutnaVrijednost_1">5041.79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TIRKIZ GRADNJA d.o.o. za gradnju i usluge</item>
    </izvorni_sadrzaj>
    <derivirana_varijabla naziv="DomainObject.Predmet.ProtuStrankaListFormated_1">
      <item>TIRKIZ GRADNJA d.o.o. za gradnju i usluge</item>
    </derivirana_varijabla>
  </DomainObject.Predmet.ProtuStrankaListFormated>
  <DomainObject.Predmet.ProtuStrankaListFormatedOIB>
    <izvorni_sadrzaj>
      <item>TIRKIZ GRADNJA d.o.o. za gradnju i usluge, OIB 45478689059</item>
    </izvorni_sadrzaj>
    <derivirana_varijabla naziv="DomainObject.Predmet.ProtuStrankaListFormatedOIB_1">
      <item>TIRKIZ GRADNJA d.o.o. za gradnju i usluge, OIB 45478689059</item>
    </derivirana_varijabla>
  </DomainObject.Predmet.ProtuStrankaListFormatedOIB>
  <DomainObject.Predmet.ProtuStrankaListFormatedWithAdress>
    <izvorni_sadrzaj>
      <item>TIRKIZ GRADNJA d.o.o. za gradnju i usluge, Put Arapovca 5, 21210 Solin</item>
    </izvorni_sadrzaj>
    <derivirana_varijabla naziv="DomainObject.Predmet.ProtuStrankaListFormatedWithAdress_1">
      <item>TIRKIZ GRADNJA d.o.o. za gradnju i usluge, Put Arapovca 5, 21210 Solin</item>
    </derivirana_varijabla>
  </DomainObject.Predmet.ProtuStrankaListFormatedWithAdress>
  <DomainObject.Predmet.ProtuStrankaListFormatedWithAdressOIB>
    <izvorni_sadrzaj>
      <item>TIRKIZ GRADNJA d.o.o. za gradnju i usluge, OIB 45478689059, Put Arapovca 5, 21210 Solin</item>
    </izvorni_sadrzaj>
    <derivirana_varijabla naziv="DomainObject.Predmet.ProtuStrankaListFormatedWithAdressOIB_1">
      <item>TIRKIZ GRADNJA d.o.o. za gradnju i usluge, OIB 45478689059, Put Arapovca 5, 21210 Solin</item>
    </derivirana_varijabla>
  </DomainObject.Predmet.ProtuStrankaListFormatedWithAdressOIB>
  <DomainObject.Predmet.ProtuStrankaListNazivFormated>
    <izvorni_sadrzaj>
      <item>TIRKIZ GRADNJA d.o.o. za gradnju i usluge</item>
    </izvorni_sadrzaj>
    <derivirana_varijabla naziv="DomainObject.Predmet.ProtuStrankaListNazivFormated_1">
      <item>TIRKIZ GRADNJA d.o.o. za gradnju i usluge</item>
    </derivirana_varijabla>
  </DomainObject.Predmet.ProtuStrankaListNazivFormated>
  <DomainObject.Predmet.ProtuStrankaListNazivFormatedOIB>
    <izvorni_sadrzaj>
      <item>TIRKIZ GRADNJA d.o.o. za gradnju i usluge, OIB 45478689059</item>
    </izvorni_sadrzaj>
    <derivirana_varijabla naziv="DomainObject.Predmet.ProtuStrankaListNazivFormatedOIB_1">
      <item>TIRKIZ GRADNJA d.o.o. za gradnju i usluge, OIB 45478689059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TIRKIZ GRADNJA d.o.o. za gradnju i usluge</izvorni_sadrzaj>
    <derivirana_varijabla naziv="DomainObject.Predmet.ProtustrankaIDrugi_1">TIRKIZ GRADNJA d.o.o. za gradnju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TIRKIZ GRADNJA d.o.o. za gradnju i usluge, OIB 45478689059, Put Arapovca 5, 21210 Solin</izvorni_sadrzaj>
    <derivirana_varijabla naziv="DomainObject.Predmet.ProtustrankaIDrugiAdressOIB_1">TIRKIZ GRADNJA d.o.o. za gradnju i usluge, OIB 45478689059, Put Arapovca 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TIRKIZ GRADNJA d.o.o. za gradnju i usluge</item>
      <item>FINANCIJSKA AGENCIJA, RC SPLIT</item>
    </izvorni_sadrzaj>
    <derivirana_varijabla naziv="DomainObject.Predmet.SudioniciListNaziv_1">
      <item>TIRKIZ GRADNJA d.o.o. za gradnju i usluge</item>
      <item>FINANCIJSKA AGENCIJA, RC SPLIT</item>
    </derivirana_varijabla>
  </DomainObject.Predmet.SudioniciListNaziv>
  <DomainObject.Predmet.SudioniciListAdressOIB>
    <izvorni_sadrzaj>
      <item>TIRKIZ GRADNJA d.o.o. za gradnju i usluge, OIB 45478689059, Put Arapovca 5,21210 Solin</item>
      <item>FINANCIJSKA AGENCIJA, RC SPLIT, OIB 85821130368, Mažuranićevo šetalište 24 b,21000 Split</item>
    </izvorni_sadrzaj>
    <derivirana_varijabla naziv="DomainObject.Predmet.SudioniciListAdressOIB_1">
      <item>TIRKIZ GRADNJA d.o.o. za gradnju i usluge, OIB 45478689059, Put Arapovca 5,21210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45478689059</item>
      <item>, OIB 85821130368</item>
    </izvorni_sadrzaj>
    <derivirana_varijabla naziv="DomainObject.Predmet.SudioniciListNazivOIB_1">
      <item>, OIB 45478689059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0B9851-3908-4B2E-8950-D26D4C747F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758</properties:Words>
  <properties:Characters>4027</properties:Characters>
  <properties:Lines>113</properties:Lines>
  <properties:Paragraphs>36</properties:Paragraphs>
  <properties:TotalTime>515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 St-1793/2015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2017-01-24T09:25:00Z</cp:lastPrinted>
  <dcterms:modified xmlns:xsi="http://www.w3.org/2001/XMLSchema-instance" xsi:type="dcterms:W3CDTF">2017-01-26T11:22:00Z</dcterms:modified>
  <cp:revision>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