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19fd" w14:paraId="85619fd" w:rsidRDefault="00C00841" w:rsidP="009535D0" w:rsidR="00AD2515" w:rsidRPr="00885F92">
      <w:pPr>
        <w:tabs>
          <w:tab w:pos="8312" w:val="right"/>
        </w:tabs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515" w:rsidP="009535D0" w:rsidR="00AD2515" w:rsidRPr="00885F92">
      <w:pPr>
        <w:tabs>
          <w:tab w:pos="8312" w:val="right"/>
        </w:tabs>
        <w:rPr>
          <w:b/>
        </w:rPr>
      </w:pPr>
      <w:r w:rsidRPr="00885F92">
        <w:rPr>
          <w:b/>
        </w:rPr>
        <w:tab/>
        <w:t xml:space="preserve">   Posl. br. 18 St-</w:t>
      </w:r>
      <w:r w:rsidR="00FA38F2">
        <w:rPr>
          <w:b/>
        </w:rPr>
        <w:t>2002</w:t>
      </w:r>
      <w:r w:rsidRPr="00885F92">
        <w:rPr>
          <w:b/>
        </w:rPr>
        <w:t>/201</w:t>
      </w:r>
      <w:r>
        <w:rPr>
          <w:b/>
        </w:rPr>
        <w:t>6</w:t>
      </w:r>
    </w:p>
    <w:p w:rsidRDefault="00AD2515" w:rsidP="00215C9F" w:rsidR="00AD2515" w:rsidRPr="00885F92">
      <w:pPr>
        <w:jc w:val="both"/>
        <w:rPr>
          <w:b/>
        </w:rPr>
      </w:pPr>
    </w:p>
    <w:p w:rsidRDefault="00AD2515" w:rsidP="00215C9F" w:rsidR="00AD2515" w:rsidRPr="00885F92">
      <w:pPr>
        <w:jc w:val="both"/>
        <w:rPr>
          <w:b/>
        </w:rPr>
      </w:pPr>
    </w:p>
    <w:p w:rsidRDefault="00AD2515" w:rsidP="00215C9F" w:rsidR="00AD2515" w:rsidRPr="00885F92">
      <w:pPr>
        <w:jc w:val="both"/>
        <w:rPr>
          <w:b/>
        </w:rPr>
      </w:pPr>
      <w:r w:rsidRPr="00885F92">
        <w:rPr>
          <w:b/>
        </w:rPr>
        <w:t>REPUBLIKA HRVATSKA</w:t>
      </w:r>
    </w:p>
    <w:p w:rsidRDefault="00AD2515" w:rsidP="00215C9F" w:rsidR="00AD2515" w:rsidRPr="00885F92">
      <w:pPr>
        <w:jc w:val="both"/>
        <w:rPr>
          <w:b/>
        </w:rPr>
      </w:pPr>
      <w:r w:rsidRPr="00885F92">
        <w:rPr>
          <w:b/>
        </w:rPr>
        <w:t>TRGOVAČKI SUD U SPLITU</w:t>
      </w:r>
    </w:p>
    <w:p w:rsidRDefault="00FF5E69" w:rsidP="00215C9F" w:rsidR="00AD2515">
      <w:pPr>
        <w:jc w:val="both"/>
        <w:rPr>
          <w:b/>
        </w:rPr>
      </w:pPr>
      <w:r>
        <w:rPr>
          <w:b/>
        </w:rPr>
        <w:t>Stalna služba u Dubrovniku</w:t>
      </w:r>
    </w:p>
    <w:p w:rsidRDefault="00FF5E69" w:rsidP="00215C9F" w:rsidR="00FF5E69" w:rsidRPr="00885F92">
      <w:pPr>
        <w:jc w:val="both"/>
        <w:rPr>
          <w:b/>
        </w:rPr>
      </w:pPr>
      <w:r>
        <w:rPr>
          <w:b/>
        </w:rPr>
        <w:t>Dr. Ante Starčevića 23, Dubrovnik</w:t>
      </w:r>
    </w:p>
    <w:p w:rsidRDefault="00AD2515" w:rsidP="00B70172" w:rsidR="00AD2515" w:rsidRPr="00885F92">
      <w:pPr>
        <w:jc w:val="right"/>
        <w:rPr>
          <w:b/>
        </w:rPr>
      </w:pPr>
    </w:p>
    <w:p w:rsidRDefault="00BD6E69" w:rsidP="009D0CE4" w:rsidR="00BD6E69">
      <w:pPr>
        <w:rPr>
          <w:b/>
        </w:rPr>
      </w:pPr>
    </w:p>
    <w:p w:rsidRDefault="00BD6E69" w:rsidP="00F138FB" w:rsidR="00BD6E69">
      <w:pPr>
        <w:jc w:val="center"/>
        <w:rPr>
          <w:b/>
        </w:rPr>
      </w:pPr>
    </w:p>
    <w:p w:rsidRDefault="00AD2515" w:rsidP="00F138FB" w:rsidR="00AD2515" w:rsidRPr="00885F92">
      <w:pPr>
        <w:jc w:val="center"/>
        <w:rPr>
          <w:b/>
        </w:rPr>
      </w:pPr>
      <w:r w:rsidRPr="00885F92">
        <w:rPr>
          <w:b/>
        </w:rPr>
        <w:t>P O T V R D A     O    I M E N O V A N J U</w:t>
      </w:r>
    </w:p>
    <w:p w:rsidRDefault="00AD2515" w:rsidP="009D0CE4" w:rsidR="00AD2515" w:rsidRPr="00885F92">
      <w:pPr>
        <w:rPr>
          <w:b/>
        </w:rPr>
      </w:pPr>
    </w:p>
    <w:p w:rsidRDefault="00AD2515" w:rsidP="00F138FB" w:rsidR="00AD2515" w:rsidRPr="00885F92">
      <w:pPr>
        <w:jc w:val="center"/>
        <w:rPr>
          <w:b/>
        </w:rPr>
      </w:pPr>
    </w:p>
    <w:p w:rsidRDefault="00CD5929" w:rsidP="00E624AE" w:rsidR="00CD5929">
      <w:pPr>
        <w:ind w:firstLine="720"/>
        <w:jc w:val="both"/>
      </w:pPr>
      <w:r>
        <w:t xml:space="preserve">Odlukom skupštine vjerovnika na izvještajnom ročištu </w:t>
      </w:r>
      <w:r w:rsidR="00AD2515">
        <w:t xml:space="preserve">od </w:t>
      </w:r>
      <w:r>
        <w:t>10</w:t>
      </w:r>
      <w:r w:rsidR="00AD2515">
        <w:t xml:space="preserve">. </w:t>
      </w:r>
      <w:r>
        <w:t>trav</w:t>
      </w:r>
      <w:r w:rsidR="00FA38F2">
        <w:t>nja 2017</w:t>
      </w:r>
      <w:r w:rsidR="00AD2515">
        <w:t xml:space="preserve">.g. </w:t>
      </w:r>
      <w:r>
        <w:t>u stečajnom postupku</w:t>
      </w:r>
      <w:r w:rsidR="00AD2515" w:rsidRPr="00885F92">
        <w:t xml:space="preserve"> </w:t>
      </w:r>
      <w:r w:rsidR="00FA38F2" w:rsidRPr="00FA38F2">
        <w:t xml:space="preserve">AMAI DUBROVNIK d.o.o. </w:t>
      </w:r>
      <w:r>
        <w:t>"u stečaju"</w:t>
      </w:r>
      <w:r w:rsidR="00FA38F2" w:rsidRPr="00FA38F2">
        <w:t>, Od Batale 4, MBS: 060058151, OIB: 33597775732</w:t>
      </w:r>
      <w:r w:rsidR="00FA38F2">
        <w:t xml:space="preserve"> </w:t>
      </w:r>
      <w:r w:rsidR="00AD2515" w:rsidRPr="00885F92">
        <w:t>imenovan je</w:t>
      </w:r>
      <w:r>
        <w:t xml:space="preserve"> stečajni upravitelj IVANKA SUŠIĆ iz Dubrovnika, Gornji Kono 56, OIB: 74811324266</w:t>
      </w:r>
      <w:r w:rsidRPr="00CD5929">
        <w:t xml:space="preserve"> za stečajnog upravitelja stečajnog dužnika</w:t>
      </w:r>
      <w:r w:rsidR="00BD6E69">
        <w:t>.</w:t>
      </w:r>
    </w:p>
    <w:p w:rsidRDefault="00CD5929" w:rsidP="00BD6E69" w:rsidR="00CD5929">
      <w:pPr>
        <w:jc w:val="both"/>
      </w:pPr>
    </w:p>
    <w:p w:rsidRDefault="00AD2515" w:rsidP="00E624AE" w:rsidR="00AD2515">
      <w:pPr>
        <w:ind w:firstLine="720"/>
        <w:jc w:val="both"/>
      </w:pPr>
      <w:r w:rsidRPr="00885F92">
        <w:t xml:space="preserve"> </w:t>
      </w:r>
      <w:r w:rsidR="00CD5929">
        <w:t xml:space="preserve">Predajom ove potvrde o imenovanju, dosadašnjem stečajnom upravitelju </w:t>
      </w:r>
      <w:r w:rsidR="00FA557C">
        <w:t>Ante Mrkonjić iz Imotskog, Kneza Domagoja 3</w:t>
      </w:r>
      <w:r w:rsidR="004E60A5">
        <w:t>,</w:t>
      </w:r>
      <w:r w:rsidR="00FF5E69">
        <w:t xml:space="preserve"> </w:t>
      </w:r>
      <w:r w:rsidR="00BD6E69">
        <w:t xml:space="preserve">prestaju ovlaštenja u </w:t>
      </w:r>
      <w:r w:rsidR="00BD6E69" w:rsidRPr="00BD6E69">
        <w:t>stečajnom postupku AMAI DUBROVNIK d.o.o. "u stečaju", Od Batale 4, MBS: 060058151, OIB: 33597775732</w:t>
      </w:r>
      <w:r w:rsidRPr="00885F92">
        <w:t xml:space="preserve">. </w:t>
      </w:r>
    </w:p>
    <w:p w:rsidRDefault="00BD6E69" w:rsidP="00E624AE" w:rsidR="00BD6E69">
      <w:pPr>
        <w:ind w:firstLine="720"/>
        <w:jc w:val="both"/>
      </w:pPr>
    </w:p>
    <w:p w:rsidRDefault="00BD6E69" w:rsidP="00BD6E69" w:rsidR="00AD2515">
      <w:pPr>
        <w:ind w:firstLine="708"/>
        <w:jc w:val="both"/>
      </w:pPr>
      <w:r>
        <w:t>D</w:t>
      </w:r>
      <w:r w:rsidRPr="00BD6E69">
        <w:t>osadašnj</w:t>
      </w:r>
      <w:r>
        <w:t>i</w:t>
      </w:r>
      <w:r w:rsidRPr="00BD6E69">
        <w:t xml:space="preserve"> stečajn</w:t>
      </w:r>
      <w:r>
        <w:t>i</w:t>
      </w:r>
      <w:r w:rsidRPr="00BD6E69">
        <w:t xml:space="preserve"> upravitelju Ante Mrkonjić</w:t>
      </w:r>
      <w:r>
        <w:t xml:space="preserve"> dužan je predati svoje dužnosti novom stečajnom upravitelju Ivanki Sušić u roku od tri dana.</w:t>
      </w:r>
    </w:p>
    <w:p w:rsidRDefault="00BD6E69" w:rsidP="00BD6E69" w:rsidR="00BD6E69" w:rsidRPr="00885F92">
      <w:pPr>
        <w:ind w:firstLine="708"/>
        <w:jc w:val="both"/>
      </w:pPr>
    </w:p>
    <w:p w:rsidRDefault="00AD2515" w:rsidP="00F138FB" w:rsidR="00AD2515" w:rsidRPr="00885F92">
      <w:pPr>
        <w:jc w:val="both"/>
      </w:pPr>
      <w:r w:rsidRPr="00885F92">
        <w:tab/>
      </w:r>
      <w:r>
        <w:t>S</w:t>
      </w:r>
      <w:r w:rsidRPr="00885F92">
        <w:t>tečajni upravitelj</w:t>
      </w:r>
      <w:r w:rsidR="00BD6E69">
        <w:t xml:space="preserve"> Ivanka Sušić</w:t>
      </w:r>
      <w:r w:rsidRPr="00885F92">
        <w:t xml:space="preserve"> je ovu potvrdu dužan vratiti odmah po završetku svoje dužnosti. </w:t>
      </w:r>
    </w:p>
    <w:p w:rsidRDefault="00AD2515" w:rsidP="00F138FB" w:rsidR="00AD2515" w:rsidRPr="00885F92">
      <w:pPr>
        <w:jc w:val="both"/>
      </w:pPr>
    </w:p>
    <w:p w:rsidRDefault="00AD2515" w:rsidP="00F138FB" w:rsidR="00AD2515" w:rsidRPr="00885F92">
      <w:pPr>
        <w:jc w:val="both"/>
        <w:rPr>
          <w:b/>
        </w:rPr>
      </w:pP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  <w:t xml:space="preserve">U </w:t>
      </w:r>
      <w:r w:rsidR="00FF5E69">
        <w:rPr>
          <w:b/>
        </w:rPr>
        <w:t>Dubrovniku</w:t>
      </w:r>
      <w:r w:rsidRPr="00885F92">
        <w:rPr>
          <w:b/>
        </w:rPr>
        <w:t xml:space="preserve">, </w:t>
      </w:r>
      <w:r w:rsidR="00BD6E69">
        <w:rPr>
          <w:b/>
        </w:rPr>
        <w:t>15</w:t>
      </w:r>
      <w:r>
        <w:rPr>
          <w:b/>
        </w:rPr>
        <w:t xml:space="preserve">. </w:t>
      </w:r>
      <w:r w:rsidR="00BD6E69">
        <w:rPr>
          <w:b/>
        </w:rPr>
        <w:t>svib</w:t>
      </w:r>
      <w:r w:rsidR="00FA38F2">
        <w:rPr>
          <w:b/>
        </w:rPr>
        <w:t>nja</w:t>
      </w:r>
      <w:r w:rsidRPr="00885F92">
        <w:rPr>
          <w:b/>
        </w:rPr>
        <w:t xml:space="preserve"> 201</w:t>
      </w:r>
      <w:r w:rsidR="00C31A8A">
        <w:rPr>
          <w:b/>
        </w:rPr>
        <w:t>7</w:t>
      </w:r>
      <w:r w:rsidRPr="00885F92">
        <w:rPr>
          <w:b/>
        </w:rPr>
        <w:t>. godine</w:t>
      </w:r>
    </w:p>
    <w:p w:rsidRDefault="00AD2515" w:rsidP="00F138FB" w:rsidR="00AD2515" w:rsidRPr="00885F92">
      <w:pPr>
        <w:jc w:val="both"/>
      </w:pPr>
    </w:p>
    <w:p w:rsidRDefault="00AD2515" w:rsidP="00F138FB" w:rsidR="00AD2515" w:rsidRPr="00885F92">
      <w:pPr>
        <w:jc w:val="both"/>
      </w:pPr>
    </w:p>
    <w:p w:rsidRDefault="00AD2515" w:rsidP="00F138FB" w:rsidR="00AD2515" w:rsidRPr="00885F92">
      <w:pPr>
        <w:jc w:val="both"/>
        <w:rPr>
          <w:b/>
        </w:rPr>
      </w:pPr>
      <w:r w:rsidRPr="00885F92">
        <w:tab/>
      </w:r>
      <w:r w:rsidRPr="00885F92">
        <w:tab/>
      </w:r>
      <w:r w:rsidRPr="00885F92">
        <w:tab/>
      </w:r>
      <w:r w:rsidRPr="00885F92">
        <w:tab/>
      </w:r>
      <w:r w:rsidRPr="00885F92">
        <w:tab/>
      </w:r>
      <w:r w:rsidRPr="00885F92">
        <w:tab/>
      </w:r>
      <w:r w:rsidRPr="00885F92">
        <w:tab/>
      </w:r>
      <w:r w:rsidRPr="00885F92">
        <w:rPr>
          <w:b/>
        </w:rPr>
        <w:t>Stečajni sudac:</w:t>
      </w:r>
    </w:p>
    <w:p w:rsidRDefault="00AD2515" w:rsidP="00F138FB" w:rsidR="00AD2515" w:rsidRPr="00885F92">
      <w:pPr>
        <w:jc w:val="both"/>
        <w:rPr>
          <w:b/>
        </w:rPr>
      </w:pPr>
    </w:p>
    <w:p w:rsidRDefault="00AD2515" w:rsidP="00F138FB" w:rsidR="00AD2515">
      <w:pPr>
        <w:jc w:val="both"/>
        <w:rPr>
          <w:b/>
        </w:rPr>
      </w:pP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  <w:t>Katarina Franković</w:t>
      </w:r>
    </w:p>
    <w:p w:rsidRDefault="009D0CE4" w:rsidP="00F138FB" w:rsidR="009D0CE4">
      <w:pPr>
        <w:jc w:val="both"/>
        <w:rPr>
          <w:b/>
        </w:rPr>
      </w:pPr>
    </w:p>
    <w:p w:rsidRDefault="009D0CE4" w:rsidP="00F138FB" w:rsidR="009D0CE4">
      <w:pPr>
        <w:jc w:val="both"/>
        <w:rPr>
          <w:b/>
        </w:rPr>
      </w:pPr>
      <w:r>
        <w:rPr>
          <w:b/>
        </w:rPr>
        <w:t>DN-a:</w:t>
      </w:r>
    </w:p>
    <w:p w:rsidRDefault="009D0CE4" w:rsidP="00F138FB" w:rsidR="009D0CE4" w:rsidRPr="009D0CE4">
      <w:pPr>
        <w:jc w:val="both"/>
      </w:pPr>
      <w:r w:rsidRPr="009D0CE4">
        <w:t>-mrežna stranica e-oglasna ploča suda</w:t>
      </w:r>
    </w:p>
    <w:p w:rsidRDefault="009D0CE4" w:rsidP="00F138FB" w:rsidR="009D0CE4" w:rsidRPr="009D0CE4">
      <w:pPr>
        <w:jc w:val="both"/>
      </w:pPr>
      <w:r w:rsidRPr="009D0CE4">
        <w:t>- stečajni upravitelj Ivanka Sušić</w:t>
      </w:r>
    </w:p>
    <w:p w:rsidRDefault="009D0CE4" w:rsidP="00F138FB" w:rsidR="009D0CE4" w:rsidRPr="009D0CE4">
      <w:pPr>
        <w:jc w:val="both"/>
      </w:pPr>
      <w:r w:rsidRPr="009D0CE4">
        <w:t>- stečajni upravitelj Ante Mrkonjić</w:t>
      </w:r>
    </w:p>
    <w:p w:rsidRDefault="009D0CE4" w:rsidP="00F138FB" w:rsidR="009D0CE4" w:rsidRPr="009D0CE4">
      <w:pPr>
        <w:jc w:val="both"/>
      </w:pPr>
    </w:p>
    <w:p w:rsidRDefault="00AD2515" w:rsidP="00F138FB" w:rsidR="00AD2515" w:rsidRPr="009D0CE4"/>
    <w:p w:rsidRDefault="00AD2515" w:rsidP="00F138FB" w:rsidR="00AD2515" w:rsidRPr="00885F92">
      <w:pPr>
        <w:jc w:val="center"/>
      </w:pPr>
    </w:p>
    <w:p w:rsidRDefault="00AD2515" w:rsidR="00AD2515" w:rsidRPr="00885F92"/>
    <w:sectPr w:rsidSect="00CE7A86" w:rsidR="00AD2515" w:rsidRPr="00885F92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515" w:rsidR="00AD2515">
      <w:r>
        <w:separator/>
      </w:r>
    </w:p>
  </w:endnote>
  <w:endnote w:id="0" w:type="continuationSeparator">
    <w:p w:rsidRDefault="00AD2515" w:rsidR="00AD2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515" w:rsidR="00AD2515">
      <w:r>
        <w:separator/>
      </w:r>
    </w:p>
  </w:footnote>
  <w:footnote w:id="0" w:type="continuationSeparator">
    <w:p w:rsidRDefault="00AD2515" w:rsidR="00AD2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515" w:rsidP="00E91F84" w:rsidR="00AD25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2515" w:rsidR="00AD25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515" w:rsidP="00E91F84" w:rsidR="00AD251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D0CE4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AD2515" w:rsidP="0084417E" w:rsidR="00AD2515" w:rsidRPr="005E6841">
    <w:pPr>
      <w:jc w:val="right"/>
      <w:rPr>
        <w:rFonts w:hAnsi="Book Antiqua" w:ascii="Book Antiqua"/>
        <w:b/>
      </w:rPr>
    </w:pPr>
    <w:r w:rsidRPr="005E6841">
      <w:rPr>
        <w:rFonts w:hAnsi="Book Antiqua" w:ascii="Book Antiqua"/>
        <w:b/>
      </w:rPr>
      <w:t>Posl. br. 18 St-72/2012</w:t>
    </w:r>
  </w:p>
  <w:p w:rsidRDefault="00AD2515" w:rsidP="0084417E" w:rsidR="00AD2515" w:rsidRPr="005E6841">
    <w:pPr>
      <w:jc w:val="both"/>
      <w:rPr>
        <w:rFonts w:hAnsi="Book Antiqua" w:ascii="Book Antiqua"/>
        <w:b/>
      </w:rPr>
    </w:pPr>
  </w:p>
  <w:p w:rsidRDefault="00AD2515" w:rsidP="0084417E" w:rsidR="00AD251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41E7028"/>
    <w:multiLevelType w:val="hybridMultilevel"/>
    <w:tmpl w:val="3E56E8B8"/>
    <w:lvl w:tplc="411E8A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359"/>
    <w:rsid w:val="000023AF"/>
    <w:rsid w:val="00005E24"/>
    <w:rsid w:val="000234E0"/>
    <w:rsid w:val="000318B8"/>
    <w:rsid w:val="000350CE"/>
    <w:rsid w:val="00040488"/>
    <w:rsid w:val="00043FE9"/>
    <w:rsid w:val="00064E57"/>
    <w:rsid w:val="00074FFE"/>
    <w:rsid w:val="00095006"/>
    <w:rsid w:val="000B3478"/>
    <w:rsid w:val="000B51F4"/>
    <w:rsid w:val="000C55CA"/>
    <w:rsid w:val="000C6180"/>
    <w:rsid w:val="000D0564"/>
    <w:rsid w:val="000D29D5"/>
    <w:rsid w:val="000D3FF2"/>
    <w:rsid w:val="000E0CD5"/>
    <w:rsid w:val="000E1912"/>
    <w:rsid w:val="000E3B7A"/>
    <w:rsid w:val="000E56A5"/>
    <w:rsid w:val="000F1CB0"/>
    <w:rsid w:val="00103CB8"/>
    <w:rsid w:val="00105FEC"/>
    <w:rsid w:val="00116DB4"/>
    <w:rsid w:val="00124B54"/>
    <w:rsid w:val="00137D25"/>
    <w:rsid w:val="001669F9"/>
    <w:rsid w:val="001724FD"/>
    <w:rsid w:val="001732D0"/>
    <w:rsid w:val="00191C18"/>
    <w:rsid w:val="0019547D"/>
    <w:rsid w:val="001B14F0"/>
    <w:rsid w:val="001C65EB"/>
    <w:rsid w:val="001D0BD5"/>
    <w:rsid w:val="001D2D3E"/>
    <w:rsid w:val="001D363B"/>
    <w:rsid w:val="001D608E"/>
    <w:rsid w:val="001D627F"/>
    <w:rsid w:val="00202E9C"/>
    <w:rsid w:val="00215C9F"/>
    <w:rsid w:val="00217228"/>
    <w:rsid w:val="00222382"/>
    <w:rsid w:val="00224E23"/>
    <w:rsid w:val="002309A3"/>
    <w:rsid w:val="00235C39"/>
    <w:rsid w:val="00241FF9"/>
    <w:rsid w:val="002479E9"/>
    <w:rsid w:val="0025703D"/>
    <w:rsid w:val="00270034"/>
    <w:rsid w:val="0027060D"/>
    <w:rsid w:val="00270733"/>
    <w:rsid w:val="0027349C"/>
    <w:rsid w:val="00276F44"/>
    <w:rsid w:val="00283517"/>
    <w:rsid w:val="00287E14"/>
    <w:rsid w:val="0029352F"/>
    <w:rsid w:val="002A3403"/>
    <w:rsid w:val="002B2343"/>
    <w:rsid w:val="002B41D2"/>
    <w:rsid w:val="002B4279"/>
    <w:rsid w:val="002B595B"/>
    <w:rsid w:val="002B6988"/>
    <w:rsid w:val="002C1900"/>
    <w:rsid w:val="002C2BCC"/>
    <w:rsid w:val="002C6701"/>
    <w:rsid w:val="002C768C"/>
    <w:rsid w:val="002E4FC1"/>
    <w:rsid w:val="002E6A28"/>
    <w:rsid w:val="002E74BC"/>
    <w:rsid w:val="002F3D4F"/>
    <w:rsid w:val="002F4663"/>
    <w:rsid w:val="00312745"/>
    <w:rsid w:val="00320035"/>
    <w:rsid w:val="00325D86"/>
    <w:rsid w:val="00330764"/>
    <w:rsid w:val="00331AD9"/>
    <w:rsid w:val="00334A25"/>
    <w:rsid w:val="003356EA"/>
    <w:rsid w:val="00346A04"/>
    <w:rsid w:val="0035202B"/>
    <w:rsid w:val="00360179"/>
    <w:rsid w:val="00382C2B"/>
    <w:rsid w:val="003A5A80"/>
    <w:rsid w:val="003C3648"/>
    <w:rsid w:val="003C3C36"/>
    <w:rsid w:val="003C46F2"/>
    <w:rsid w:val="003D2397"/>
    <w:rsid w:val="003E3AD8"/>
    <w:rsid w:val="003F2396"/>
    <w:rsid w:val="003F3F4B"/>
    <w:rsid w:val="003F773B"/>
    <w:rsid w:val="0040699F"/>
    <w:rsid w:val="00406DCB"/>
    <w:rsid w:val="004129EC"/>
    <w:rsid w:val="00414998"/>
    <w:rsid w:val="00415DE7"/>
    <w:rsid w:val="00423866"/>
    <w:rsid w:val="00437DC8"/>
    <w:rsid w:val="00440C01"/>
    <w:rsid w:val="0044258E"/>
    <w:rsid w:val="00445ABB"/>
    <w:rsid w:val="00447FF5"/>
    <w:rsid w:val="00456F2D"/>
    <w:rsid w:val="00481366"/>
    <w:rsid w:val="00495A92"/>
    <w:rsid w:val="004A0D05"/>
    <w:rsid w:val="004A3EB4"/>
    <w:rsid w:val="004B25C3"/>
    <w:rsid w:val="004B4BA7"/>
    <w:rsid w:val="004D1B5C"/>
    <w:rsid w:val="004D5263"/>
    <w:rsid w:val="004E60A5"/>
    <w:rsid w:val="004E792B"/>
    <w:rsid w:val="004F073B"/>
    <w:rsid w:val="00521175"/>
    <w:rsid w:val="00521224"/>
    <w:rsid w:val="005248C0"/>
    <w:rsid w:val="00527C4D"/>
    <w:rsid w:val="00533869"/>
    <w:rsid w:val="005347A7"/>
    <w:rsid w:val="0053485E"/>
    <w:rsid w:val="005369FD"/>
    <w:rsid w:val="00536ABD"/>
    <w:rsid w:val="00537CD7"/>
    <w:rsid w:val="005525BB"/>
    <w:rsid w:val="00557EC2"/>
    <w:rsid w:val="005600CD"/>
    <w:rsid w:val="00562DC1"/>
    <w:rsid w:val="005634D6"/>
    <w:rsid w:val="00581857"/>
    <w:rsid w:val="00584672"/>
    <w:rsid w:val="00585665"/>
    <w:rsid w:val="005952A5"/>
    <w:rsid w:val="00597464"/>
    <w:rsid w:val="005B4DC3"/>
    <w:rsid w:val="005C0DA1"/>
    <w:rsid w:val="005C327C"/>
    <w:rsid w:val="005E1701"/>
    <w:rsid w:val="005E6841"/>
    <w:rsid w:val="005E7F23"/>
    <w:rsid w:val="005F56C2"/>
    <w:rsid w:val="0063094D"/>
    <w:rsid w:val="00635CDA"/>
    <w:rsid w:val="0064198B"/>
    <w:rsid w:val="00667561"/>
    <w:rsid w:val="00693F68"/>
    <w:rsid w:val="006A6514"/>
    <w:rsid w:val="006B2B19"/>
    <w:rsid w:val="006D27E3"/>
    <w:rsid w:val="006E3A5F"/>
    <w:rsid w:val="0070376D"/>
    <w:rsid w:val="00713065"/>
    <w:rsid w:val="00717971"/>
    <w:rsid w:val="0072407F"/>
    <w:rsid w:val="00745678"/>
    <w:rsid w:val="0075619A"/>
    <w:rsid w:val="00760444"/>
    <w:rsid w:val="0077327E"/>
    <w:rsid w:val="007A5515"/>
    <w:rsid w:val="007B6140"/>
    <w:rsid w:val="007C2A17"/>
    <w:rsid w:val="007C2EB0"/>
    <w:rsid w:val="007D1512"/>
    <w:rsid w:val="007E09ED"/>
    <w:rsid w:val="007F47B6"/>
    <w:rsid w:val="008140C5"/>
    <w:rsid w:val="00822ED9"/>
    <w:rsid w:val="00823309"/>
    <w:rsid w:val="00825DAA"/>
    <w:rsid w:val="0083441E"/>
    <w:rsid w:val="00841C16"/>
    <w:rsid w:val="0084417E"/>
    <w:rsid w:val="00845EC5"/>
    <w:rsid w:val="00866B23"/>
    <w:rsid w:val="00871BAD"/>
    <w:rsid w:val="00872314"/>
    <w:rsid w:val="00885C27"/>
    <w:rsid w:val="00885F92"/>
    <w:rsid w:val="00893BE9"/>
    <w:rsid w:val="00897B76"/>
    <w:rsid w:val="008B057E"/>
    <w:rsid w:val="008C22F5"/>
    <w:rsid w:val="008C68B8"/>
    <w:rsid w:val="008D37AA"/>
    <w:rsid w:val="008D3FC8"/>
    <w:rsid w:val="008F78FE"/>
    <w:rsid w:val="009154DF"/>
    <w:rsid w:val="0093279F"/>
    <w:rsid w:val="009366F4"/>
    <w:rsid w:val="00951746"/>
    <w:rsid w:val="009535D0"/>
    <w:rsid w:val="00960197"/>
    <w:rsid w:val="009859F1"/>
    <w:rsid w:val="00986761"/>
    <w:rsid w:val="009A1E65"/>
    <w:rsid w:val="009A2F41"/>
    <w:rsid w:val="009A546A"/>
    <w:rsid w:val="009B41E6"/>
    <w:rsid w:val="009C0006"/>
    <w:rsid w:val="009C1B5A"/>
    <w:rsid w:val="009D0CE4"/>
    <w:rsid w:val="009E56B0"/>
    <w:rsid w:val="009E76F2"/>
    <w:rsid w:val="00A02C5F"/>
    <w:rsid w:val="00A17C63"/>
    <w:rsid w:val="00A245E8"/>
    <w:rsid w:val="00A3143C"/>
    <w:rsid w:val="00A345D9"/>
    <w:rsid w:val="00A35768"/>
    <w:rsid w:val="00A35DAF"/>
    <w:rsid w:val="00A36314"/>
    <w:rsid w:val="00A43897"/>
    <w:rsid w:val="00A45AEC"/>
    <w:rsid w:val="00A47724"/>
    <w:rsid w:val="00A47D8C"/>
    <w:rsid w:val="00A50448"/>
    <w:rsid w:val="00A60C03"/>
    <w:rsid w:val="00A65876"/>
    <w:rsid w:val="00A73AD1"/>
    <w:rsid w:val="00A73E71"/>
    <w:rsid w:val="00A765BA"/>
    <w:rsid w:val="00A7704A"/>
    <w:rsid w:val="00A8295A"/>
    <w:rsid w:val="00A86F21"/>
    <w:rsid w:val="00A87FC5"/>
    <w:rsid w:val="00A954E5"/>
    <w:rsid w:val="00A956D1"/>
    <w:rsid w:val="00AA0372"/>
    <w:rsid w:val="00AA0B56"/>
    <w:rsid w:val="00AA540E"/>
    <w:rsid w:val="00AB5D1A"/>
    <w:rsid w:val="00AC1A08"/>
    <w:rsid w:val="00AC2766"/>
    <w:rsid w:val="00AD2515"/>
    <w:rsid w:val="00AD5A74"/>
    <w:rsid w:val="00AE0E32"/>
    <w:rsid w:val="00AE3B78"/>
    <w:rsid w:val="00AE583F"/>
    <w:rsid w:val="00AF026C"/>
    <w:rsid w:val="00AF7CF9"/>
    <w:rsid w:val="00B13CD1"/>
    <w:rsid w:val="00B32384"/>
    <w:rsid w:val="00B3737E"/>
    <w:rsid w:val="00B414F0"/>
    <w:rsid w:val="00B50A1E"/>
    <w:rsid w:val="00B5181F"/>
    <w:rsid w:val="00B637D0"/>
    <w:rsid w:val="00B70172"/>
    <w:rsid w:val="00B738D2"/>
    <w:rsid w:val="00B76BFC"/>
    <w:rsid w:val="00B7724D"/>
    <w:rsid w:val="00BD119A"/>
    <w:rsid w:val="00BD323A"/>
    <w:rsid w:val="00BD6E69"/>
    <w:rsid w:val="00BE74AD"/>
    <w:rsid w:val="00C00841"/>
    <w:rsid w:val="00C07303"/>
    <w:rsid w:val="00C11479"/>
    <w:rsid w:val="00C150DF"/>
    <w:rsid w:val="00C16366"/>
    <w:rsid w:val="00C201B2"/>
    <w:rsid w:val="00C22ABC"/>
    <w:rsid w:val="00C31A8A"/>
    <w:rsid w:val="00C3316C"/>
    <w:rsid w:val="00C36470"/>
    <w:rsid w:val="00C4286F"/>
    <w:rsid w:val="00C55966"/>
    <w:rsid w:val="00C67015"/>
    <w:rsid w:val="00C7493D"/>
    <w:rsid w:val="00C82AAF"/>
    <w:rsid w:val="00C870FC"/>
    <w:rsid w:val="00CA590F"/>
    <w:rsid w:val="00CA7E1B"/>
    <w:rsid w:val="00CB03E5"/>
    <w:rsid w:val="00CB3633"/>
    <w:rsid w:val="00CC47CB"/>
    <w:rsid w:val="00CD5929"/>
    <w:rsid w:val="00CD6B68"/>
    <w:rsid w:val="00CD713B"/>
    <w:rsid w:val="00CD7839"/>
    <w:rsid w:val="00CE3C87"/>
    <w:rsid w:val="00CE43EA"/>
    <w:rsid w:val="00CE60A7"/>
    <w:rsid w:val="00CE7A86"/>
    <w:rsid w:val="00CE7F6D"/>
    <w:rsid w:val="00D12D45"/>
    <w:rsid w:val="00D176CC"/>
    <w:rsid w:val="00D207E4"/>
    <w:rsid w:val="00D339BD"/>
    <w:rsid w:val="00D33D2B"/>
    <w:rsid w:val="00D33D5C"/>
    <w:rsid w:val="00D341B5"/>
    <w:rsid w:val="00D35DDF"/>
    <w:rsid w:val="00D41BA9"/>
    <w:rsid w:val="00D461D4"/>
    <w:rsid w:val="00D46B8E"/>
    <w:rsid w:val="00D66230"/>
    <w:rsid w:val="00D665F7"/>
    <w:rsid w:val="00D6696D"/>
    <w:rsid w:val="00D67F68"/>
    <w:rsid w:val="00D717C6"/>
    <w:rsid w:val="00D75087"/>
    <w:rsid w:val="00D82A84"/>
    <w:rsid w:val="00D8697D"/>
    <w:rsid w:val="00D97D9B"/>
    <w:rsid w:val="00DA0DD7"/>
    <w:rsid w:val="00DD28B5"/>
    <w:rsid w:val="00DD34CC"/>
    <w:rsid w:val="00DD4687"/>
    <w:rsid w:val="00DD6CF4"/>
    <w:rsid w:val="00DE3AAE"/>
    <w:rsid w:val="00E01A13"/>
    <w:rsid w:val="00E022E5"/>
    <w:rsid w:val="00E03BD4"/>
    <w:rsid w:val="00E06A15"/>
    <w:rsid w:val="00E20CF3"/>
    <w:rsid w:val="00E21398"/>
    <w:rsid w:val="00E300EE"/>
    <w:rsid w:val="00E42349"/>
    <w:rsid w:val="00E42EC2"/>
    <w:rsid w:val="00E44746"/>
    <w:rsid w:val="00E551D9"/>
    <w:rsid w:val="00E56924"/>
    <w:rsid w:val="00E621D7"/>
    <w:rsid w:val="00E624AE"/>
    <w:rsid w:val="00E64020"/>
    <w:rsid w:val="00E702ED"/>
    <w:rsid w:val="00E73498"/>
    <w:rsid w:val="00E74C2A"/>
    <w:rsid w:val="00E854F3"/>
    <w:rsid w:val="00E91F84"/>
    <w:rsid w:val="00E92946"/>
    <w:rsid w:val="00EA7E8C"/>
    <w:rsid w:val="00EB7926"/>
    <w:rsid w:val="00EC4EA9"/>
    <w:rsid w:val="00EC7CC0"/>
    <w:rsid w:val="00ED04BB"/>
    <w:rsid w:val="00EE030A"/>
    <w:rsid w:val="00EE2BBC"/>
    <w:rsid w:val="00EE431A"/>
    <w:rsid w:val="00EE481D"/>
    <w:rsid w:val="00EE4C5A"/>
    <w:rsid w:val="00EF661F"/>
    <w:rsid w:val="00EF6A61"/>
    <w:rsid w:val="00F04CD3"/>
    <w:rsid w:val="00F04DAD"/>
    <w:rsid w:val="00F138FB"/>
    <w:rsid w:val="00F1646D"/>
    <w:rsid w:val="00F3403B"/>
    <w:rsid w:val="00F44759"/>
    <w:rsid w:val="00F52B51"/>
    <w:rsid w:val="00F548DE"/>
    <w:rsid w:val="00F552C5"/>
    <w:rsid w:val="00F642FC"/>
    <w:rsid w:val="00F745DD"/>
    <w:rsid w:val="00F76331"/>
    <w:rsid w:val="00F77730"/>
    <w:rsid w:val="00F84CBD"/>
    <w:rsid w:val="00F90605"/>
    <w:rsid w:val="00FA38F2"/>
    <w:rsid w:val="00FA557C"/>
    <w:rsid w:val="00FB794F"/>
    <w:rsid w:val="00FD30A5"/>
    <w:rsid w:val="00FE6A15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B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9C1B5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C1B5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C1B5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03C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C1B5A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035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0C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0C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0C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0C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B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9C1B5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C1B5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C1B5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03C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C1B5A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035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0C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0C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0C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0C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</izvorni_sadrzaj>
    <derivirana_varijabla naziv="DomainObject.Predmet.ProtustrankaFormated_1">  AMAI DUBROVNIK, d.o.o. za trgovinu, turizam i usluge</derivirana_varijabla>
  </DomainObject.Predmet.ProtustrankaFormated>
  <DomainObject.Predmet.ProtustrankaFormatedOIB>
    <izvorni_sadrzaj>  AMAI DUBROVNIK, d.o.o. za trgovinu, turizam i usluge, OIB 33597775732</izvorni_sadrzaj>
    <derivirana_varijabla naziv="DomainObject.Predmet.ProtustrankaFormatedOIB_1">  AMAI DUBROVNIK, d.o.o. za trgovinu, turizam i usluge, OIB 33597775732</derivirana_varijabla>
  </DomainObject.Predmet.ProtustrankaFormatedOIB>
  <DomainObject.Predmet.ProtustrankaFormatedWithAdress>
    <izvorni_sadrzaj> AMAI DUBROVNIK, d.o.o. za trgovinu, turizam i usluge, Od Batale 4, 20000 Dubrovnik</izvorni_sadrzaj>
    <derivirana_varijabla naziv="DomainObject.Predmet.ProtustrankaFormatedWithAdress_1"> AMAI DUBROVNIK, d.o.o. za trgovinu, turizam i usluge, Od Batale 4, 20000 Dubrovnik</derivirana_varijabla>
  </DomainObject.Predmet.ProtustrankaFormatedWithAdress>
  <DomainObject.Predmet.ProtustrankaFormatedWithAdressOIB>
    <izvorni_sadrzaj> AMAI DUBROVNIK, d.o.o. za trgovinu, turizam i usluge, OIB 33597775732, Od Batale 4, 20000 Dubrovnik</izvorni_sadrzaj>
    <derivirana_varijabla naziv="DomainObject.Predmet.ProtustrankaFormatedWithAdressOIB_1"> AMAI DUBROVNIK, d.o.o. za trgovinu, turizam i usluge, OIB 33597775732, Od Batale 4, 20000 Dubrovnik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</item>
    </izvorni_sadrzaj>
    <derivirana_varijabla naziv="DomainObject.Predmet.ProtuStrankaListFormated_1">
      <item>AMAI DUBROVNIK, d.o.o. za trgovinu, turizam i usluge</item>
    </derivirana_varijabla>
  </DomainObject.Predmet.ProtuStrankaListFormated>
  <DomainObject.Predmet.ProtuStrankaListFormatedOIB>
    <izvorni_sadrzaj>
      <item>AMAI DUBROVNIK, d.o.o. za trgovinu, turizam i usluge, OIB 33597775732</item>
    </izvorni_sadrzaj>
    <derivirana_varijabla naziv="DomainObject.Predmet.ProtuStrankaListFormatedOIB_1">
      <item>AMAI DUBROVNIK, d.o.o. za trgovinu, turizam i usluge, OIB 33597775732</item>
    </derivirana_varijabla>
  </DomainObject.Predmet.ProtuStrankaListFormatedOIB>
  <DomainObject.Predmet.ProtuStrankaListFormatedWithAdress>
    <izvorni_sadrzaj>
      <item>AMAI DUBROVNIK, d.o.o. za trgovinu, turizam i usluge, Od Batale 4, 20000 Dubrovnik</item>
    </izvorni_sadrzaj>
    <derivirana_varijabla naziv="DomainObject.Predmet.ProtuStrankaListFormatedWithAdress_1">
      <item>AMAI DUBROVNIK, d.o.o. za trgovinu, turizam i usluge, Od Batale 4, 20000 Dubrovnik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</item>
    </izvorni_sadrzaj>
    <derivirana_varijabla naziv="DomainObject.Predmet.ProtuStrankaListFormatedWithAdressOIB_1">
      <item>AMAI DUBROVNIK, d.o.o. za trgovinu, turizam i usluge, OIB 33597775732, Od Batale 4, 20000 Dubrovnik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970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2017-05-15T09:27:00Z</dcterms:created>
  <dc:creator>Katarina Franković</dc:creator>
  <cp:lastModifiedBy>Katarina Franković</cp:lastModifiedBy>
  <cp:lastPrinted>2017-04-10T13:05:00Z</cp:lastPrinted>
  <dcterms:modified xmlns:xsi="http://www.w3.org/2001/XMLSchema-instance" xsi:type="dcterms:W3CDTF">2017-05-15T09:27:00Z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