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2081" w14:paraId="4be2081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16064E">
        <w:t>528</w:t>
      </w:r>
      <w:r w:rsidR="000465FC">
        <w:t>/16-</w:t>
      </w:r>
      <w:r w:rsidR="007139D5">
        <w:t>21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D16E7E">
        <w:t xml:space="preserve">KOKICA RUDAN d.o.o., </w:t>
      </w:r>
      <w:proofErr w:type="spellStart"/>
      <w:r w:rsidR="00D16E7E">
        <w:t>Radonić</w:t>
      </w:r>
      <w:proofErr w:type="spellEnd"/>
      <w:r w:rsidR="00D16E7E">
        <w:t xml:space="preserve">, </w:t>
      </w:r>
      <w:proofErr w:type="spellStart"/>
      <w:r w:rsidR="00D16E7E">
        <w:t>Rudani</w:t>
      </w:r>
      <w:proofErr w:type="spellEnd"/>
      <w:r w:rsidR="00D16E7E">
        <w:t xml:space="preserve"> </w:t>
      </w:r>
      <w:proofErr w:type="spellStart"/>
      <w:r w:rsidR="00D16E7E">
        <w:t>bb</w:t>
      </w:r>
      <w:proofErr w:type="spellEnd"/>
      <w:r w:rsidR="00D16E7E">
        <w:t>,</w:t>
      </w:r>
      <w:r w:rsidR="00D16E7E" w:rsidRPr="007A679F">
        <w:t xml:space="preserve"> OIB: </w:t>
      </w:r>
      <w:r w:rsidR="00D16E7E">
        <w:t>83034836552</w:t>
      </w:r>
      <w:r w:rsidR="001034FE">
        <w:t xml:space="preserve"> </w:t>
      </w:r>
      <w:r w:rsidR="00D16E7E">
        <w:t>koga zastupa stečajna</w:t>
      </w:r>
      <w:r w:rsidR="00615D63">
        <w:t xml:space="preserve"> upravitelj</w:t>
      </w:r>
      <w:r w:rsidR="00D16E7E">
        <w:t>ica</w:t>
      </w:r>
      <w:r w:rsidR="00615D63">
        <w:t xml:space="preserve"> </w:t>
      </w:r>
      <w:r w:rsidR="00D16E7E">
        <w:t>mr. sc. Sandra Gregorić Jelinek,</w:t>
      </w:r>
      <w:r w:rsidR="009A60C6">
        <w:t xml:space="preserve"> </w:t>
      </w:r>
      <w:r w:rsidRPr="001C5505">
        <w:t xml:space="preserve">dana </w:t>
      </w:r>
      <w:r w:rsidR="007139D5">
        <w:t>2</w:t>
      </w:r>
      <w:r w:rsidR="0066724A">
        <w:t xml:space="preserve">. </w:t>
      </w:r>
      <w:r w:rsidR="007139D5">
        <w:t>ožujka 2018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864C65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D16E7E">
        <w:t>e</w:t>
      </w:r>
      <w:r w:rsidR="00B3003A">
        <w:t xml:space="preserve"> </w:t>
      </w:r>
      <w:r w:rsidRPr="003573CC">
        <w:t>stečajn</w:t>
      </w:r>
      <w:r w:rsidR="00D16E7E">
        <w:t>e</w:t>
      </w:r>
      <w:r w:rsidRPr="003573CC">
        <w:t xml:space="preserve"> upravitelj</w:t>
      </w:r>
      <w:r w:rsidR="00D16E7E">
        <w:t>ice mr. sc. Sandri Gregorić Jelinek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864C65">
        <w:t>3</w:t>
      </w:r>
      <w:r w:rsidR="007B57FF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864C65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D16E7E">
        <w:t>5. srpnja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</w:t>
      </w:r>
      <w:r w:rsidR="00D16E7E">
        <w:t>a</w:t>
      </w:r>
      <w:r w:rsidRPr="0064286F">
        <w:t xml:space="preserve"> je privremen</w:t>
      </w:r>
      <w:r w:rsidR="00D16E7E">
        <w:t>a</w:t>
      </w:r>
      <w:r w:rsidRPr="0064286F">
        <w:t xml:space="preserve"> stečajn</w:t>
      </w:r>
      <w:r w:rsidR="00D16E7E">
        <w:t>a</w:t>
      </w:r>
      <w:r>
        <w:t xml:space="preserve"> upravitelj</w:t>
      </w:r>
      <w:r w:rsidR="00D16E7E">
        <w:t>ica</w:t>
      </w:r>
      <w:r>
        <w:t xml:space="preserve"> </w:t>
      </w:r>
      <w:r w:rsidRPr="0064286F">
        <w:t>koj</w:t>
      </w:r>
      <w:r w:rsidR="00D16E7E">
        <w:t>a</w:t>
      </w:r>
      <w:r w:rsidRPr="0064286F">
        <w:t xml:space="preserve"> je dana</w:t>
      </w:r>
      <w:r>
        <w:t xml:space="preserve"> </w:t>
      </w:r>
      <w:r w:rsidR="00D16E7E">
        <w:t>11. kolovoza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D16E7E">
        <w:t>la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A2023F" w:rsidP="00A2023F" w:rsidR="005A029D">
      <w:pPr>
        <w:tabs>
          <w:tab w:pos="8010" w:val="left"/>
        </w:tabs>
        <w:ind w:hanging="705" w:left="705"/>
      </w:pPr>
      <w:r>
        <w:tab/>
      </w:r>
      <w:r>
        <w:tab/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7139D5">
        <w:t>2</w:t>
      </w:r>
      <w:r w:rsidR="0066724A">
        <w:t xml:space="preserve">. </w:t>
      </w:r>
      <w:r w:rsidR="007139D5">
        <w:t>ožujka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D16E7E" w:rsidP="00B50947" w:rsidR="00B50947">
      <w:pPr>
        <w:numPr>
          <w:ilvl w:val="0"/>
          <w:numId w:val="2"/>
        </w:numPr>
      </w:pPr>
      <w:r>
        <w:t>stečajnoj upraviteljici</w:t>
      </w:r>
    </w:p>
    <w:p w:rsidRDefault="00864C65" w:rsidP="00B50947" w:rsidR="00864C65" w:rsidRPr="003573CC">
      <w:pPr>
        <w:numPr>
          <w:ilvl w:val="0"/>
          <w:numId w:val="2"/>
        </w:numPr>
      </w:pPr>
      <w:r>
        <w:t>računovodstvo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65FC"/>
    <w:rsid w:val="00090759"/>
    <w:rsid w:val="0009493F"/>
    <w:rsid w:val="000D032C"/>
    <w:rsid w:val="000F3DB2"/>
    <w:rsid w:val="001034FE"/>
    <w:rsid w:val="0016064E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6D35"/>
    <w:rsid w:val="005A029D"/>
    <w:rsid w:val="005A216F"/>
    <w:rsid w:val="005B02A7"/>
    <w:rsid w:val="005C5B26"/>
    <w:rsid w:val="005E425A"/>
    <w:rsid w:val="00613476"/>
    <w:rsid w:val="00615D63"/>
    <w:rsid w:val="00630EA3"/>
    <w:rsid w:val="00633783"/>
    <w:rsid w:val="00634CED"/>
    <w:rsid w:val="00640DD5"/>
    <w:rsid w:val="0066724A"/>
    <w:rsid w:val="006B6E1C"/>
    <w:rsid w:val="006C3CE6"/>
    <w:rsid w:val="006D30A4"/>
    <w:rsid w:val="00710A26"/>
    <w:rsid w:val="007139D5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64C65"/>
    <w:rsid w:val="00886894"/>
    <w:rsid w:val="00890095"/>
    <w:rsid w:val="008F62EA"/>
    <w:rsid w:val="00907187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2023F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C64EB0"/>
    <w:rsid w:val="00CA2AA9"/>
    <w:rsid w:val="00CC5867"/>
    <w:rsid w:val="00CE069C"/>
    <w:rsid w:val="00CF2E75"/>
    <w:rsid w:val="00CF7517"/>
    <w:rsid w:val="00D16E7E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826E9"/>
    <w:rsid w:val="00E8470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0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2A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2A7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2A7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2A7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0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2A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2A7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2A7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2A7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St-528/2016-22</izvorni_sadrzaj>
    <derivirana_varijabla naziv="DomainObject.Oznaka_1">St-528/2016-22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KOKICA RUDAN društvo s ograničenom odgovornošću za proizvodnju i trgovinu</izvorni_sadrzaj>
    <derivirana_varijabla naziv="DomainObject.Predmet.ProtustrankaFormated_1">  KOKICA RUDAN društvo s ograničenom odgovornošću za proizvodnju i trgovinu</derivirana_varijabla>
  </DomainObject.Predmet.ProtustrankaFormated>
  <DomainObject.Predmet.ProtustrankaFormatedOIB>
    <izvorni_sadrzaj>  KOKICA RUDAN društvo s ograničenom odgovornošću za proizvodnju i trgovinu, OIB 83034836552</izvorni_sadrzaj>
    <derivirana_varijabla naziv="DomainObject.Predmet.ProtustrankaFormatedOIB_1">  KOKICA RUDAN društvo s ograničenom odgovornošću za proizvodnju i trgovinu, OIB 83034836552</derivirana_varijabla>
  </DomainObject.Predmet.ProtustrankaFormatedOIB>
  <DomainObject.Predmet.ProtustrankaFormatedWithAdress>
    <izvorni_sadrzaj> KOKICA RUDAN društvo s ograničenom odgovornošću za proizvodnju i trgovinu, Rudani bb, 22221 Radonić</izvorni_sadrzaj>
    <derivirana_varijabla naziv="DomainObject.Predmet.ProtustrankaFormatedWithAdress_1"> KOKICA RUDAN društvo s ograničenom odgovornošću za proizvodnju i trgovinu, Rudani bb, 22221 Radonić</derivirana_varijabla>
  </DomainObject.Predmet.ProtustrankaFormatedWithAdress>
  <DomainObject.Predmet.ProtustrankaFormatedWithAdressOIB>
    <izvorni_sadrzaj> KOKICA RUDAN društvo s ograničenom odgovornošću za proizvodnju i trgovinu, OIB 83034836552, Rudani bb, 22221 Radonić</izvorni_sadrzaj>
    <derivirana_varijabla naziv="DomainObject.Predmet.ProtustrankaFormatedWithAdressOIB_1"> KOKICA RUDAN društvo s ograničenom odgovornošću za proizvodnju i trgovinu, OIB 83034836552, Rudani bb, 22221 Radonić</derivirana_varijabla>
  </DomainObject.Predmet.ProtustrankaFormatedWithAdressOIB>
  <DomainObject.Predmet.ProtustrankaWithAdress>
    <izvorni_sadrzaj>KOKICA RUDAN društvo s ograničenom odgovornošću za proizvodnju i trgovinu Rudani bb, 22221 Radonić</izvorni_sadrzaj>
    <derivirana_varijabla naziv="DomainObject.Predmet.ProtustrankaWithAdress_1">KOKICA RUDAN društvo s ograničenom odgovornošću za proizvodnju i trgovinu Rudani bb, 22221 Radonić</derivirana_varijabla>
  </DomainObject.Predmet.ProtustrankaWithAdress>
  <DomainObject.Predmet.ProtustrankaWithAdressOIB>
    <izvorni_sadrzaj>KOKICA RUDAN društvo s ograničenom odgovornošću za proizvodnju i trgovinu, OIB 83034836552, Rudani bb, 22221 Radonić</izvorni_sadrzaj>
    <derivirana_varijabla naziv="DomainObject.Predmet.ProtustrankaWithAdressOIB_1">KOKICA RUDAN društvo s ograničenom odgovornošću za proizvodnju i trgovinu, OIB 83034836552, Rudani bb, 22221 Radonić</derivirana_varijabla>
  </DomainObject.Predmet.ProtustrankaWithAdressOIB>
  <DomainObject.Predmet.ProtustrankaNazivFormated>
    <izvorni_sadrzaj>KOKICA RUDAN društvo s ograničenom odgovornošću za proizvodnju i trgovinu</izvorni_sadrzaj>
    <derivirana_varijabla naziv="DomainObject.Predmet.ProtustrankaNazivFormated_1">KOKICA RUDAN društvo s ograničenom odgovornošću za proizvodnju i trgovinu</derivirana_varijabla>
  </DomainObject.Predmet.ProtustrankaNazivFormated>
  <DomainObject.Predmet.ProtustrankaNazivFormatedOIB>
    <izvorni_sadrzaj>KOKICA RUDAN društvo s ograničenom odgovornošću za proizvodnju i trgovinu, OIB 83034836552</izvorni_sadrzaj>
    <derivirana_varijabla naziv="DomainObject.Predmet.ProtustrankaNazivFormatedOIB_1">KOKICA RUDAN društvo s ograničenom odgovornošću za proizvodnju i trgovinu, OIB 83034836552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KOKICA RUDAN društvo s ograničenom odgovornošću za proizvodnju i trgovinu</item>
    </izvorni_sadrzaj>
    <derivirana_varijabla naziv="DomainObject.Predmet.ProtuStrankaListFormated_1">
      <item>KOKICA RUDAN društvo s ograničenom odgovornošću za proizvodnju i trgovinu</item>
    </derivirana_varijabla>
  </DomainObject.Predmet.ProtuStrankaListFormated>
  <DomainObject.Predmet.ProtuStrankaListFormatedOIB>
    <izvorni_sadrzaj>
      <item>KOKICA RUDAN društvo s ograničenom odgovornošću za proizvodnju i trgovinu, OIB 83034836552</item>
    </izvorni_sadrzaj>
    <derivirana_varijabla naziv="DomainObject.Predmet.ProtuStrankaListFormatedOIB_1">
      <item>KOKICA RUDAN društvo s ograničenom odgovornošću za proizvodnju i trgovinu, OIB 83034836552</item>
    </derivirana_varijabla>
  </DomainObject.Predmet.ProtuStrankaListFormatedOIB>
  <DomainObject.Predmet.ProtuStrankaListFormatedWithAdress>
    <izvorni_sadrzaj>
      <item>KOKICA RUDAN društvo s ograničenom odgovornošću za proizvodnju i trgovinu, Rudani bb, 22221 Radonić</item>
    </izvorni_sadrzaj>
    <derivirana_varijabla naziv="DomainObject.Predmet.ProtuStrankaListFormatedWithAdress_1">
      <item>KOKICA RUDAN društvo s ograničenom odgovornošću za proizvodnju i trgovinu, Rudani bb, 22221 Radonić</item>
    </derivirana_varijabla>
  </DomainObject.Predmet.ProtuStrankaListFormatedWithAdress>
  <DomainObject.Predmet.ProtuStrankaListFormatedWithAdressOIB>
    <izvorni_sadrzaj>
      <item>KOKICA RUDAN društvo s ograničenom odgovornošću za proizvodnju i trgovinu, OIB 83034836552, Rudani bb, 22221 Radonić</item>
    </izvorni_sadrzaj>
    <derivirana_varijabla naziv="DomainObject.Predmet.ProtuStrankaListFormatedWithAdressOIB_1">
      <item>KOKICA RUDAN društvo s ograničenom odgovornošću za proizvodnju i trgovinu, OIB 83034836552, Rudani bb, 22221 Radonić</item>
    </derivirana_varijabla>
  </DomainObject.Predmet.ProtuStrankaListFormatedWithAdressOIB>
  <DomainObject.Predmet.ProtuStrankaListNazivFormated>
    <izvorni_sadrzaj>
      <item>KOKICA RUDAN društvo s ograničenom odgovornošću za proizvodnju i trgovinu</item>
    </izvorni_sadrzaj>
    <derivirana_varijabla naziv="DomainObject.Predmet.ProtuStrankaListNazivFormated_1">
      <item>KOKICA RUDAN društvo s ograničenom odgovornošću za proizvodnju i trgovinu</item>
    </derivirana_varijabla>
  </DomainObject.Predmet.ProtuStrankaListNazivFormated>
  <DomainObject.Predmet.ProtuStrankaListNazivFormatedOIB>
    <izvorni_sadrzaj>
      <item>KOKICA RUDAN društvo s ograničenom odgovornošću za proizvodnju i trgovinu, OIB 83034836552</item>
    </izvorni_sadrzaj>
    <derivirana_varijabla naziv="DomainObject.Predmet.ProtuStrankaListNazivFormatedOIB_1">
      <item>KOKICA RUDAN društvo s ograničenom odgovornošću za proizvodnju i trgovinu, OIB 83034836552</item>
    </derivirana_varijabla>
  </DomainObject.Predmet.ProtuStrankaListNazivFormatedOIB>
  <DomainObject.Predmet.OstaliListFormated>
    <izvorni_sadrzaj>
      <item>Nikolina Komadina</item>
      <item>Niko Rudan</item>
    </izvorni_sadrzaj>
    <derivirana_varijabla naziv="DomainObject.Predmet.OstaliListFormated_1">
      <item>Nikolina Komadina</item>
      <item>Niko Rudan</item>
    </derivirana_varijabla>
  </DomainObject.Predmet.OstaliListFormated>
  <DomainObject.Predmet.OstaliListFormatedOIB>
    <izvorni_sadrzaj>
      <item>Nikolina Komadina, OIB 16300975064</item>
      <item>Niko Rudan, OIB 05512788709</item>
    </izvorni_sadrzaj>
    <derivirana_varijabla naziv="DomainObject.Predmet.OstaliListFormatedOIB_1">
      <item>Nikolina Komadina, OIB 16300975064</item>
      <item>Niko Rudan, OIB 05512788709</item>
    </derivirana_varijabla>
  </DomainObject.Predmet.OstaliListFormatedOIB>
  <DomainObject.Predmet.OstaliListFormatedWithAdress>
    <izvorni_sadrzaj>
      <item>Nikolina Komadina, Hrvatske Mornarice 20, 21000 Split</item>
      <item>Niko Rudan, Rudani 7, 22221 Radonić</item>
    </izvorni_sadrzaj>
    <derivirana_varijabla naziv="DomainObject.Predmet.OstaliListFormatedWithAdress_1">
      <item>Nikolina Komadina, Hrvatske Mornarice 20, 21000 Split</item>
      <item>Niko Rudan, Rudani 7, 22221 Radonić</item>
    </derivirana_varijabla>
  </DomainObject.Predmet.OstaliListFormatedWithAdress>
  <DomainObject.Predmet.OstaliListFormatedWithAdressOIB>
    <izvorni_sadrzaj>
      <item>Nikolina Komadina, OIB 16300975064, Hrvatske Mornarice 20, 21000 Split</item>
      <item>Niko Rudan, OIB 05512788709, Rudani 7, 22221 Radonić</item>
    </izvorni_sadrzaj>
    <derivirana_varijabla naziv="DomainObject.Predmet.OstaliListFormatedWithAdressOIB_1">
      <item>Nikolina Komadina, OIB 16300975064, Hrvatske Mornarice 20, 21000 Split</item>
      <item>Niko Rudan, OIB 05512788709, Rudani 7, 22221 Radonić</item>
    </derivirana_varijabla>
  </DomainObject.Predmet.OstaliListFormatedWithAdressOIB>
  <DomainObject.Predmet.OstaliListNazivFormated>
    <izvorni_sadrzaj>
      <item>Nikolina Komadina</item>
      <item>Niko Rudan</item>
    </izvorni_sadrzaj>
    <derivirana_varijabla naziv="DomainObject.Predmet.OstaliListNazivFormated_1">
      <item>Nikolina Komadina</item>
      <item>Niko Rudan</item>
    </derivirana_varijabla>
  </DomainObject.Predmet.OstaliListNazivFormated>
  <DomainObject.Predmet.OstaliListNazivFormatedOIB>
    <izvorni_sadrzaj>
      <item>Nikolina Komadina, OIB 16300975064</item>
      <item>Niko Rudan, OIB 05512788709</item>
    </izvorni_sadrzaj>
    <derivirana_varijabla naziv="DomainObject.Predmet.OstaliListNazivFormatedOIB_1">
      <item>Nikolina Komadina, OIB 16300975064</item>
      <item>Niko Rudan, OIB 05512788709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>St-528/2016-22</izvorni_sadrzaj>
    <derivirana_varijabla naziv="DomainObject.PoslovniBrojDokumenta_1">St-528/2016-22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KOKICA RUDAN društvo s ograničenom odgovornošću za proizvodnju i trgovinu</izvorni_sadrzaj>
    <derivirana_varijabla naziv="DomainObject.Predmet.ProtustrankaIDrugi_1">KOKICA RUDAN društvo s ograničenom odgovornošću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KOKICA RUDAN društvo s ograničenom odgovornošću za proizvodnju i trgovinu, OIB 83034836552, Rudani bb, 22221 Radonić</izvorni_sadrzaj>
    <derivirana_varijabla naziv="DomainObject.Predmet.ProtustrankaIDrugiAdressOIB_1">KOKICA RUDAN društvo s ograničenom odgovornošću za proizvodnju i trgovinu, OIB 83034836552, Rudani bb, 22221 Radonić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KOKICA RUDAN društvo s ograničenom odgovornošću za proizvodnju i trgovinu</item>
      <item>Nikolina Komadina</item>
      <item>Niko Rudan</item>
    </izvorni_sadrzaj>
    <derivirana_varijabla naziv="DomainObject.Predmet.SudioniciListNaziv_1">
      <item>FINA - Podružnica Šibenik</item>
      <item>KOKICA RUDAN društvo s ograničenom odgovornošću za proizvodnju i trgovinu</item>
      <item>Nikolina Komadina</item>
      <item>Niko Rudan</item>
    </derivirana_varijabla>
  </DomainObject.Predmet.SudioniciListNaziv>
  <DomainObject.Predmet.SudioniciListAdressOIB>
    <izvorni_sadrzaj>
      <item>FINA - Podružnica Šibenik, OIB 85821130368, Perivoj L. Marune 1,22000 Šibenik</item>
      <item>KOKICA RUDAN društvo s ograničenom odgovornošću za proizvodnju i trgovinu, OIB 83034836552, Rudani bb,22221 Radonić</item>
      <item>Nikolina Komadina, OIB 16300975064, Hrvatske Mornarice 20,21000 Split</item>
      <item>Niko Rudan, OIB 05512788709, Rudani 7,22221 Radonić</item>
    </izvorni_sadrzaj>
    <derivirana_varijabla naziv="DomainObject.Predmet.SudioniciListAdressOIB_1">
      <item>FINA - Podružnica Šibenik, OIB 85821130368, Perivoj L. Marune 1,22000 Šibenik</item>
      <item>KOKICA RUDAN društvo s ograničenom odgovornošću za proizvodnju i trgovinu, OIB 83034836552, Rudani bb,22221 Radonić</item>
      <item>Nikolina Komadina, OIB 16300975064, Hrvatske Mornarice 20,21000 Split</item>
      <item>Niko Rudan, OIB 05512788709, Rudani 7,22221 Radonić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83034836552</item>
      <item>, OIB 16300975064</item>
      <item>, OIB 05512788709</item>
    </izvorni_sadrzaj>
    <derivirana_varijabla naziv="DomainObject.Predmet.SudioniciListNazivOIB_1">
      <item>, OIB 85821130368</item>
      <item>, OIB 83034836552</item>
      <item>, OIB 16300975064</item>
      <item>, OIB 05512788709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244</properties:Words>
  <properties:Characters>1174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2016-09-08T09:46:00Z</dcterms:created>
  <dc:creator>abajlo</dc:creator>
  <cp:lastModifiedBy>Ante Rubelj</cp:lastModifiedBy>
  <cp:lastPrinted>2015-10-13T10:36:00Z</cp:lastPrinted>
  <dcterms:modified xmlns:xsi="http://www.w3.org/2001/XMLSchema-instance" xsi:type="dcterms:W3CDTF">2018-03-09T13:01:00Z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St-528/2016-22 / Odluka - Rješenje - određivanje nagrade stečajnom upravitelju (1ST-528-16- Sandra Gregorić Jelinek - privremeni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