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3ae3" w14:paraId="a683ae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22D8E">
        <w:t>86</w:t>
      </w:r>
      <w:r w:rsidR="009D3A05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E43950">
        <w:t>Vukovar</w:t>
      </w:r>
      <w:r w:rsidR="00300200">
        <w:t xml:space="preserve"> zastupana po ŽDO u </w:t>
      </w:r>
      <w:r w:rsidR="00E43950">
        <w:t>Vukovar</w:t>
      </w:r>
      <w:r w:rsidR="00300200">
        <w:t>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E43950">
        <w:t>STANOGRADNJA j.d.o.o. za graditeljstvo, trgovinu i usluge, Andrijaševci, Ljudevita Gaja 9</w:t>
      </w:r>
      <w:r w:rsidR="00DC018E" w:rsidRPr="00DC018E">
        <w:t>, MBS 0</w:t>
      </w:r>
      <w:r w:rsidR="00843DEF">
        <w:t>301</w:t>
      </w:r>
      <w:r w:rsidR="00B95252">
        <w:t>85037</w:t>
      </w:r>
      <w:r w:rsidR="00DC018E" w:rsidRPr="00DC018E">
        <w:t xml:space="preserve">, OIB </w:t>
      </w:r>
      <w:r w:rsidR="00B95252">
        <w:t>34585299021</w:t>
      </w:r>
      <w:r w:rsidR="00206760" w:rsidRPr="0041082E">
        <w:t xml:space="preserve">, dana </w:t>
      </w:r>
      <w:r w:rsidR="00B95252" w:rsidRPr="00B95252">
        <w:t xml:space="preserve">29. svibnja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92456E" w:rsidP="00CC4577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C4577" w:rsidRPr="00CC4577">
        <w:t>STANOGRADNJA j.d.o.o. za graditeljstvo, trgovinu i usluge, Andrijaševci, Ljudevita Gaja 9, MBS 030185037, OIB 34585299021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C4577">
        <w:t>Margareta Bondža, Vinkovci, Lapovačka 30</w:t>
      </w:r>
      <w:r w:rsidR="003743D2" w:rsidRPr="003743D2">
        <w:t xml:space="preserve">, OIB </w:t>
      </w:r>
      <w:r w:rsidR="00841329">
        <w:t>43842887527</w:t>
      </w:r>
      <w:r w:rsidR="00C354FB">
        <w:t>,</w:t>
      </w:r>
      <w:r>
        <w:t xml:space="preserve"> </w:t>
      </w:r>
      <w:r w:rsidR="00EA7C38">
        <w:t>izabran</w:t>
      </w:r>
      <w:r w:rsidR="00841329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41329">
        <w:t>6</w:t>
      </w:r>
      <w:r w:rsidR="00406F6D">
        <w:t xml:space="preserve">. </w:t>
      </w:r>
      <w:r w:rsidR="00841329">
        <w:t>rujna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E68CD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8E68CD" w:rsidRPr="008E68CD">
        <w:t>STANOGRADNJA j.d.o.o. za graditeljstvo, trgovinu i usluge, Andrijaševci, Ljudevita Gaja 9, MBS 030185037, OIB 34585299021</w:t>
      </w:r>
    </w:p>
    <w:p w:rsidRDefault="00850ADD" w:rsidP="009365DD" w:rsidR="00850ADD">
      <w:pPr>
        <w:jc w:val="both"/>
      </w:pPr>
    </w:p>
    <w:p w:rsidRDefault="008E68CD" w:rsidP="00A320F5" w:rsidR="00F12013">
      <w:pPr>
        <w:ind w:firstLine="720" w:left="2160"/>
      </w:pPr>
      <w:r>
        <w:t>13</w:t>
      </w:r>
      <w:r w:rsidR="00F12013">
        <w:t xml:space="preserve">. </w:t>
      </w:r>
      <w:r>
        <w:t>rujna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 w:rsidR="00A66EC9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>Dana 2.</w:t>
      </w:r>
      <w:r w:rsidR="008E68CD">
        <w:t>02</w:t>
      </w:r>
      <w:r>
        <w:t>.201</w:t>
      </w:r>
      <w:r w:rsidR="008E68CD">
        <w:t>8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8E68CD">
        <w:t>8</w:t>
      </w:r>
      <w:r>
        <w:t>-01/04 Ur. broj 04-06-1</w:t>
      </w:r>
      <w:r w:rsidR="008E68CD">
        <w:t>8</w:t>
      </w:r>
      <w:r>
        <w:t>-</w:t>
      </w:r>
      <w:r w:rsidR="007C4FCD">
        <w:t>5</w:t>
      </w:r>
      <w:r w:rsidR="008E68CD">
        <w:t>32</w:t>
      </w:r>
      <w:r>
        <w:t xml:space="preserve"> od </w:t>
      </w:r>
      <w:r w:rsidR="008E68CD">
        <w:t>1</w:t>
      </w:r>
      <w:r>
        <w:t>.</w:t>
      </w:r>
      <w:r w:rsidR="00D65F36">
        <w:t>02</w:t>
      </w:r>
      <w:r>
        <w:t>.201</w:t>
      </w:r>
      <w:r w:rsidR="00D65F36">
        <w:t>8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D65F36" w:rsidRPr="00D65F36">
        <w:t>STANOGRADNJA j.d.o.o. za graditeljstvo, trgovinu i usluge, Andrijaševci, Ljudevita Gaja 9, MBS 030185037, OIB 34585299021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D65F36">
        <w:t>31</w:t>
      </w:r>
      <w:r>
        <w:t>.</w:t>
      </w:r>
      <w:r w:rsidR="00D65F36">
        <w:t>0</w:t>
      </w:r>
      <w:r w:rsidR="00B13D6C">
        <w:t>1</w:t>
      </w:r>
      <w:r>
        <w:t>.201</w:t>
      </w:r>
      <w:r w:rsidR="00D65F36">
        <w:t>8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D65F36">
        <w:t>70.839,98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D65F36" w:rsidRPr="00D65F36">
        <w:t>31.01.2018</w:t>
      </w:r>
      <w:r>
        <w:t xml:space="preserve">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333B5F">
        <w:t>4</w:t>
      </w:r>
      <w:r>
        <w:t>.</w:t>
      </w:r>
      <w:r w:rsidR="00333B5F">
        <w:t>0</w:t>
      </w:r>
      <w:r>
        <w:t>2.201</w:t>
      </w:r>
      <w:r w:rsidR="00333B5F">
        <w:t>8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5B41BB" w:rsidP="00850ADD" w:rsidR="005B41BB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6390B" w:rsidRPr="00C6390B">
        <w:t xml:space="preserve">29. svibnja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C6390B">
        <w:t>Vukovar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C6390B">
        <w:t>Daniel Ikić, Vukovar, Samoborska 6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C6390B">
        <w:t>a</w:t>
      </w:r>
      <w:r>
        <w:t xml:space="preserve"> stečajn</w:t>
      </w:r>
      <w:r w:rsidR="00C6390B">
        <w:t>a</w:t>
      </w:r>
      <w:r>
        <w:t xml:space="preserve"> upravitelj</w:t>
      </w:r>
      <w:r w:rsidR="00C6390B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468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222D8E">
      <w:t>86</w:t>
    </w:r>
    <w:r w:rsidR="009D3A05" w:rsidRPr="009D3A05">
      <w:t>8/18-2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B468C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St-868/2018</izvorni_sadrzaj>
    <derivirana_varijabla naziv="DomainObject.Predmet.OznakaBroj_1">St-868/2018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STANOGRADNJA j.d.o.o. za graditeljstvo, trgovinu i usluge</izvorni_sadrzaj>
    <derivirana_varijabla naziv="DomainObject.Predmet.ProtustrankaFormated_1">  STANOGRADNJA j.d.o.o. za graditeljstvo, trgovinu i usluge</derivirana_varijabla>
  </DomainObject.Predmet.ProtustrankaFormated>
  <DomainObject.Predmet.ProtustrankaFormatedOIB>
    <izvorni_sadrzaj>  STANOGRADNJA j.d.o.o. za graditeljstvo, trgovinu i usluge, OIB 34585299021</izvorni_sadrzaj>
    <derivirana_varijabla naziv="DomainObject.Predmet.ProtustrankaFormatedOIB_1">  STANOGRADNJA j.d.o.o. za graditeljstvo, trgovinu i usluge, OIB 34585299021</derivirana_varijabla>
  </DomainObject.Predmet.ProtustrankaFormatedOIB>
  <DomainObject.Predmet.ProtustrankaFormatedWithAdress>
    <izvorni_sadrzaj> STANOGRADNJA j.d.o.o. za graditeljstvo, trgovinu i usluge, Ljudevita Gaja 9, 32271 Andrijaševci</izvorni_sadrzaj>
    <derivirana_varijabla naziv="DomainObject.Predmet.ProtustrankaFormatedWithAdress_1"> STANOGRADNJA j.d.o.o. za graditeljstvo, trgovinu i usluge, Ljudevita Gaja 9, 32271 Andrijaševci</derivirana_varijabla>
  </DomainObject.Predmet.ProtustrankaFormatedWithAdress>
  <DomainObject.Predmet.ProtustrankaFormatedWithAdressOIB>
    <izvorni_sadrzaj> STANOGRADNJA j.d.o.o. za graditeljstvo, trgovinu i usluge, OIB 34585299021, Ljudevita Gaja 9, 32271 Andrijaševci</izvorni_sadrzaj>
    <derivirana_varijabla naziv="DomainObject.Predmet.ProtustrankaFormatedWithAdressOIB_1"> STANOGRADNJA j.d.o.o. za graditeljstvo, trgovinu i usluge, OIB 34585299021, Ljudevita Gaja 9, 32271 Andrijaševci</derivirana_varijabla>
  </DomainObject.Predmet.ProtustrankaFormatedWithAdressOIB>
  <DomainObject.Predmet.ProtustrankaWithAdress>
    <izvorni_sadrzaj>STANOGRADNJA j.d.o.o. za graditeljstvo, trgovinu i usluge Ljudevita Gaja 9, 32271 Andrijaševci</izvorni_sadrzaj>
    <derivirana_varijabla naziv="DomainObject.Predmet.ProtustrankaWithAdress_1">STANOGRADNJA j.d.o.o. za graditeljstvo, trgovinu i usluge Ljudevita Gaja 9, 32271 Andrijaševci</derivirana_varijabla>
  </DomainObject.Predmet.ProtustrankaWithAdress>
  <DomainObject.Predmet.ProtustrankaWithAdressOIB>
    <izvorni_sadrzaj>STANOGRADNJA j.d.o.o. za graditeljstvo, trgovinu i usluge, OIB 34585299021, Ljudevita Gaja 9, 32271 Andrijaševci</izvorni_sadrzaj>
    <derivirana_varijabla naziv="DomainObject.Predmet.ProtustrankaWithAdressOIB_1">STANOGRADNJA j.d.o.o. za graditeljstvo, trgovinu i usluge, OIB 34585299021, Ljudevita Gaja 9, 32271 Andrijaševci</derivirana_varijabla>
  </DomainObject.Predmet.ProtustrankaWithAdressOIB>
  <DomainObject.Predmet.ProtustrankaNazivFormated>
    <izvorni_sadrzaj>STANOGRADNJA j.d.o.o. za graditeljstvo, trgovinu i usluge</izvorni_sadrzaj>
    <derivirana_varijabla naziv="DomainObject.Predmet.ProtustrankaNazivFormated_1">STANOGRADNJA j.d.o.o. za graditeljstvo, trgovinu i usluge</derivirana_varijabla>
  </DomainObject.Predmet.ProtustrankaNazivFormated>
  <DomainObject.Predmet.ProtustrankaNazivFormatedOIB>
    <izvorni_sadrzaj>STANOGRADNJA j.d.o.o. za graditeljstvo, trgovinu i usluge, OIB 34585299021</izvorni_sadrzaj>
    <derivirana_varijabla naziv="DomainObject.Predmet.ProtustrankaNazivFormatedOIB_1">STANOGRADNJA j.d.o.o. za graditeljstvo, trgovinu i usluge, OIB 34585299021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STANOGRADNJA j.d.o.o. za graditeljstvo, trgovinu i usluge</item>
    </izvorni_sadrzaj>
    <derivirana_varijabla naziv="DomainObject.Predmet.ProtuStrankaListFormated_1">
      <item>STANOGRADNJA j.d.o.o. za graditeljstvo, trgovinu i usluge</item>
    </derivirana_varijabla>
  </DomainObject.Predmet.ProtuStrankaListFormated>
  <DomainObject.Predmet.ProtuStrankaListFormatedOIB>
    <izvorni_sadrzaj>
      <item>STANOGRADNJA j.d.o.o. za graditeljstvo, trgovinu i usluge, OIB 34585299021</item>
    </izvorni_sadrzaj>
    <derivirana_varijabla naziv="DomainObject.Predmet.ProtuStrankaListFormatedOIB_1">
      <item>STANOGRADNJA j.d.o.o. za graditeljstvo, trgovinu i usluge, OIB 34585299021</item>
    </derivirana_varijabla>
  </DomainObject.Predmet.ProtuStrankaListFormatedOIB>
  <DomainObject.Predmet.ProtuStrankaListFormatedWithAdress>
    <izvorni_sadrzaj>
      <item>STANOGRADNJA j.d.o.o. za graditeljstvo, trgovinu i usluge, Ljudevita Gaja 9, 32271 Andrijaševci</item>
    </izvorni_sadrzaj>
    <derivirana_varijabla naziv="DomainObject.Predmet.ProtuStrankaListFormatedWithAdress_1">
      <item>STANOGRADNJA j.d.o.o. za graditeljstvo, trgovinu i usluge, Ljudevita Gaja 9, 32271 Andrijaševci</item>
    </derivirana_varijabla>
  </DomainObject.Predmet.ProtuStrankaListFormatedWithAdress>
  <DomainObject.Predmet.ProtuStrankaListFormatedWithAdressOIB>
    <izvorni_sadrzaj>
      <item>STANOGRADNJA j.d.o.o. za graditeljstvo, trgovinu i usluge, OIB 34585299021, Ljudevita Gaja 9, 32271 Andrijaševci</item>
    </izvorni_sadrzaj>
    <derivirana_varijabla naziv="DomainObject.Predmet.ProtuStrankaListFormatedWithAdressOIB_1">
      <item>STANOGRADNJA j.d.o.o. za graditeljstvo, trgovinu i usluge, OIB 34585299021, Ljudevita Gaja 9, 32271 Andrijaševci</item>
    </derivirana_varijabla>
  </DomainObject.Predmet.ProtuStrankaListFormatedWithAdressOIB>
  <DomainObject.Predmet.ProtuStrankaListNazivFormated>
    <izvorni_sadrzaj>
      <item>STANOGRADNJA j.d.o.o. za graditeljstvo, trgovinu i usluge</item>
    </izvorni_sadrzaj>
    <derivirana_varijabla naziv="DomainObject.Predmet.ProtuStrankaListNazivFormated_1">
      <item>STANOGRADNJA j.d.o.o. za graditeljstvo, trgovinu i usluge</item>
    </derivirana_varijabla>
  </DomainObject.Predmet.ProtuStrankaListNazivFormated>
  <DomainObject.Predmet.ProtuStrankaListNazivFormatedOIB>
    <izvorni_sadrzaj>
      <item>STANOGRADNJA j.d.o.o. za graditeljstvo, trgovinu i usluge, OIB 34585299021</item>
    </izvorni_sadrzaj>
    <derivirana_varijabla naziv="DomainObject.Predmet.ProtuStrankaListNazivFormatedOIB_1">
      <item>STANOGRADNJA j.d.o.o. za graditeljstvo, trgovinu i usluge, OIB 34585299021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STANOGRADNJA j.d.o.o. za graditeljstvo, trgovinu i usluge</izvorni_sadrzaj>
    <derivirana_varijabla naziv="DomainObject.Predmet.ProtustrankaIDrugi_1">STANOGRADNJA j.d.o.o. za graditeljstvo,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STANOGRADNJA j.d.o.o. za graditeljstvo, trgovinu i usluge, OIB 34585299021, Ljudevita Gaja 9, 32271 Andrijaševci</izvorni_sadrzaj>
    <derivirana_varijabla naziv="DomainObject.Predmet.ProtustrankaIDrugiAdressOIB_1">STANOGRADNJA j.d.o.o. za graditeljstvo, trgovinu i usluge, OIB 34585299021, Ljudevita Gaja 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STANOGRADNJA j.d.o.o. za graditeljstvo, trgovinu i usluge</item>
      <item>RH MF POREZNA UPRAVA PODRUČNI URED VUKOVAR</item>
    </izvorni_sadrzaj>
    <derivirana_varijabla naziv="DomainObject.Predmet.SudioniciListNaziv_1">
      <item>STANOGRADNJA j.d.o.o. za graditeljstvo, trgovinu i usluge</item>
      <item>RH MF POREZNA UPRAVA PODRUČNI URED VUKOVAR</item>
    </derivirana_varijabla>
  </DomainObject.Predmet.SudioniciListNaziv>
  <DomainObject.Predmet.SudioniciListAdressOIB>
    <izvorni_sadrzaj>
      <item>STANOGRADNJA j.d.o.o. za graditeljstvo, trgovinu i usluge, OIB 34585299021, Ljudevita Gaja 9,32271 Andrijaševci</item>
      <item>RH MF POREZNA UPRAVA PODRUČNI URED VUKOVAR, OIB 18683136487</item>
    </izvorni_sadrzaj>
    <derivirana_varijabla naziv="DomainObject.Predmet.SudioniciListAdressOIB_1">
      <item>STANOGRADNJA j.d.o.o. za graditeljstvo, trgovinu i usluge, OIB 34585299021, Ljudevita Gaja 9,32271 Andrijaševci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34585299021</item>
      <item>, OIB 18683136487</item>
    </izvorni_sadrzaj>
    <derivirana_varijabla naziv="DomainObject.Predmet.SudioniciListNazivOIB_1">
      <item>, OIB 34585299021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24333-A48D-491C-87B3-5B4A0C160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641</properties:Words>
  <properties:Characters>3655</properties:Characters>
  <properties:Lines>97</properties:Lines>
  <properties:Paragraphs>36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2018-05-29T11:58:00Z</dcterms:modified>
  <cp:revision>21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