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737b" w14:paraId="64f737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07CE3">
        <w:t>2961/2015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07CE3">
        <w:t xml:space="preserve">13. travnja 2016.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B07CE3">
        <w:t xml:space="preserve">GRAĐEVINAR, Obrtnička zadruga za graditeljstvo, proizvodnju, uslugu i trgovinu, Zagreb, </w:t>
      </w:r>
      <w:proofErr w:type="spellStart"/>
      <w:r w:rsidR="00B07CE3">
        <w:t>Ogrizovićeva</w:t>
      </w:r>
      <w:proofErr w:type="spellEnd"/>
      <w:r w:rsidR="00B07CE3">
        <w:t xml:space="preserve"> 30, OIB: 51545271240, MBS: 080106127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07CE3">
        <w:t>485.509,39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B07CE3">
        <w:t>13. travnja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B07CE3">
      <w:t>2961/2015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173B8"/>
    <w:rsid w:val="00627F6A"/>
    <w:rsid w:val="00657B8E"/>
    <w:rsid w:val="006C120B"/>
    <w:rsid w:val="00786AE3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07CE3"/>
    <w:rsid w:val="00B53A01"/>
    <w:rsid w:val="00B77D67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4C53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3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3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3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3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3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3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3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3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2961</izvorni_sadrzaj>
    <derivirana_varijabla naziv="DomainObject.Predmet.Broj_1">2961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St-2961/2015</izvorni_sadrzaj>
    <derivirana_varijabla naziv="DomainObject.Predmet.OznakaBroj_1">St-2961/2015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GRAĐEVINAR, Obrtnička zadruga za graditeljstvo, proizvodnju, uslugu i trgovinu</izvorni_sadrzaj>
    <derivirana_varijabla naziv="DomainObject.Predmet.ProtustrankaFormated_1">  GRAĐEVINAR, Obrtnička zadruga za graditeljstvo, proizvodnju, uslugu i trgovinu</derivirana_varijabla>
  </DomainObject.Predmet.ProtustrankaFormated>
  <DomainObject.Predmet.ProtustrankaFormatedOIB>
    <izvorni_sadrzaj>  GRAĐEVINAR, Obrtnička zadruga za graditeljstvo, proizvodnju, uslugu i trgovinu, OIB 51545271240</izvorni_sadrzaj>
    <derivirana_varijabla naziv="DomainObject.Predmet.ProtustrankaFormatedOIB_1">  GRAĐEVINAR, Obrtnička zadruga za graditeljstvo, proizvodnju, uslugu i trgovinu, OIB 51545271240</derivirana_varijabla>
  </DomainObject.Predmet.ProtustrankaFormatedOIB>
  <DomainObject.Predmet.ProtustrankaFormatedWithAdress>
    <izvorni_sadrzaj> GRAĐEVINAR, Obrtnička zadruga za graditeljstvo, proizvodnju, uslugu i trgovinu, Ogrizovićeva 30, 10000 Zagreb</izvorni_sadrzaj>
    <derivirana_varijabla naziv="DomainObject.Predmet.ProtustrankaFormatedWithAdress_1"> GRAĐEVINAR, Obrtnička zadruga za graditeljstvo, proizvodnju, uslugu i trgovinu, Ogrizovićeva 30, 10000 Zagreb</derivirana_varijabla>
  </DomainObject.Predmet.ProtustrankaFormatedWithAdress>
  <DomainObject.Predmet.ProtustrankaFormatedWithAdressOIB>
    <izvorni_sadrzaj> GRAĐEVINAR, Obrtnička zadruga za graditeljstvo, proizvodnju, uslugu i trgovinu, OIB 51545271240, Ogrizovićeva 30, 10000 Zagreb</izvorni_sadrzaj>
    <derivirana_varijabla naziv="DomainObject.Predmet.ProtustrankaFormatedWithAdressOIB_1"> GRAĐEVINAR, Obrtnička zadruga za graditeljstvo, proizvodnju, uslugu i trgovinu, OIB 51545271240, Ogrizovićeva 30, 10000 Zagreb</derivirana_varijabla>
  </DomainObject.Predmet.ProtustrankaFormatedWithAdressOIB>
  <DomainObject.Predmet.ProtustrankaWithAdress>
    <izvorni_sadrzaj>GRAĐEVINAR, Obrtnička zadruga za graditeljstvo, proizvodnju, uslugu i trgovinu Ogrizovićeva 30, 10000 Zagreb</izvorni_sadrzaj>
    <derivirana_varijabla naziv="DomainObject.Predmet.ProtustrankaWithAdress_1">GRAĐEVINAR, Obrtnička zadruga za graditeljstvo, proizvodnju, uslugu i trgovinu Ogrizovićeva 30, 10000 Zagreb</derivirana_varijabla>
  </DomainObject.Predmet.ProtustrankaWithAdress>
  <DomainObject.Predmet.ProtustrankaWithAdressOIB>
    <izvorni_sadrzaj>GRAĐEVINAR, Obrtnička zadruga za graditeljstvo, proizvodnju, uslugu i trgovinu, OIB 51545271240, Ogrizovićeva 30, 10000 Zagreb</izvorni_sadrzaj>
    <derivirana_varijabla naziv="DomainObject.Predmet.ProtustrankaWithAdressOIB_1">GRAĐEVINAR, Obrtnička zadruga za graditeljstvo, proizvodnju, uslugu i trgovinu, OIB 51545271240, Ogrizovićeva 30, 10000 Zagreb</derivirana_varijabla>
  </DomainObject.Predmet.ProtustrankaWithAdressOIB>
  <DomainObject.Predmet.ProtustrankaNazivFormated>
    <izvorni_sadrzaj>GRAĐEVINAR, Obrtnička zadruga za graditeljstvo, proizvodnju, uslugu i trgovinu</izvorni_sadrzaj>
    <derivirana_varijabla naziv="DomainObject.Predmet.ProtustrankaNazivFormated_1">GRAĐEVINAR, Obrtnička zadruga za graditeljstvo, proizvodnju, uslugu i trgovinu</derivirana_varijabla>
  </DomainObject.Predmet.ProtustrankaNazivFormated>
  <DomainObject.Predmet.ProtustrankaNazivFormatedOIB>
    <izvorni_sadrzaj>GRAĐEVINAR, Obrtnička zadruga za graditeljstvo, proizvodnju, uslugu i trgovinu, OIB 51545271240</izvorni_sadrzaj>
    <derivirana_varijabla naziv="DomainObject.Predmet.ProtustrankaNazivFormatedOIB_1">GRAĐEVINAR, Obrtnička zadruga za graditeljstvo, proizvodnju, uslugu i trgovinu, OIB 51545271240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GRAĐEVINAR, Obrtnička zadruga za graditeljstvo, proizvodnju, uslugu i trgovinu</item>
    </izvorni_sadrzaj>
    <derivirana_varijabla naziv="DomainObject.Predmet.ProtuStrankaListFormated_1">
      <item>GRAĐEVINAR, Obrtnička zadruga za graditeljstvo, proizvodnju, uslugu i trgovinu</item>
    </derivirana_varijabla>
  </DomainObject.Predmet.ProtuStrankaListFormated>
  <DomainObject.Predmet.ProtuStrankaListFormatedOIB>
    <izvorni_sadrzaj>
      <item>GRAĐEVINAR, Obrtnička zadruga za graditeljstvo, proizvodnju, uslugu i trgovinu, OIB 51545271240</item>
    </izvorni_sadrzaj>
    <derivirana_varijabla naziv="DomainObject.Predmet.ProtuStrankaListFormatedOIB_1">
      <item>GRAĐEVINAR, Obrtnička zadruga za graditeljstvo, proizvodnju, uslugu i trgovinu, OIB 51545271240</item>
    </derivirana_varijabla>
  </DomainObject.Predmet.ProtuStrankaListFormatedOIB>
  <DomainObject.Predmet.ProtuStrankaListFormatedWithAdress>
    <izvorni_sadrzaj>
      <item>GRAĐEVINAR, Obrtnička zadruga za graditeljstvo, proizvodnju, uslugu i trgovinu, Ogrizovićeva 30, 10000 Zagreb</item>
    </izvorni_sadrzaj>
    <derivirana_varijabla naziv="DomainObject.Predmet.ProtuStrankaListFormatedWithAdress_1">
      <item>GRAĐEVINAR, Obrtnička zadruga za graditeljstvo, proizvodnju, uslugu i trgovinu, Ogrizovićeva 30, 10000 Zagreb</item>
    </derivirana_varijabla>
  </DomainObject.Predmet.ProtuStrankaListFormatedWithAdress>
  <DomainObject.Predmet.ProtuStrankaListFormatedWithAdressOIB>
    <izvorni_sadrzaj>
      <item>GRAĐEVINAR, Obrtnička zadruga za graditeljstvo, proizvodnju, uslugu i trgovinu, OIB 51545271240, Ogrizovićeva 30, 10000 Zagreb</item>
    </izvorni_sadrzaj>
    <derivirana_varijabla naziv="DomainObject.Predmet.ProtuStrankaListFormatedWithAdressOIB_1">
      <item>GRAĐEVINAR, Obrtnička zadruga za graditeljstvo, proizvodnju, uslugu i trgovinu, OIB 51545271240, Ogrizovićeva 30, 10000 Zagreb</item>
    </derivirana_varijabla>
  </DomainObject.Predmet.ProtuStrankaListFormatedWithAdressOIB>
  <DomainObject.Predmet.ProtuStrankaListNazivFormated>
    <izvorni_sadrzaj>
      <item>GRAĐEVINAR, Obrtnička zadruga za graditeljstvo, proizvodnju, uslugu i trgovinu</item>
    </izvorni_sadrzaj>
    <derivirana_varijabla naziv="DomainObject.Predmet.ProtuStrankaListNazivFormated_1">
      <item>GRAĐEVINAR, Obrtnička zadruga za graditeljstvo, proizvodnju, uslugu i trgovinu</item>
    </derivirana_varijabla>
  </DomainObject.Predmet.ProtuStrankaListNazivFormated>
  <DomainObject.Predmet.ProtuStrankaListNazivFormatedOIB>
    <izvorni_sadrzaj>
      <item>GRAĐEVINAR, Obrtnička zadruga za graditeljstvo, proizvodnju, uslugu i trgovinu, OIB 51545271240</item>
    </izvorni_sadrzaj>
    <derivirana_varijabla naziv="DomainObject.Predmet.ProtuStrankaListNazivFormatedOIB_1">
      <item>GRAĐEVINAR, Obrtnička zadruga za graditeljstvo, proizvodnju, uslugu i trgovinu, OIB 51545271240</item>
    </derivirana_varijabla>
  </DomainObject.Predmet.ProtuStrankaListNazivFormatedOIB>
  <DomainObject.Predmet.OstaliListFormated>
    <izvorni_sadrzaj>
      <item>Milan Knežević</item>
    </izvorni_sadrzaj>
    <derivirana_varijabla naziv="DomainObject.Predmet.OstaliListFormated_1">
      <item>Milan Knežević</item>
    </derivirana_varijabla>
  </DomainObject.Predmet.OstaliListFormated>
  <DomainObject.Predmet.OstaliListFormatedOIB>
    <izvorni_sadrzaj>
      <item>Milan Knežević, OIB 22345036501</item>
    </izvorni_sadrzaj>
    <derivirana_varijabla naziv="DomainObject.Predmet.OstaliListFormatedOIB_1">
      <item>Milan Knežević, OIB 22345036501</item>
    </derivirana_varijabla>
  </DomainObject.Predmet.OstaliListFormatedOIB>
  <DomainObject.Predmet.OstaliListFormatedWithAdress>
    <izvorni_sadrzaj>
      <item>Milan Knežević, Kamešćica 44a, 10000 Zagreb</item>
    </izvorni_sadrzaj>
    <derivirana_varijabla naziv="DomainObject.Predmet.OstaliListFormatedWithAdress_1">
      <item>Milan Knežević, Kamešćica 44a, 10000 Zagreb</item>
    </derivirana_varijabla>
  </DomainObject.Predmet.OstaliListFormatedWithAdress>
  <DomainObject.Predmet.OstaliListFormatedWithAdressOIB>
    <izvorni_sadrzaj>
      <item>Milan Knežević, OIB 22345036501, Kamešćica 44a, 10000 Zagreb</item>
    </izvorni_sadrzaj>
    <derivirana_varijabla naziv="DomainObject.Predmet.OstaliListFormatedWithAdressOIB_1">
      <item>Milan Knežević, OIB 22345036501, Kamešćica 44a, 10000 Zagreb</item>
    </derivirana_varijabla>
  </DomainObject.Predmet.OstaliListFormatedWithAdressOIB>
  <DomainObject.Predmet.OstaliListNazivFormated>
    <izvorni_sadrzaj>
      <item>Milan Knežević</item>
    </izvorni_sadrzaj>
    <derivirana_varijabla naziv="DomainObject.Predmet.OstaliListNazivFormated_1">
      <item>Milan Knežević</item>
    </derivirana_varijabla>
  </DomainObject.Predmet.OstaliListNazivFormated>
  <DomainObject.Predmet.OstaliListNazivFormatedOIB>
    <izvorni_sadrzaj>
      <item>Milan Knežević, OIB 22345036501</item>
    </izvorni_sadrzaj>
    <derivirana_varijabla naziv="DomainObject.Predmet.OstaliListNazivFormatedOIB_1">
      <item>Milan Knežević, OIB 22345036501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GRAĐEVINAR, Obrtnička zadruga za graditeljstvo, proizvodnju, uslugu i trgovinu</izvorni_sadrzaj>
    <derivirana_varijabla naziv="DomainObject.Predmet.ProtustrankaIDrugi_1">GRAĐEVINAR, Obrtnička zadruga za graditeljstvo, proizvodnju, uslugu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GRAĐEVINAR, Obrtnička zadruga za graditeljstvo, proizvodnju, uslugu i trgovinu, OIB 51545271240, Ogrizovićeva 30, 10000 Zagreb</izvorni_sadrzaj>
    <derivirana_varijabla naziv="DomainObject.Predmet.ProtustrankaIDrugiAdressOIB_1">GRAĐEVINAR, Obrtnička zadruga za graditeljstvo, proizvodnju, uslugu i trgovinu, OIB 51545271240, Ogrizovićeva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GRAĐEVINAR, Obrtnička zadruga za graditeljstvo, proizvodnju, uslugu i trgovinu</item>
      <item>FINA Regionalni centar Zagreb</item>
      <item>Milan Knežević</item>
    </izvorni_sadrzaj>
    <derivirana_varijabla naziv="DomainObject.Predmet.SudioniciListNaziv_1">
      <item>GRAĐEVINAR, Obrtnička zadruga za graditeljstvo, proizvodnju, uslugu i trgovinu</item>
      <item>FINA Regionalni centar Zagreb</item>
      <item>Milan Knežević</item>
    </derivirana_varijabla>
  </DomainObject.Predmet.SudioniciListNaziv>
  <DomainObject.Predmet.SudioniciListAdressOIB>
    <izvorni_sadrzaj>
      <item>GRAĐEVINAR, Obrtnička zadruga za graditeljstvo, proizvodnju, uslugu i trgovinu, OIB 51545271240, Ogrizovićeva 30,10000 Zagreb</item>
      <item>FINA Regionalni centar Zagreb, OIB 85821130368, Trg svibanjskih žrtava 1995. 1,10000 Zagreb</item>
      <item>Milan Knežević, OIB 22345036501, Kamešćica 44a,10000 Zagreb</item>
    </izvorni_sadrzaj>
    <derivirana_varijabla naziv="DomainObject.Predmet.SudioniciListAdressOIB_1">
      <item>GRAĐEVINAR, Obrtnička zadruga za graditeljstvo, proizvodnju, uslugu i trgovinu, OIB 51545271240, Ogrizovićeva 30,10000 Zagreb</item>
      <item>FINA Regionalni centar Zagreb, OIB 85821130368, Trg svibanjskih žrtava 1995. 1,10000 Zagreb</item>
      <item>Milan Knežević, OIB 22345036501, Kamešćica 44a,10000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51545271240</item>
      <item>, OIB 85821130368</item>
      <item>, OIB 22345036501</item>
    </izvorni_sadrzaj>
    <derivirana_varijabla naziv="DomainObject.Predmet.SudioniciListNazivOIB_1">
      <item>, OIB 51545271240</item>
      <item>, OIB 85821130368</item>
      <item>, OIB 22345036501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270</properties:Words>
  <properties:Characters>1510</properties:Characters>
  <properties:Lines>45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2016-04-13T06:16:00Z</dcterms:created>
  <dc:creator>ilukac</dc:creator>
  <cp:lastModifiedBy>Mirela Šantek</cp:lastModifiedBy>
  <cp:lastPrinted>2016-04-13T06:18:00Z</cp:lastPrinted>
  <dcterms:modified xmlns:xsi="http://www.w3.org/2001/XMLSchema-instance" xsi:type="dcterms:W3CDTF">2016-04-13T10:48:00Z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