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4691" w14:paraId="7a14691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086473">
        <w:t>po sucu Tomislavu Jurlini,  na prijedlog sudske savjetnice Jelene Radoš</w:t>
      </w:r>
      <w:r>
        <w:t xml:space="preserve">, povodom zahtjeva Financijske agencije, Regionalnog centra Split, Podružnice </w:t>
      </w:r>
      <w:r w:rsidR="00AF6514">
        <w:t>Šibenik</w:t>
      </w:r>
      <w:r>
        <w:t xml:space="preserve">, </w:t>
      </w:r>
      <w:r w:rsidR="00AF6514">
        <w:t xml:space="preserve">Perivoj L. Marune 1, Šibenik, </w:t>
      </w:r>
      <w:r>
        <w:t xml:space="preserve">OIB: 85821130368 od </w:t>
      </w:r>
      <w:r w:rsidR="0006168A">
        <w:t>27. veljače</w:t>
      </w:r>
      <w:r w:rsidR="00B357BB">
        <w:t xml:space="preserve"> 2017</w:t>
      </w:r>
      <w:r>
        <w:t xml:space="preserve">. za provedbu skraćenoga stečajnog postupka nad dužnikom </w:t>
      </w:r>
      <w:r w:rsidR="00AF6514">
        <w:t>MYTILUS d.o.o., Šibenik, Stipe Ninića 58, OIB: 86973558884</w:t>
      </w:r>
      <w:r w:rsidR="00DE7AFF">
        <w:t>, 10.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AF6514">
        <w:t>MYTILUS d.o.o., Šibenik, Stipe Ninića 58, OIB: 86973558884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06168A">
        <w:t>27. veljače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06168A">
        <w:t>27</w:t>
      </w:r>
      <w:r w:rsidR="00B357BB">
        <w:t xml:space="preserve">. </w:t>
      </w:r>
      <w:r w:rsidR="0006168A">
        <w:t>ožujka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Ministarstvo financija, Područni ured </w:t>
      </w:r>
      <w:r w:rsidR="00B357BB">
        <w:t>Dalmacija</w:t>
      </w:r>
      <w:r w:rsidR="0087715B">
        <w:t xml:space="preserve">, zastupan po Županijskom državnom odvjetništvu u </w:t>
      </w:r>
      <w:r w:rsidR="00AF6514">
        <w:t>Šibeniku</w:t>
      </w:r>
      <w:r>
        <w:t xml:space="preserve"> je </w:t>
      </w:r>
      <w:r w:rsidR="00AF6514">
        <w:t>13. travnja</w:t>
      </w:r>
      <w:r>
        <w:t xml:space="preserve"> 2017. dostavila ovom sudu prijedlog za otvaranje stečajnoga postupka nad dužnikom navodeći da prema istom ima dospjelu novčanu tražbinu u iznosu od </w:t>
      </w:r>
      <w:r w:rsidR="00AF6514">
        <w:t>43.353,30</w:t>
      </w:r>
      <w:r>
        <w:t xml:space="preserve"> kn koja se temelji na </w:t>
      </w:r>
      <w:r w:rsidR="00AF6514">
        <w:t>porezu na dobit, MO-II-rad.odn., članarini HGK-u, MO-gen-rad.od i dr</w:t>
      </w:r>
      <w:r>
        <w:t xml:space="preserve">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FB7A92">
        <w:t>, 10.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B17C4E" w:rsidP="00B17C4E" w:rsidR="00B17C4E">
      <w:r>
        <w:t>Za točnost otpravka – ovlaštena službenica                                                 Sudac</w:t>
      </w:r>
    </w:p>
    <w:p w:rsidRDefault="00B17C4E" w:rsidP="00B17C4E" w:rsidR="00B17C4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ab/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AF6514">
        <w:t>Šibenik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7C4E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AF6514">
          <w:t>75</w:t>
        </w:r>
        <w:r w:rsidR="00B357BB">
          <w:t>/2017-</w:t>
        </w:r>
        <w:r w:rsidR="0006168A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AF6514">
      <w:t>75</w:t>
    </w:r>
    <w:r>
      <w:t>/</w:t>
    </w:r>
    <w:r w:rsidR="00B357BB">
      <w:t>2017</w:t>
    </w:r>
    <w:r>
      <w:t>-</w:t>
    </w:r>
    <w:r w:rsidR="0006168A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086473"/>
    <w:rsid w:val="003500F1"/>
    <w:rsid w:val="00811D39"/>
    <w:rsid w:val="0087715B"/>
    <w:rsid w:val="00A502C8"/>
    <w:rsid w:val="00AF6514"/>
    <w:rsid w:val="00B17C4E"/>
    <w:rsid w:val="00B357BB"/>
    <w:rsid w:val="00BB1274"/>
    <w:rsid w:val="00DE7AFF"/>
    <w:rsid w:val="00EB071B"/>
    <w:rsid w:val="00FB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875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MYTILUS d.o.o. za proizvodnju i preradu riba i plodova mora, trgovinu i turizam</izvorni_sadrzaj>
    <derivirana_varijabla naziv="DomainObject.Predmet.ProtustrankaFormated_1">  MYTILUS d.o.o. za proizvodnju i preradu riba i plodova mora, trgovinu i turizam</derivirana_varijabla>
  </DomainObject.Predmet.ProtustrankaFormated>
  <DomainObject.Predmet.ProtustrankaFormatedOIB>
    <izvorni_sadrzaj>  MYTILUS d.o.o. za proizvodnju i preradu riba i plodova mora, trgovinu i turizam, OIB 86973558884</izvorni_sadrzaj>
    <derivirana_varijabla naziv="DomainObject.Predmet.ProtustrankaFormatedOIB_1">  MYTILUS d.o.o. za proizvodnju i preradu riba i plodova mora, trgovinu i turizam, OIB 86973558884</derivirana_varijabla>
  </DomainObject.Predmet.ProtustrankaFormatedOIB>
  <DomainObject.Predmet.ProtustrankaFormatedWithAdress>
    <izvorni_sadrzaj> MYTILUS d.o.o. za proizvodnju i preradu riba i plodova mora, trgovinu i turizam, Stipe Ninića 58, 22000 Šibenik</izvorni_sadrzaj>
    <derivirana_varijabla naziv="DomainObject.Predmet.ProtustrankaFormatedWithAdress_1"> MYTILUS d.o.o. za proizvodnju i preradu riba i plodova mora, trgovinu i turizam, Stipe Ninića 58, 22000 Šibenik</derivirana_varijabla>
  </DomainObject.Predmet.ProtustrankaFormatedWithAdress>
  <DomainObject.Predmet.ProtustrankaFormatedWithAdressOIB>
    <izvorni_sadrzaj> MYTILUS d.o.o. za proizvodnju i preradu riba i plodova mora, trgovinu i turizam, OIB 86973558884, Stipe Ninića 58, 22000 Šibenik</izvorni_sadrzaj>
    <derivirana_varijabla naziv="DomainObject.Predmet.ProtustrankaFormatedWithAdressOIB_1"> MYTILUS d.o.o. za proizvodnju i preradu riba i plodova mora, trgovinu i turizam, OIB 86973558884, Stipe Ninića 58, 22000 Šibenik</derivirana_varijabla>
  </DomainObject.Predmet.ProtustrankaFormatedWithAdressOIB>
  <DomainObject.Predmet.ProtustrankaWithAdress>
    <izvorni_sadrzaj>MYTILUS d.o.o. za proizvodnju i preradu riba i plodova mora, trgovinu i turizam Stipe Ninića 58, 22000 Šibenik</izvorni_sadrzaj>
    <derivirana_varijabla naziv="DomainObject.Predmet.ProtustrankaWithAdress_1">MYTILUS d.o.o. za proizvodnju i preradu riba i plodova mora, trgovinu i turizam Stipe Ninića 58, 22000 Šibenik</derivirana_varijabla>
  </DomainObject.Predmet.ProtustrankaWithAdress>
  <DomainObject.Predmet.ProtustrankaWithAdressOIB>
    <izvorni_sadrzaj>MYTILUS d.o.o. za proizvodnju i preradu riba i plodova mora, trgovinu i turizam, OIB 86973558884, Stipe Ninića 58, 22000 Šibenik</izvorni_sadrzaj>
    <derivirana_varijabla naziv="DomainObject.Predmet.ProtustrankaWithAdressOIB_1">MYTILUS d.o.o. za proizvodnju i preradu riba i plodova mora, trgovinu i turizam, OIB 86973558884, Stipe Ninića 58, 22000 Šibenik</derivirana_varijabla>
  </DomainObject.Predmet.ProtustrankaWithAdressOIB>
  <DomainObject.Predmet.ProtustrankaNazivFormated>
    <izvorni_sadrzaj>MYTILUS d.o.o. za proizvodnju i preradu riba i plodova mora, trgovinu i turizam</izvorni_sadrzaj>
    <derivirana_varijabla naziv="DomainObject.Predmet.ProtustrankaNazivFormated_1">MYTILUS d.o.o. za proizvodnju i preradu riba i plodova mora, trgovinu i turizam</derivirana_varijabla>
  </DomainObject.Predmet.ProtustrankaNazivFormated>
  <DomainObject.Predmet.ProtustrankaNazivFormatedOIB>
    <izvorni_sadrzaj>MYTILUS d.o.o. za proizvodnju i preradu riba i plodova mora, trgovinu i turizam, OIB 86973558884</izvorni_sadrzaj>
    <derivirana_varijabla naziv="DomainObject.Predmet.ProtustrankaNazivFormatedOIB_1">MYTILUS d.o.o. za proizvodnju i preradu riba i plodova mora, trgovinu i turizam, OIB 86973558884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MYTILUS d.o.o. za proizvodnju i preradu riba i plodova mora, trgovinu i turizam</item>
    </izvorni_sadrzaj>
    <derivirana_varijabla naziv="DomainObject.Predmet.ProtuStrankaListFormated_1">
      <item>MYTILUS d.o.o. za proizvodnju i preradu riba i plodova mora, trgovinu i turizam</item>
    </derivirana_varijabla>
  </DomainObject.Predmet.ProtuStrankaListFormated>
  <DomainObject.Predmet.ProtuStrankaListFormatedOIB>
    <izvorni_sadrzaj>
      <item>MYTILUS d.o.o. za proizvodnju i preradu riba i plodova mora, trgovinu i turizam, OIB 86973558884</item>
    </izvorni_sadrzaj>
    <derivirana_varijabla naziv="DomainObject.Predmet.ProtuStrankaListFormatedOIB_1">
      <item>MYTILUS d.o.o. za proizvodnju i preradu riba i plodova mora, trgovinu i turizam, OIB 86973558884</item>
    </derivirana_varijabla>
  </DomainObject.Predmet.ProtuStrankaListFormatedOIB>
  <DomainObject.Predmet.ProtuStrankaListFormatedWithAdress>
    <izvorni_sadrzaj>
      <item>MYTILUS d.o.o. za proizvodnju i preradu riba i plodova mora, trgovinu i turizam, Stipe Ninića 58, 22000 Šibenik</item>
    </izvorni_sadrzaj>
    <derivirana_varijabla naziv="DomainObject.Predmet.ProtuStrankaListFormatedWithAdress_1">
      <item>MYTILUS d.o.o. za proizvodnju i preradu riba i plodova mora, trgovinu i turizam, Stipe Ninića 58, 22000 Šibenik</item>
    </derivirana_varijabla>
  </DomainObject.Predmet.ProtuStrankaListFormatedWithAdress>
  <DomainObject.Predmet.ProtuStrankaListFormatedWithAdressOIB>
    <izvorni_sadrzaj>
      <item>MYTILUS d.o.o. za proizvodnju i preradu riba i plodova mora, trgovinu i turizam, OIB 86973558884, Stipe Ninića 58, 22000 Šibenik</item>
    </izvorni_sadrzaj>
    <derivirana_varijabla naziv="DomainObject.Predmet.ProtuStrankaListFormatedWithAdressOIB_1">
      <item>MYTILUS d.o.o. za proizvodnju i preradu riba i plodova mora, trgovinu i turizam, OIB 86973558884, Stipe Ninića 58, 22000 Šibenik</item>
    </derivirana_varijabla>
  </DomainObject.Predmet.ProtuStrankaListFormatedWithAdressOIB>
  <DomainObject.Predmet.ProtuStrankaListNazivFormated>
    <izvorni_sadrzaj>
      <item>MYTILUS d.o.o. za proizvodnju i preradu riba i plodova mora, trgovinu i turizam</item>
    </izvorni_sadrzaj>
    <derivirana_varijabla naziv="DomainObject.Predmet.ProtuStrankaListNazivFormated_1">
      <item>MYTILUS d.o.o. za proizvodnju i preradu riba i plodova mora, trgovinu i turizam</item>
    </derivirana_varijabla>
  </DomainObject.Predmet.ProtuStrankaListNazivFormated>
  <DomainObject.Predmet.ProtuStrankaListNazivFormatedOIB>
    <izvorni_sadrzaj>
      <item>MYTILUS d.o.o. za proizvodnju i preradu riba i plodova mora, trgovinu i turizam, OIB 86973558884</item>
    </izvorni_sadrzaj>
    <derivirana_varijabla naziv="DomainObject.Predmet.ProtuStrankaListNazivFormatedOIB_1">
      <item>MYTILUS d.o.o. za proizvodnju i preradu riba i plodova mora, trgovinu i turizam, OIB 86973558884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MYTILUS d.o.o. za proizvodnju i preradu riba i plodova mora, trgovinu i turizam</izvorni_sadrzaj>
    <derivirana_varijabla naziv="DomainObject.Predmet.ProtustrankaIDrugi_1">MYTILUS d.o.o. za proizvodnju i preradu riba i plodova mora,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MYTILUS d.o.o. za proizvodnju i preradu riba i plodova mora, trgovinu i turizam, OIB 86973558884, Stipe Ninića 58, 22000 Šibenik</izvorni_sadrzaj>
    <derivirana_varijabla naziv="DomainObject.Predmet.ProtustrankaIDrugiAdressOIB_1">MYTILUS d.o.o. za proizvodnju i preradu riba i plodova mora, trgovinu i turizam, OIB 86973558884, Stipe Ninića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MYTILUS d.o.o. za proizvodnju i preradu riba i plodova mora, trgovinu i turizam</item>
    </izvorni_sadrzaj>
    <derivirana_varijabla naziv="DomainObject.Predmet.SudioniciListNaziv_1">
      <item>Financijska agencija</item>
      <item>MYTILUS d.o.o. za proizvodnju i preradu riba i plodova mora, trgovinu i turizam</item>
    </derivirana_varijabla>
  </DomainObject.Predmet.SudioniciListNaziv>
  <DomainObject.Predmet.SudioniciListAdressOIB>
    <izvorni_sadrzaj>
      <item>Financijska agencija, OIB 85821130368, Ulica grada Vukovara 70,10000 Zagreb</item>
      <item>MYTILUS d.o.o. za proizvodnju i preradu riba i plodova mora, trgovinu i turizam, OIB 86973558884, Stipe Ninića 58,22000 Šibenik</item>
    </izvorni_sadrzaj>
    <derivirana_varijabla naziv="DomainObject.Predmet.SudioniciListAdressOIB_1">
      <item>Financijska agencija, OIB 85821130368, Ulica grada Vukovara 70,10000 Zagreb</item>
      <item>MYTILUS d.o.o. za proizvodnju i preradu riba i plodova mora, trgovinu i turizam, OIB 86973558884, Stipe Ninića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86973558884</item>
    </izvorni_sadrzaj>
    <derivirana_varijabla naziv="DomainObject.Predmet.SudioniciListNazivOIB_1">
      <item>, OIB 85821130368</item>
      <item>, OIB 86973558884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2670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2017-11-10T08:53:00Z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2017-11-13T14:09:00Z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