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d5b44" w14:paraId="75d5b44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BA61CA">
        <w:t>789</w:t>
      </w:r>
      <w:r w:rsidR="00F50B68">
        <w:t>/16-</w:t>
      </w:r>
      <w:r w:rsidR="00BA61CA">
        <w:t>13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BA61CA">
        <w:t>FIDO MARE d.o.o., Biograd Na Moru, Kraljice Jelene 25</w:t>
      </w:r>
      <w:r w:rsidR="001A4D92">
        <w:t xml:space="preserve">, OIB: </w:t>
      </w:r>
      <w:r w:rsidR="00BA61CA">
        <w:t>46080098864</w:t>
      </w:r>
      <w:r w:rsidR="00196233">
        <w:t xml:space="preserve"> </w:t>
      </w:r>
      <w:r w:rsidR="00615D63">
        <w:t xml:space="preserve">koga zastupa stečajni upravitelj </w:t>
      </w:r>
      <w:r w:rsidR="00BA61CA">
        <w:t>Dragan Bijelić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711C03">
        <w:t>19</w:t>
      </w:r>
      <w:r w:rsidR="00273294">
        <w:t>. srpnja</w:t>
      </w:r>
      <w:r w:rsidR="008F62EA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11C03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BA61CA">
        <w:t>Dragana Bijelića</w:t>
      </w:r>
      <w:r w:rsidR="001A4D92" w:rsidRPr="003573CC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711C03">
        <w:t>3</w:t>
      </w:r>
      <w:r w:rsidR="00BA61CA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BF6817" w:rsidP="00711C03" w:rsidR="00BF6817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BA61CA">
        <w:t>16</w:t>
      </w:r>
      <w:r w:rsidR="001A4D92">
        <w:t>. lipnja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1A4D92">
        <w:t>08. srpnja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711C03" w:rsidP="00711C03" w:rsidR="00711C03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711C03">
        <w:t>19</w:t>
      </w:r>
      <w:r w:rsidR="00273294">
        <w:t>. srpnja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BF6817" w:rsidP="00BF6817" w:rsidR="00BF6817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lastRenderedPageBreak/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D032C"/>
    <w:rsid w:val="000F3DB2"/>
    <w:rsid w:val="00174532"/>
    <w:rsid w:val="00176680"/>
    <w:rsid w:val="00196233"/>
    <w:rsid w:val="001A4D92"/>
    <w:rsid w:val="001C544E"/>
    <w:rsid w:val="001E2171"/>
    <w:rsid w:val="00205775"/>
    <w:rsid w:val="00213032"/>
    <w:rsid w:val="00215A8F"/>
    <w:rsid w:val="002259A2"/>
    <w:rsid w:val="0026493A"/>
    <w:rsid w:val="00266557"/>
    <w:rsid w:val="00273294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973A1"/>
    <w:rsid w:val="003A1FC0"/>
    <w:rsid w:val="003E0805"/>
    <w:rsid w:val="004630AA"/>
    <w:rsid w:val="00486D35"/>
    <w:rsid w:val="005A216F"/>
    <w:rsid w:val="005B4207"/>
    <w:rsid w:val="005E425A"/>
    <w:rsid w:val="00615D63"/>
    <w:rsid w:val="00630EA3"/>
    <w:rsid w:val="00633783"/>
    <w:rsid w:val="00634CED"/>
    <w:rsid w:val="00640DD5"/>
    <w:rsid w:val="006A5242"/>
    <w:rsid w:val="006B6E1C"/>
    <w:rsid w:val="006D30A4"/>
    <w:rsid w:val="00710A26"/>
    <w:rsid w:val="00711C03"/>
    <w:rsid w:val="00731A40"/>
    <w:rsid w:val="007421EA"/>
    <w:rsid w:val="00794C76"/>
    <w:rsid w:val="007B1E6A"/>
    <w:rsid w:val="007C6BF1"/>
    <w:rsid w:val="007D22D4"/>
    <w:rsid w:val="007E15DF"/>
    <w:rsid w:val="00817F69"/>
    <w:rsid w:val="00833D9A"/>
    <w:rsid w:val="00886894"/>
    <w:rsid w:val="00890095"/>
    <w:rsid w:val="008A5C59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0187"/>
    <w:rsid w:val="00B41F9A"/>
    <w:rsid w:val="00B4287C"/>
    <w:rsid w:val="00B50947"/>
    <w:rsid w:val="00B74A47"/>
    <w:rsid w:val="00BA61CA"/>
    <w:rsid w:val="00BB192C"/>
    <w:rsid w:val="00BF6817"/>
    <w:rsid w:val="00C64EB0"/>
    <w:rsid w:val="00CA2AA9"/>
    <w:rsid w:val="00CE069C"/>
    <w:rsid w:val="00CF2E75"/>
    <w:rsid w:val="00CF7517"/>
    <w:rsid w:val="00D27BB2"/>
    <w:rsid w:val="00D375C3"/>
    <w:rsid w:val="00E3307B"/>
    <w:rsid w:val="00E33F8D"/>
    <w:rsid w:val="00E44A35"/>
    <w:rsid w:val="00E52205"/>
    <w:rsid w:val="00E53552"/>
    <w:rsid w:val="00E62116"/>
    <w:rsid w:val="00E702CF"/>
    <w:rsid w:val="00ED4FCD"/>
    <w:rsid w:val="00F4089B"/>
    <w:rsid w:val="00F434E0"/>
    <w:rsid w:val="00F50B68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42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20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207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207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207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42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20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207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207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207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St-789/2016</izvorni_sadrzaj>
    <derivirana_varijabla naziv="DomainObject.Predmet.OznakaBroj_1">St-789/2016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FIDO MARE d.o.o., trgovačka i uslužna djelatnost</izvorni_sadrzaj>
    <derivirana_varijabla naziv="DomainObject.Predmet.ProtustrankaFormated_1">  FIDO MARE d.o.o., trgovačka i uslužna djelatnost</derivirana_varijabla>
  </DomainObject.Predmet.ProtustrankaFormated>
  <DomainObject.Predmet.ProtustrankaFormatedOIB>
    <izvorni_sadrzaj>  FIDO MARE d.o.o., trgovačka i uslužna djelatnost, OIB 46080098864</izvorni_sadrzaj>
    <derivirana_varijabla naziv="DomainObject.Predmet.ProtustrankaFormatedOIB_1">  FIDO MARE d.o.o., trgovačka i uslužna djelatnost, OIB 46080098864</derivirana_varijabla>
  </DomainObject.Predmet.ProtustrankaFormatedOIB>
  <DomainObject.Predmet.ProtustrankaFormatedWithAdress>
    <izvorni_sadrzaj> FIDO MARE d.o.o., trgovačka i uslužna djelatnost, Kraljice Jelene 25, 23210 Biograd Na Moru</izvorni_sadrzaj>
    <derivirana_varijabla naziv="DomainObject.Predmet.ProtustrankaFormatedWithAdress_1"> FIDO MARE d.o.o., trgovačka i uslužna djelatnost, Kraljice Jelene 25, 23210 Biograd Na Moru</derivirana_varijabla>
  </DomainObject.Predmet.ProtustrankaFormatedWithAdress>
  <DomainObject.Predmet.ProtustrankaFormatedWithAdressOIB>
    <izvorni_sadrzaj> FIDO MARE d.o.o., trgovačka i uslužna djelatnost, OIB 46080098864, Kraljice Jelene 25, 23210 Biograd Na Moru</izvorni_sadrzaj>
    <derivirana_varijabla naziv="DomainObject.Predmet.ProtustrankaFormatedWithAdressOIB_1"> FIDO MARE d.o.o., trgovačka i uslužna djelatnost, OIB 46080098864, Kraljice Jelene 25, 23210 Biograd Na Moru</derivirana_varijabla>
  </DomainObject.Predmet.ProtustrankaFormatedWithAdressOIB>
  <DomainObject.Predmet.ProtustrankaWithAdress>
    <izvorni_sadrzaj>FIDO MARE d.o.o., trgovačka i uslužna djelatnost Kraljice Jelene 25, 23210 Biograd Na Moru</izvorni_sadrzaj>
    <derivirana_varijabla naziv="DomainObject.Predmet.ProtustrankaWithAdress_1">FIDO MARE d.o.o., trgovačka i uslužna djelatnost Kraljice Jelene 25, 23210 Biograd Na Moru</derivirana_varijabla>
  </DomainObject.Predmet.ProtustrankaWithAdress>
  <DomainObject.Predmet.ProtustrankaWithAdressOIB>
    <izvorni_sadrzaj>FIDO MARE d.o.o., trgovačka i uslužna djelatnost, OIB 46080098864, Kraljice Jelene 25, 23210 Biograd Na Moru</izvorni_sadrzaj>
    <derivirana_varijabla naziv="DomainObject.Predmet.ProtustrankaWithAdressOIB_1">FIDO MARE d.o.o., trgovačka i uslužna djelatnost, OIB 46080098864, Kraljice Jelene 25, 23210 Biograd Na Moru</derivirana_varijabla>
  </DomainObject.Predmet.ProtustrankaWithAdressOIB>
  <DomainObject.Predmet.ProtustrankaNazivFormated>
    <izvorni_sadrzaj>FIDO MARE d.o.o., trgovačka i uslužna djelatnost</izvorni_sadrzaj>
    <derivirana_varijabla naziv="DomainObject.Predmet.ProtustrankaNazivFormated_1">FIDO MARE d.o.o., trgovačka i uslužna djelatnost</derivirana_varijabla>
  </DomainObject.Predmet.ProtustrankaNazivFormated>
  <DomainObject.Predmet.ProtustrankaNazivFormatedOIB>
    <izvorni_sadrzaj>FIDO MARE d.o.o., trgovačka i uslužna djelatnost, OIB 46080098864</izvorni_sadrzaj>
    <derivirana_varijabla naziv="DomainObject.Predmet.ProtustrankaNazivFormatedOIB_1">FIDO MARE d.o.o., trgovačka i uslužna djelatnost, OIB 46080098864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120871.18</izvorni_sadrzaj>
    <derivirana_varijabla naziv="DomainObject.Predmet.TrenutnaVrijednost_1">120871.18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FIDO MARE d.o.o., trgovačka i uslužna djelatnost</item>
    </izvorni_sadrzaj>
    <derivirana_varijabla naziv="DomainObject.Predmet.ProtuStrankaListFormated_1">
      <item>FIDO MARE d.o.o., trgovačka i uslužna djelatnost</item>
    </derivirana_varijabla>
  </DomainObject.Predmet.ProtuStrankaListFormated>
  <DomainObject.Predmet.ProtuStrankaListFormatedOIB>
    <izvorni_sadrzaj>
      <item>FIDO MARE d.o.o., trgovačka i uslužna djelatnost, OIB 46080098864</item>
    </izvorni_sadrzaj>
    <derivirana_varijabla naziv="DomainObject.Predmet.ProtuStrankaListFormatedOIB_1">
      <item>FIDO MARE d.o.o., trgovačka i uslužna djelatnost, OIB 46080098864</item>
    </derivirana_varijabla>
  </DomainObject.Predmet.ProtuStrankaListFormatedOIB>
  <DomainObject.Predmet.ProtuStrankaListFormatedWithAdress>
    <izvorni_sadrzaj>
      <item>FIDO MARE d.o.o., trgovačka i uslužna djelatnost, Kraljice Jelene 25, 23210 Biograd Na Moru</item>
    </izvorni_sadrzaj>
    <derivirana_varijabla naziv="DomainObject.Predmet.ProtuStrankaListFormatedWithAdress_1">
      <item>FIDO MARE d.o.o., trgovačka i uslužna djelatnost, Kraljice Jelene 25, 23210 Biograd Na Moru</item>
    </derivirana_varijabla>
  </DomainObject.Predmet.ProtuStrankaListFormatedWithAdress>
  <DomainObject.Predmet.ProtuStrankaListFormatedWithAdressOIB>
    <izvorni_sadrzaj>
      <item>FIDO MARE d.o.o., trgovačka i uslužna djelatnost, OIB 46080098864, Kraljice Jelene 25, 23210 Biograd Na Moru</item>
    </izvorni_sadrzaj>
    <derivirana_varijabla naziv="DomainObject.Predmet.ProtuStrankaListFormatedWithAdressOIB_1">
      <item>FIDO MARE d.o.o., trgovačka i uslužna djelatnost, OIB 46080098864, Kraljice Jelene 25, 23210 Biograd Na Moru</item>
    </derivirana_varijabla>
  </DomainObject.Predmet.ProtuStrankaListFormatedWithAdressOIB>
  <DomainObject.Predmet.ProtuStrankaListNazivFormated>
    <izvorni_sadrzaj>
      <item>FIDO MARE d.o.o., trgovačka i uslužna djelatnost</item>
    </izvorni_sadrzaj>
    <derivirana_varijabla naziv="DomainObject.Predmet.ProtuStrankaListNazivFormated_1">
      <item>FIDO MARE d.o.o., trgovačka i uslužna djelatnost</item>
    </derivirana_varijabla>
  </DomainObject.Predmet.ProtuStrankaListNazivFormated>
  <DomainObject.Predmet.ProtuStrankaListNazivFormatedOIB>
    <izvorni_sadrzaj>
      <item>FIDO MARE d.o.o., trgovačka i uslužna djelatnost, OIB 46080098864</item>
    </izvorni_sadrzaj>
    <derivirana_varijabla naziv="DomainObject.Predmet.ProtuStrankaListNazivFormatedOIB_1">
      <item>FIDO MARE d.o.o., trgovačka i uslužna djelatnost, OIB 46080098864</item>
    </derivirana_varijabla>
  </DomainObject.Predmet.ProtuStrankaListNazivFormatedOIB>
  <DomainObject.Predmet.OstaliListFormated>
    <izvorni_sadrzaj>
      <item>Sandra Arnautović</item>
    </izvorni_sadrzaj>
    <derivirana_varijabla naziv="DomainObject.Predmet.OstaliListFormated_1">
      <item>Sandra Arnautović</item>
    </derivirana_varijabla>
  </DomainObject.Predmet.OstaliListFormated>
  <DomainObject.Predmet.OstaliListFormatedOIB>
    <izvorni_sadrzaj>
      <item>Sandra Arnautović, OIB 64504553347</item>
    </izvorni_sadrzaj>
    <derivirana_varijabla naziv="DomainObject.Predmet.OstaliListFormatedOIB_1">
      <item>Sandra Arnautović, OIB 64504553347</item>
    </derivirana_varijabla>
  </DomainObject.Predmet.OstaliListFormatedOIB>
  <DomainObject.Predmet.OstaliListFormatedWithAdress>
    <izvorni_sadrzaj>
      <item>Sandra Arnautović, Kraljice Jelene 25, 23210 Biograd Na Moru</item>
    </izvorni_sadrzaj>
    <derivirana_varijabla naziv="DomainObject.Predmet.OstaliListFormatedWithAdress_1">
      <item>Sandra Arnautović, Kraljice Jelene 25, 23210 Biograd Na Moru</item>
    </derivirana_varijabla>
  </DomainObject.Predmet.OstaliListFormatedWithAdress>
  <DomainObject.Predmet.OstaliListFormatedWithAdressOIB>
    <izvorni_sadrzaj>
      <item>Sandra Arnautović, OIB 64504553347, Kraljice Jelene 25, 23210 Biograd Na Moru</item>
    </izvorni_sadrzaj>
    <derivirana_varijabla naziv="DomainObject.Predmet.OstaliListFormatedWithAdressOIB_1">
      <item>Sandra Arnautović, OIB 64504553347, Kraljice Jelene 25, 23210 Biograd Na Moru</item>
    </derivirana_varijabla>
  </DomainObject.Predmet.OstaliListFormatedWithAdressOIB>
  <DomainObject.Predmet.OstaliListNazivFormated>
    <izvorni_sadrzaj>
      <item>Sandra Arnautović</item>
    </izvorni_sadrzaj>
    <derivirana_varijabla naziv="DomainObject.Predmet.OstaliListNazivFormated_1">
      <item>Sandra Arnautović</item>
    </derivirana_varijabla>
  </DomainObject.Predmet.OstaliListNazivFormated>
  <DomainObject.Predmet.OstaliListNazivFormatedOIB>
    <izvorni_sadrzaj>
      <item>Sandra Arnautović, OIB 64504553347</item>
    </izvorni_sadrzaj>
    <derivirana_varijabla naziv="DomainObject.Predmet.OstaliListNazivFormatedOIB_1">
      <item>Sandra Arnautović, OIB 64504553347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FIDO MARE d.o.o., trgovačka i uslužna djelatnost</izvorni_sadrzaj>
    <derivirana_varijabla naziv="DomainObject.Predmet.ProtustrankaIDrugi_1">FIDO MARE d.o.o., trgovačka i uslužna djelatnost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FIDO MARE d.o.o., trgovačka i uslužna djelatnost, OIB 46080098864, Kraljice Jelene 25, 23210 Biograd Na Moru</izvorni_sadrzaj>
    <derivirana_varijabla naziv="DomainObject.Predmet.ProtustrankaIDrugiAdressOIB_1">FIDO MARE d.o.o., trgovačka i uslužna djelatnost, OIB 46080098864, Kraljice Jelene 25,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FIDO MARE d.o.o., trgovačka i uslužna djelatnost</item>
      <item>Sandra Arnautović</item>
    </izvorni_sadrzaj>
    <derivirana_varijabla naziv="DomainObject.Predmet.SudioniciListNaziv_1">
      <item>Financijska agencija</item>
      <item>FIDO MARE d.o.o., trgovačka i uslužna djelatnost</item>
      <item>Sandra Arnautović</item>
    </derivirana_varijabla>
  </DomainObject.Predmet.SudioniciListNaziv>
  <DomainObject.Predmet.SudioniciListAdressOIB>
    <izvorni_sadrzaj>
      <item>Financijska agencija, OIB 85821130368, Ivana Danila 4,23000 Zadar</item>
      <item>FIDO MARE d.o.o., trgovačka i uslužna djelatnost, OIB 46080098864, Kraljice Jelene 25,23210 Biograd Na Moru</item>
      <item>Sandra Arnautović, OIB 64504553347, Kraljice Jelene 25,23210 Biograd Na Moru</item>
    </izvorni_sadrzaj>
    <derivirana_varijabla naziv="DomainObject.Predmet.SudioniciListAdressOIB_1">
      <item>Financijska agencija, OIB 85821130368, Ivana Danila 4,23000 Zadar</item>
      <item>FIDO MARE d.o.o., trgovačka i uslužna djelatnost, OIB 46080098864, Kraljice Jelene 25,23210 Biograd Na Moru</item>
      <item>Sandra Arnautović, OIB 64504553347, Kraljice Jelene 25,23210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46080098864</item>
      <item>, OIB 64504553347</item>
    </izvorni_sadrzaj>
    <derivirana_varijabla naziv="DomainObject.Predmet.SudioniciListNazivOIB_1">
      <item>, OIB 85821130368</item>
      <item>, OIB 46080098864</item>
      <item>, OIB 64504553347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238</properties:Words>
  <properties:Characters>1132</properties:Characters>
  <properties:Lines>52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2016-07-12T07:07:00Z</dcterms:created>
  <dc:creator>abajlo</dc:creator>
  <cp:lastModifiedBy>wsadmin</cp:lastModifiedBy>
  <cp:lastPrinted>2015-10-13T10:36:00Z</cp:lastPrinted>
  <dcterms:modified xmlns:xsi="http://www.w3.org/2001/XMLSchema-instance" xsi:type="dcterms:W3CDTF">2016-07-21T06:07:00Z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