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3f3b" w14:paraId="4da3f3b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580015">
        <w:rPr>
          <w:b/>
        </w:rPr>
        <w:t>294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F061F2" w:rsidRPr="00F061F2">
        <w:t xml:space="preserve"> </w:t>
      </w:r>
      <w:r w:rsidR="002A0BDA" w:rsidRPr="002A0BDA">
        <w:t>KRILO GRADNJA d.o.o. za građenje i usluge</w:t>
      </w:r>
      <w:r w:rsidR="002A0BDA">
        <w:t xml:space="preserve">,  </w:t>
      </w:r>
      <w:r w:rsidR="002A0BDA" w:rsidRPr="002A0BDA">
        <w:t>Nikole Tesle 4</w:t>
      </w:r>
      <w:r w:rsidR="002A0BDA">
        <w:t xml:space="preserve">, Dubrovnik, </w:t>
      </w:r>
      <w:r w:rsidR="00F061F2" w:rsidRPr="00F061F2">
        <w:t>OIB:</w:t>
      </w:r>
      <w:r w:rsidR="002A0BDA" w:rsidRPr="002A0BDA">
        <w:t xml:space="preserve"> 77879729170</w:t>
      </w:r>
      <w:r w:rsidR="002A0BDA">
        <w:t xml:space="preserve"> </w:t>
      </w:r>
      <w:r w:rsidR="00784A37">
        <w:t xml:space="preserve">, </w:t>
      </w:r>
      <w:r w:rsidR="00F867CE" w:rsidRPr="00F061F2">
        <w:t xml:space="preserve">dana </w:t>
      </w:r>
      <w:r w:rsidR="002A0BDA">
        <w:t>23</w:t>
      </w:r>
      <w:r w:rsidR="00F867CE" w:rsidRPr="00F061F2">
        <w:t xml:space="preserve">.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1E7893">
        <w:t xml:space="preserve"> </w:t>
      </w:r>
      <w:r w:rsidR="002A0BDA" w:rsidRPr="002A0BDA">
        <w:t xml:space="preserve">KRILO GRADNJA d.o.o. za građenje i usluge,  Nikole Tesle 4, Dubrovnik, OIB: 77879729170 </w:t>
      </w:r>
      <w:r w:rsidR="002A0BDA">
        <w:t>, 23</w:t>
      </w:r>
      <w:r w:rsidR="0019781D">
        <w:t xml:space="preserve">.siječnja 2019. </w:t>
      </w:r>
      <w:r w:rsidR="00BA0E79">
        <w:t>g u 11:25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0D1BEE" w:rsidRP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D4EB0">
        <w:t>Snježana Sudarević</w:t>
      </w:r>
      <w:r w:rsidR="0038716F" w:rsidRPr="0038716F">
        <w:t xml:space="preserve"> iz </w:t>
      </w:r>
      <w:r w:rsidR="00CD4EB0">
        <w:t>Osijeka</w:t>
      </w:r>
      <w:r w:rsidR="0038716F" w:rsidRPr="0038716F">
        <w:t xml:space="preserve">, </w:t>
      </w:r>
      <w:r w:rsidR="00CD4EB0">
        <w:t>kardinala Alojzija Stepinca 35</w:t>
      </w:r>
      <w:r w:rsidR="0038716F" w:rsidRPr="0038716F">
        <w:t xml:space="preserve">., OIB: </w:t>
      </w:r>
      <w:r w:rsidR="00CD4EB0">
        <w:t>83030278680</w:t>
      </w:r>
      <w:r w:rsidR="0038716F" w:rsidRPr="0038716F">
        <w:t>.</w:t>
      </w:r>
    </w:p>
    <w:p w:rsidRDefault="0038716F" w:rsidP="000D1BEE" w:rsidR="0038716F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</w:t>
      </w:r>
      <w:r w:rsidR="00784A37">
        <w:t xml:space="preserve"> </w:t>
      </w:r>
      <w:r w:rsidR="002A0BDA" w:rsidRPr="002A0BDA">
        <w:t xml:space="preserve">KRILO GRADNJA d.o.o. za građenje i usluge,  Nikole Tesle 4, Dubrovnik, OIB: 77879729170 </w:t>
      </w:r>
      <w:r w:rsidR="002A0BDA">
        <w:t xml:space="preserve">, </w:t>
      </w:r>
      <w:r w:rsidR="00784A37" w:rsidRPr="00784A37">
        <w:t>OIB:</w:t>
      </w:r>
      <w:r w:rsidR="00784A37">
        <w:t xml:space="preserve"> </w:t>
      </w:r>
      <w:r w:rsidR="002A0BDA" w:rsidRPr="002A0BDA">
        <w:t>77879729170</w:t>
      </w:r>
      <w:r w:rsidR="002A0BDA">
        <w:t xml:space="preserve">,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580015">
        <w:t>2</w:t>
      </w:r>
      <w:r w:rsidR="006A0DF2">
        <w:t>1</w:t>
      </w:r>
      <w:r w:rsidR="003E7BC1" w:rsidRPr="00F061F2">
        <w:t>.</w:t>
      </w:r>
      <w:r w:rsidR="006108BC" w:rsidRPr="00F061F2">
        <w:t xml:space="preserve"> </w:t>
      </w:r>
      <w:r w:rsidR="00580015">
        <w:t>kolovoza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580015">
        <w:t>3</w:t>
      </w:r>
      <w:r w:rsidR="006A0DF2">
        <w:t>33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580015" w:rsidP="00580015" w:rsidR="00580015" w:rsidRPr="00580015">
      <w:r w:rsidRPr="00580015">
        <w:t xml:space="preserve">Sud je zatražio od Republike Hrvatske, Ministarstvo unutarnjih poslova, Policijska uprava  Dubrovačko-neretvanska te Općinskog suda u Dubrovniku, Zemljišnoknjižni odjel, podatke o imovini dužnika  podatke o imovini dužnika. Međutim iz dostavljenih podataka razvidno je da dužnik nema imovinu. </w:t>
      </w:r>
    </w:p>
    <w:p w:rsidRDefault="00730B31" w:rsidP="0085535D" w:rsidR="00730B31" w:rsidRPr="00F061F2">
      <w:pPr>
        <w:ind w:firstLine="708"/>
        <w:jc w:val="both"/>
      </w:pPr>
    </w:p>
    <w:p w:rsidRDefault="00714900" w:rsidP="004729A3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580015">
        <w:t>1</w:t>
      </w:r>
      <w:r w:rsidR="00CD4EB0">
        <w:t>.</w:t>
      </w:r>
      <w:r w:rsidR="00E907B5" w:rsidRPr="00F061F2">
        <w:t xml:space="preserve"> </w:t>
      </w:r>
      <w:r w:rsidR="00580015">
        <w:t>listopada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580015">
        <w:t>1</w:t>
      </w:r>
      <w:r w:rsidR="00987A3F" w:rsidRPr="00F061F2">
        <w:t>.</w:t>
      </w:r>
      <w:r w:rsidR="00CD4EB0">
        <w:t xml:space="preserve"> </w:t>
      </w:r>
      <w:r w:rsidR="00580015">
        <w:t>listopada</w:t>
      </w:r>
      <w:r w:rsidR="00CD4EB0">
        <w:t xml:space="preserve">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2A0BDA">
        <w:rPr>
          <w:b/>
        </w:rPr>
        <w:t>23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784A37" w:rsidP="00784A37" w:rsidR="002216B1" w:rsidRPr="00F061F2">
      <w:pPr>
        <w:jc w:val="center"/>
        <w:rPr>
          <w:b/>
        </w:rPr>
      </w:pPr>
      <w:r>
        <w:rPr>
          <w:b/>
        </w:rPr>
        <w:t xml:space="preserve">                                                                   </w:t>
      </w:r>
      <w:r w:rsidR="002216B1" w:rsidRPr="00F061F2">
        <w:rPr>
          <w:b/>
        </w:rPr>
        <w:t>Diana Butigan Granić</w:t>
      </w:r>
      <w:r w:rsidR="00AC4A34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CB9" w:rsidP="00824DEA" w:rsidR="00A56CB9">
      <w:r>
        <w:separator/>
      </w:r>
    </w:p>
  </w:endnote>
  <w:endnote w:id="0" w:type="continuationSeparator">
    <w:p w:rsidRDefault="00A56CB9" w:rsidP="00824DEA" w:rsidR="00A56C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CB9" w:rsidP="00824DEA" w:rsidR="00A56CB9">
      <w:r>
        <w:separator/>
      </w:r>
    </w:p>
  </w:footnote>
  <w:footnote w:id="0" w:type="continuationSeparator">
    <w:p w:rsidRDefault="00A56CB9" w:rsidP="00824DEA" w:rsidR="00A56C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5621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580015">
          <w:t>294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130A4B"/>
    <w:rsid w:val="00131995"/>
    <w:rsid w:val="001376F4"/>
    <w:rsid w:val="00152BA8"/>
    <w:rsid w:val="00163350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A0BDA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66C99"/>
    <w:rsid w:val="004729A3"/>
    <w:rsid w:val="00511383"/>
    <w:rsid w:val="0051349D"/>
    <w:rsid w:val="00517AE2"/>
    <w:rsid w:val="00554503"/>
    <w:rsid w:val="0055714E"/>
    <w:rsid w:val="00580015"/>
    <w:rsid w:val="00593887"/>
    <w:rsid w:val="005B1E4B"/>
    <w:rsid w:val="005B5621"/>
    <w:rsid w:val="005B77A7"/>
    <w:rsid w:val="005E2BEC"/>
    <w:rsid w:val="005E53CF"/>
    <w:rsid w:val="006015A2"/>
    <w:rsid w:val="006108BC"/>
    <w:rsid w:val="00616C2B"/>
    <w:rsid w:val="00636D85"/>
    <w:rsid w:val="00636FDE"/>
    <w:rsid w:val="006A0DF2"/>
    <w:rsid w:val="006A75B8"/>
    <w:rsid w:val="006B5A25"/>
    <w:rsid w:val="006F4794"/>
    <w:rsid w:val="00714900"/>
    <w:rsid w:val="00730B31"/>
    <w:rsid w:val="007334B1"/>
    <w:rsid w:val="00776EE5"/>
    <w:rsid w:val="00784A37"/>
    <w:rsid w:val="0079100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57AE4"/>
    <w:rsid w:val="00970755"/>
    <w:rsid w:val="0097630A"/>
    <w:rsid w:val="00987A3F"/>
    <w:rsid w:val="009A29F7"/>
    <w:rsid w:val="009F0DDC"/>
    <w:rsid w:val="00A01D1F"/>
    <w:rsid w:val="00A040A9"/>
    <w:rsid w:val="00A21486"/>
    <w:rsid w:val="00A312B7"/>
    <w:rsid w:val="00A330BB"/>
    <w:rsid w:val="00A37545"/>
    <w:rsid w:val="00A56CB9"/>
    <w:rsid w:val="00A75E15"/>
    <w:rsid w:val="00A839A9"/>
    <w:rsid w:val="00A86EA4"/>
    <w:rsid w:val="00A95916"/>
    <w:rsid w:val="00A95917"/>
    <w:rsid w:val="00AA3B7A"/>
    <w:rsid w:val="00AB373C"/>
    <w:rsid w:val="00AB5815"/>
    <w:rsid w:val="00AC4A34"/>
    <w:rsid w:val="00AE62B0"/>
    <w:rsid w:val="00AF5F67"/>
    <w:rsid w:val="00B1663A"/>
    <w:rsid w:val="00B21086"/>
    <w:rsid w:val="00B469E7"/>
    <w:rsid w:val="00B5054E"/>
    <w:rsid w:val="00B552E3"/>
    <w:rsid w:val="00BA0E79"/>
    <w:rsid w:val="00BA1E10"/>
    <w:rsid w:val="00C255CF"/>
    <w:rsid w:val="00C27444"/>
    <w:rsid w:val="00CD4EB0"/>
    <w:rsid w:val="00D01D5F"/>
    <w:rsid w:val="00D11AD0"/>
    <w:rsid w:val="00D14F09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DD653B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6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6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6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6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6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6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6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6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St-294/2019</izvorni_sadrzaj>
    <derivirana_varijabla naziv="DomainObject.Predmet.OznakaBroj_1">St-294/2019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KRILO GRADNJA d.o.o. za građenje i usluge</izvorni_sadrzaj>
    <derivirana_varijabla naziv="DomainObject.Predmet.ProtustrankaFormated_1">  KRILO GRADNJA d.o.o. za građenje i usluge</derivirana_varijabla>
  </DomainObject.Predmet.ProtustrankaFormated>
  <DomainObject.Predmet.ProtustrankaFormatedOIB>
    <izvorni_sadrzaj>  KRILO GRADNJA d.o.o. za građenje i usluge, OIB 77879729170</izvorni_sadrzaj>
    <derivirana_varijabla naziv="DomainObject.Predmet.ProtustrankaFormatedOIB_1">  KRILO GRADNJA d.o.o. za građenje i usluge, OIB 77879729170</derivirana_varijabla>
  </DomainObject.Predmet.ProtustrankaFormatedOIB>
  <DomainObject.Predmet.ProtustrankaFormatedWithAdress>
    <izvorni_sadrzaj> KRILO GRADNJA d.o.o. za građenje i usluge, Nikole Tesle 4, 20000 Dubrovnik</izvorni_sadrzaj>
    <derivirana_varijabla naziv="DomainObject.Predmet.ProtustrankaFormatedWithAdress_1"> KRILO GRADNJA d.o.o. za građenje i usluge, Nikole Tesle 4, 20000 Dubrovnik</derivirana_varijabla>
  </DomainObject.Predmet.ProtustrankaFormatedWithAdress>
  <DomainObject.Predmet.ProtustrankaFormatedWithAdressOIB>
    <izvorni_sadrzaj> KRILO GRADNJA d.o.o. za građenje i usluge, OIB 77879729170, Nikole Tesle 4, 20000 Dubrovnik</izvorni_sadrzaj>
    <derivirana_varijabla naziv="DomainObject.Predmet.ProtustrankaFormatedWithAdressOIB_1"> KRILO GRADNJA d.o.o. za građenje i usluge, OIB 77879729170, Nikole Tesle 4, 20000 Dubrovnik</derivirana_varijabla>
  </DomainObject.Predmet.ProtustrankaFormatedWithAdressOIB>
  <DomainObject.Predmet.ProtustrankaWithAdress>
    <izvorni_sadrzaj>KRILO GRADNJA d.o.o. za građenje i usluge Nikole Tesle 4, 20000 Dubrovnik</izvorni_sadrzaj>
    <derivirana_varijabla naziv="DomainObject.Predmet.ProtustrankaWithAdress_1">KRILO GRADNJA d.o.o. za građenje i usluge Nikole Tesle 4, 20000 Dubrovnik</derivirana_varijabla>
  </DomainObject.Predmet.ProtustrankaWithAdress>
  <DomainObject.Predmet.ProtustrankaWithAdressOIB>
    <izvorni_sadrzaj>KRILO GRADNJA d.o.o. za građenje i usluge, OIB 77879729170, Nikole Tesle 4, 20000 Dubrovnik</izvorni_sadrzaj>
    <derivirana_varijabla naziv="DomainObject.Predmet.ProtustrankaWithAdressOIB_1">KRILO GRADNJA d.o.o. za građenje i usluge, OIB 77879729170, Nikole Tesle 4, 20000 Dubrovnik</derivirana_varijabla>
  </DomainObject.Predmet.ProtustrankaWithAdressOIB>
  <DomainObject.Predmet.ProtustrankaNazivFormated>
    <izvorni_sadrzaj>KRILO GRADNJA d.o.o. za građenje i usluge</izvorni_sadrzaj>
    <derivirana_varijabla naziv="DomainObject.Predmet.ProtustrankaNazivFormated_1">KRILO GRADNJA d.o.o. za građenje i usluge</derivirana_varijabla>
  </DomainObject.Predmet.ProtustrankaNazivFormated>
  <DomainObject.Predmet.ProtustrankaNazivFormatedOIB>
    <izvorni_sadrzaj>KRILO GRADNJA d.o.o. za građenje i usluge, OIB 77879729170</izvorni_sadrzaj>
    <derivirana_varijabla naziv="DomainObject.Predmet.ProtustrankaNazivFormatedOIB_1">KRILO GRADNJA d.o.o. za građenje i usluge, OIB 77879729170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53731.59</izvorni_sadrzaj>
    <derivirana_varijabla naziv="DomainObject.Predmet.TrenutnaVrijednost_1">53731.59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KRILO GRADNJA d.o.o. za građenje i usluge</item>
    </izvorni_sadrzaj>
    <derivirana_varijabla naziv="DomainObject.Predmet.ProtuStrankaListFormated_1">
      <item>KRILO GRADNJA d.o.o. za građenje i usluge</item>
    </derivirana_varijabla>
  </DomainObject.Predmet.ProtuStrankaListFormated>
  <DomainObject.Predmet.ProtuStrankaListFormatedOIB>
    <izvorni_sadrzaj>
      <item>KRILO GRADNJA d.o.o. za građenje i usluge, OIB 77879729170</item>
    </izvorni_sadrzaj>
    <derivirana_varijabla naziv="DomainObject.Predmet.ProtuStrankaListFormatedOIB_1">
      <item>KRILO GRADNJA d.o.o. za građenje i usluge, OIB 77879729170</item>
    </derivirana_varijabla>
  </DomainObject.Predmet.ProtuStrankaListFormatedOIB>
  <DomainObject.Predmet.ProtuStrankaListFormatedWithAdress>
    <izvorni_sadrzaj>
      <item>KRILO GRADNJA d.o.o. za građenje i usluge, Nikole Tesle 4, 20000 Dubrovnik</item>
    </izvorni_sadrzaj>
    <derivirana_varijabla naziv="DomainObject.Predmet.ProtuStrankaListFormatedWithAdress_1">
      <item>KRILO GRADNJA d.o.o. za građenje i usluge, Nikole Tesle 4, 20000 Dubrovnik</item>
    </derivirana_varijabla>
  </DomainObject.Predmet.ProtuStrankaListFormatedWithAdress>
  <DomainObject.Predmet.ProtuStrankaListFormatedWithAdressOIB>
    <izvorni_sadrzaj>
      <item>KRILO GRADNJA d.o.o. za građenje i usluge, OIB 77879729170, Nikole Tesle 4, 20000 Dubrovnik</item>
    </izvorni_sadrzaj>
    <derivirana_varijabla naziv="DomainObject.Predmet.ProtuStrankaListFormatedWithAdressOIB_1">
      <item>KRILO GRADNJA d.o.o. za građenje i usluge, OIB 77879729170, Nikole Tesle 4, 20000 Dubrovnik</item>
    </derivirana_varijabla>
  </DomainObject.Predmet.ProtuStrankaListFormatedWithAdressOIB>
  <DomainObject.Predmet.ProtuStrankaListNazivFormated>
    <izvorni_sadrzaj>
      <item>KRILO GRADNJA d.o.o. za građenje i usluge</item>
    </izvorni_sadrzaj>
    <derivirana_varijabla naziv="DomainObject.Predmet.ProtuStrankaListNazivFormated_1">
      <item>KRILO GRADNJA d.o.o. za građenje i usluge</item>
    </derivirana_varijabla>
  </DomainObject.Predmet.ProtuStrankaListNazivFormated>
  <DomainObject.Predmet.ProtuStrankaListNazivFormatedOIB>
    <izvorni_sadrzaj>
      <item>KRILO GRADNJA d.o.o. za građenje i usluge, OIB 77879729170</item>
    </izvorni_sadrzaj>
    <derivirana_varijabla naziv="DomainObject.Predmet.ProtuStrankaListNazivFormatedOIB_1">
      <item>KRILO GRADNJA d.o.o. za građenje i usluge, OIB 77879729170</item>
    </derivirana_varijabla>
  </DomainObject.Predmet.ProtuStrankaListNazivFormatedOIB>
  <DomainObject.Predmet.OstaliListFormated>
    <izvorni_sadrzaj>
      <item>Ilija Ćosić</item>
    </izvorni_sadrzaj>
    <derivirana_varijabla naziv="DomainObject.Predmet.OstaliListFormated_1">
      <item>Ilija Ćosić</item>
    </derivirana_varijabla>
  </DomainObject.Predmet.OstaliListFormated>
  <DomainObject.Predmet.OstaliListFormatedOIB>
    <izvorni_sadrzaj>
      <item>Ilija Ćosić</item>
    </izvorni_sadrzaj>
    <derivirana_varijabla naziv="DomainObject.Predmet.OstaliListFormatedOIB_1">
      <item>Ilija Ćosić</item>
    </derivirana_varijabla>
  </DomainObject.Predmet.OstaliListFormatedOIB>
  <DomainObject.Predmet.OstaliListFormatedWithAdress>
    <izvorni_sadrzaj>
      <item>Ilija Ćosić</item>
    </izvorni_sadrzaj>
    <derivirana_varijabla naziv="DomainObject.Predmet.OstaliListFormatedWithAdress_1">
      <item>Ilija Ćosić</item>
    </derivirana_varijabla>
  </DomainObject.Predmet.OstaliListFormatedWithAdress>
  <DomainObject.Predmet.OstaliListFormatedWithAdressOIB>
    <izvorni_sadrzaj>
      <item>Ilija Ćosić</item>
    </izvorni_sadrzaj>
    <derivirana_varijabla naziv="DomainObject.Predmet.OstaliListFormatedWithAdressOIB_1">
      <item>Ilija Ćosić</item>
    </derivirana_varijabla>
  </DomainObject.Predmet.OstaliListFormatedWithAdressOIB>
  <DomainObject.Predmet.OstaliListNazivFormated>
    <izvorni_sadrzaj>
      <item>Ilija Ćosić</item>
    </izvorni_sadrzaj>
    <derivirana_varijabla naziv="DomainObject.Predmet.OstaliListNazivFormated_1">
      <item>Ilija Ćosić</item>
    </derivirana_varijabla>
  </DomainObject.Predmet.OstaliListNazivFormated>
  <DomainObject.Predmet.OstaliListNazivFormatedOIB>
    <izvorni_sadrzaj>
      <item>Ilija Ćosić</item>
    </izvorni_sadrzaj>
    <derivirana_varijabla naziv="DomainObject.Predmet.OstaliListNazivFormatedOIB_1">
      <item>Ilija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KRILO GRADNJA d.o.o. za građenje i usluge</izvorni_sadrzaj>
    <derivirana_varijabla naziv="DomainObject.Predmet.ProtustrankaIDrugi_1">KRILO GRADNJA d.o.o.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KRILO GRADNJA d.o.o. za građenje i usluge, OIB 77879729170, Nikole Tesle 4, 20000 Dubrovnik</izvorni_sadrzaj>
    <derivirana_varijabla naziv="DomainObject.Predmet.ProtustrankaIDrugiAdressOIB_1">KRILO GRADNJA d.o.o. za građenje i usluge, OIB 77879729170, Nikole Tesle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KRILO GRADNJA d.o.o. za građenje i usluge</item>
      <item>FINA, RC Split, Podružnica Dubrovnik</item>
      <item>Ilija Ćosić</item>
    </izvorni_sadrzaj>
    <derivirana_varijabla naziv="DomainObject.Predmet.SudioniciListNaziv_1">
      <item>KRILO GRADNJA d.o.o. za građenje i usluge</item>
      <item>FINA, RC Split, Podružnica Dubrovnik</item>
      <item>Ilija Ćosić</item>
    </derivirana_varijabla>
  </DomainObject.Predmet.SudioniciListNaziv>
  <DomainObject.Predmet.SudioniciListAdressOIB>
    <izvorni_sadrzaj>
      <item>KRILO GRADNJA d.o.o. za građenje i usluge, OIB 77879729170, Nikole Tesle 4,20000 Dubrovnik</item>
      <item>FINA, RC Split, Podružnica Dubrovnik, OIB 85821130368, Vukovarska 2,20000 Dubrovnik</item>
      <item>Ilija Ćosić</item>
    </izvorni_sadrzaj>
    <derivirana_varijabla naziv="DomainObject.Predmet.SudioniciListAdressOIB_1">
      <item>KRILO GRADNJA d.o.o. za građenje i usluge, OIB 77879729170, Nikole Tesle 4,20000 Dubrovnik</item>
      <item>FINA, RC Split, Podružnica Dubrovnik, OIB 85821130368, Vukovarska 2,20000 Dubrovnik</item>
      <item>Ilija Ćosić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77879729170</item>
      <item>, OIB 85821130368</item>
      <item>, OIB null</item>
    </izvorni_sadrzaj>
    <derivirana_varijabla naziv="DomainObject.Predmet.SudioniciListNazivOIB_1">
      <item>, OIB 77879729170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3392</properties:Characters>
  <properties:Lines>93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2019-01-23T10:13:00Z</dcterms:created>
  <dc:creator>stanka grcic</dc:creator>
  <cp:lastModifiedBy>Sanja Vuković</cp:lastModifiedBy>
  <cp:lastPrinted>2019-01-15T08:14:00Z</cp:lastPrinted>
  <dcterms:modified xmlns:xsi="http://www.w3.org/2001/XMLSchema-instance" xsi:type="dcterms:W3CDTF">2019-01-23T10:20:00Z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(St-294-19 - čl.132.SZ-otvaranje i zaključenje krilo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