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d339" w14:paraId="05ed339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152575">
        <w:t xml:space="preserve">  </w:t>
      </w:r>
      <w:r w:rsidR="006B2851">
        <w:t xml:space="preserve">dana </w:t>
      </w:r>
      <w:r w:rsidR="009273AC">
        <w:t>2</w:t>
      </w:r>
      <w:r w:rsidR="0082107F">
        <w:t xml:space="preserve">. </w:t>
      </w:r>
      <w:r w:rsidR="00B72280">
        <w:t>rujna</w:t>
      </w:r>
      <w:r w:rsidR="0082107F">
        <w:t xml:space="preserve"> </w:t>
      </w:r>
      <w:r w:rsidR="008C4098">
        <w:t>2016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6B2851" w:rsidR="00E70287" w:rsidRPr="00E96BCB">
      <w:pPr>
        <w:pStyle w:val="Odlomakpopisa"/>
        <w:numPr>
          <w:ilvl w:val="0"/>
          <w:numId w:val="24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6B2851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B72280">
        <w:rPr>
          <w:b/>
        </w:rPr>
        <w:t>četvrto</w:t>
      </w:r>
      <w:r w:rsidR="009E0375" w:rsidRPr="006B2851">
        <w:rPr>
          <w:b/>
        </w:rPr>
        <w:t xml:space="preserve"> </w:t>
      </w:r>
      <w:r w:rsidRPr="006B2851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E70287">
        <w:t xml:space="preserve">Općinskog suda Čakovec, </w:t>
      </w:r>
      <w:r w:rsidR="00E70287" w:rsidRPr="006B2851">
        <w:rPr>
          <w:b/>
        </w:rPr>
        <w:t>upisanim u zk.ul br. 2313 k.o. Sveti Križ</w:t>
      </w:r>
    </w:p>
    <w:p w:rsidRDefault="00E70287" w:rsidP="00E70287" w:rsidR="00E70287" w:rsidRPr="006C2E6F">
      <w:pPr>
        <w:jc w:val="both"/>
        <w:rPr>
          <w:b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</w:p>
    <w:p w:rsidRDefault="00E70287" w:rsidP="007A750B" w:rsidR="00E70287">
      <w:pPr>
        <w:ind w:left="1985"/>
        <w:jc w:val="both"/>
      </w:pPr>
      <w:r>
        <w:t xml:space="preserve"> </w:t>
      </w:r>
      <w:r w:rsidRPr="00E96BCB">
        <w:t>- k</w:t>
      </w:r>
      <w:r>
        <w:t xml:space="preserve">at.čest.br. 63/1/157/1/1  ORANICA  površine 317 hvati         </w:t>
      </w:r>
    </w:p>
    <w:p w:rsidRDefault="00E70287" w:rsidP="007A750B" w:rsidR="00E70287">
      <w:pPr>
        <w:ind w:left="1985"/>
        <w:jc w:val="both"/>
      </w:pPr>
      <w:r>
        <w:t xml:space="preserve"> </w:t>
      </w:r>
      <w:r w:rsidRPr="00E96BCB">
        <w:t>- k</w:t>
      </w:r>
      <w:r>
        <w:t xml:space="preserve">at.čest.br. 63/1/157/2/1  ORANICA  površine 335 hvati      </w:t>
      </w:r>
    </w:p>
    <w:p w:rsidRDefault="00E70287" w:rsidP="007A750B" w:rsidR="00E70287">
      <w:pPr>
        <w:ind w:left="1985"/>
        <w:jc w:val="both"/>
      </w:pPr>
    </w:p>
    <w:p w:rsidRDefault="007A750B" w:rsidP="007A750B" w:rsidR="00E70287">
      <w:pPr>
        <w:ind w:left="1985"/>
        <w:jc w:val="both"/>
      </w:pPr>
      <w:r>
        <w:tab/>
      </w:r>
      <w:r>
        <w:tab/>
      </w:r>
      <w:r>
        <w:tab/>
      </w:r>
      <w:r>
        <w:tab/>
        <w:t xml:space="preserve">       UKUPNO   </w:t>
      </w:r>
      <w:r w:rsidR="00E70287">
        <w:t xml:space="preserve">površine 652 hvati   </w:t>
      </w:r>
    </w:p>
    <w:p w:rsidRDefault="00E70287" w:rsidP="00E70287" w:rsidR="00E70287">
      <w:pPr>
        <w:jc w:val="both"/>
      </w:pPr>
    </w:p>
    <w:p w:rsidRDefault="00E70287" w:rsidP="007A750B" w:rsidR="00D92D22">
      <w:pPr>
        <w:ind w:firstLine="709"/>
        <w:jc w:val="both"/>
      </w:pPr>
      <w:r>
        <w:t xml:space="preserve"> </w:t>
      </w:r>
      <w:r w:rsidR="00516D2E" w:rsidRPr="00A724D5">
        <w:t>Na navedenim nekretninama upisan</w:t>
      </w:r>
      <w:r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C3B9E" w:rsidP="007A750B" w:rsidR="00E70287">
      <w:pPr>
        <w:pStyle w:val="Odlomakpopisa"/>
        <w:numPr>
          <w:ilvl w:val="0"/>
          <w:numId w:val="21"/>
        </w:numPr>
        <w:jc w:val="both"/>
      </w:pPr>
      <w:r>
        <w:t>Založno pravo u korist založnog vjerovnika</w:t>
      </w:r>
      <w:r w:rsidR="00E70287">
        <w:t xml:space="preserve"> REPUBLIKA HRVATSKA, MINISTARSTVO FINANCIJA, Porezna uprava, Područni ured Zagreb, radi osiguranja novčane tražbine u iznosu od 4.933.536,19 kuna, temeljem rješenja o osiguranju Općinskog suda u Čakovcu broj Ovr-1807/10 od 20. listopada 2010 godine, zajedno s kamatama i naknadama (Z-6831/10, Z-6364/10)</w:t>
      </w:r>
    </w:p>
    <w:p w:rsidRDefault="003F2381" w:rsidP="00DF7F87" w:rsidR="003F2381">
      <w:pPr>
        <w:jc w:val="both"/>
      </w:pPr>
    </w:p>
    <w:p w:rsidRDefault="00165B0A" w:rsidP="006B2851" w:rsidR="007A750B" w:rsidRPr="006B2851">
      <w:pPr>
        <w:pStyle w:val="Odlomakpopisa"/>
        <w:numPr>
          <w:ilvl w:val="0"/>
          <w:numId w:val="24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6B2851">
        <w:rPr>
          <w:b/>
        </w:rPr>
        <w:t xml:space="preserve"> </w:t>
      </w:r>
    </w:p>
    <w:p w:rsidRDefault="00E70287" w:rsidP="007A750B" w:rsidR="00165B0A" w:rsidRPr="007A750B">
      <w:pPr>
        <w:pStyle w:val="Odlomakpopisa"/>
        <w:ind w:left="709"/>
        <w:jc w:val="center"/>
        <w:rPr>
          <w:b/>
        </w:rPr>
      </w:pPr>
      <w:r w:rsidRPr="007A750B">
        <w:rPr>
          <w:b/>
        </w:rPr>
        <w:t>6.055,26</w:t>
      </w:r>
      <w:r w:rsidR="007A750B">
        <w:rPr>
          <w:b/>
        </w:rPr>
        <w:t xml:space="preserve"> kn</w:t>
      </w:r>
      <w:r w:rsidRPr="007A750B">
        <w:rPr>
          <w:b/>
        </w:rPr>
        <w:t xml:space="preserve"> (</w:t>
      </w:r>
      <w:r w:rsidRPr="007A750B">
        <w:rPr>
          <w:b/>
          <w:i/>
        </w:rPr>
        <w:t>slovima: šest</w:t>
      </w:r>
      <w:r w:rsidR="00B72280">
        <w:rPr>
          <w:b/>
          <w:i/>
        </w:rPr>
        <w:t xml:space="preserve"> </w:t>
      </w:r>
      <w:r w:rsidRPr="007A750B">
        <w:rPr>
          <w:b/>
          <w:i/>
        </w:rPr>
        <w:t>tisuća</w:t>
      </w:r>
      <w:r w:rsidR="00B72280">
        <w:rPr>
          <w:b/>
          <w:i/>
        </w:rPr>
        <w:t xml:space="preserve"> </w:t>
      </w:r>
      <w:r w:rsidRPr="007A750B">
        <w:rPr>
          <w:b/>
          <w:i/>
        </w:rPr>
        <w:t>pedeset</w:t>
      </w:r>
      <w:r w:rsidR="00B72280">
        <w:rPr>
          <w:b/>
          <w:i/>
        </w:rPr>
        <w:t xml:space="preserve"> </w:t>
      </w:r>
      <w:r w:rsidRPr="007A750B">
        <w:rPr>
          <w:b/>
          <w:i/>
        </w:rPr>
        <w:t>i</w:t>
      </w:r>
      <w:r w:rsidR="00B72280">
        <w:rPr>
          <w:b/>
          <w:i/>
        </w:rPr>
        <w:t xml:space="preserve"> </w:t>
      </w:r>
      <w:r w:rsidRPr="007A750B">
        <w:rPr>
          <w:b/>
          <w:i/>
        </w:rPr>
        <w:t>pet kuna i dvadeseti</w:t>
      </w:r>
      <w:r w:rsidR="00B72280">
        <w:rPr>
          <w:b/>
          <w:i/>
        </w:rPr>
        <w:t xml:space="preserve"> </w:t>
      </w:r>
      <w:r w:rsidRPr="007A750B">
        <w:rPr>
          <w:b/>
          <w:i/>
        </w:rPr>
        <w:t>šest lipa</w:t>
      </w:r>
      <w:r w:rsidRPr="007A750B">
        <w:rPr>
          <w:b/>
        </w:rPr>
        <w:t>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6B2851" w:rsidR="00DC3B9E" w:rsidRPr="007A750B">
      <w:pPr>
        <w:pStyle w:val="Odlomakpopisa"/>
        <w:numPr>
          <w:ilvl w:val="0"/>
          <w:numId w:val="24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B72280" w:rsidP="007A750B" w:rsidR="007A750B">
      <w:pPr>
        <w:ind w:left="709"/>
        <w:jc w:val="both"/>
      </w:pPr>
      <w:r>
        <w:lastRenderedPageBreak/>
        <w:t>Četvrto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9273AC" w:rsidP="007A750B" w:rsidR="00DC3B9E">
      <w:pPr>
        <w:ind w:left="709"/>
        <w:jc w:val="center"/>
        <w:rPr>
          <w:b/>
          <w:u w:val="single"/>
        </w:rPr>
      </w:pPr>
      <w:r w:rsidRPr="004E0620">
        <w:rPr>
          <w:b/>
          <w:u w:val="single"/>
        </w:rPr>
        <w:t>20</w:t>
      </w:r>
      <w:r w:rsidR="00DC3B9E" w:rsidRPr="004E0620">
        <w:rPr>
          <w:b/>
          <w:u w:val="single"/>
        </w:rPr>
        <w:t xml:space="preserve">. </w:t>
      </w:r>
      <w:r w:rsidRPr="004E0620">
        <w:rPr>
          <w:b/>
          <w:u w:val="single"/>
        </w:rPr>
        <w:t>rujna</w:t>
      </w:r>
      <w:r w:rsidR="00CC1A08" w:rsidRPr="004E0620">
        <w:rPr>
          <w:b/>
          <w:u w:val="single"/>
        </w:rPr>
        <w:t xml:space="preserve"> 2016</w:t>
      </w:r>
      <w:r w:rsidR="00A23501" w:rsidRPr="004E0620">
        <w:rPr>
          <w:b/>
          <w:u w:val="single"/>
        </w:rPr>
        <w:t xml:space="preserve">. godine u </w:t>
      </w:r>
      <w:r w:rsidRPr="004E0620">
        <w:rPr>
          <w:b/>
          <w:u w:val="single"/>
        </w:rPr>
        <w:t>11</w:t>
      </w:r>
      <w:r w:rsidR="00A23501" w:rsidRPr="004E0620">
        <w:rPr>
          <w:b/>
          <w:u w:val="single"/>
        </w:rPr>
        <w:t>,</w:t>
      </w:r>
      <w:r w:rsidRPr="004E0620">
        <w:rPr>
          <w:b/>
          <w:u w:val="single"/>
        </w:rPr>
        <w:t>45</w:t>
      </w:r>
      <w:r w:rsidR="00DC3B9E" w:rsidRPr="004E0620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6B2851" w:rsidR="00DC3B9E">
      <w:pPr>
        <w:pStyle w:val="Odlomakpopisa"/>
        <w:numPr>
          <w:ilvl w:val="0"/>
          <w:numId w:val="24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6B2851" w:rsidR="00DC3B9E" w:rsidRPr="007A750B">
      <w:pPr>
        <w:pStyle w:val="Odlomakpopisa"/>
        <w:numPr>
          <w:ilvl w:val="0"/>
          <w:numId w:val="24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2938C9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6B3784" w:rsidR="006B3784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2938C9">
        <w:t>)</w:t>
      </w:r>
      <w:r w:rsidR="00E70287">
        <w:t xml:space="preserve"> ovog rješenja.</w:t>
      </w:r>
    </w:p>
    <w:p w:rsidRDefault="006B3784" w:rsidP="006B3784" w:rsidR="006B3784">
      <w:pPr>
        <w:pStyle w:val="Odlomakpopisa"/>
      </w:pPr>
    </w:p>
    <w:p w:rsidRDefault="006B2851" w:rsidP="006B3784" w:rsidR="006B378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6B3784">
        <w:t xml:space="preserve">) ovog zaključka prodavat će se na </w:t>
      </w:r>
      <w:r w:rsidR="00B72280">
        <w:t>četvrtom</w:t>
      </w:r>
      <w:r w:rsidR="006B3784">
        <w:t xml:space="preserve"> ročištu za javnu dražbu po početnoj cijeni od </w:t>
      </w:r>
      <w:r w:rsidR="00B72280">
        <w:rPr>
          <w:b/>
        </w:rPr>
        <w:t>4</w:t>
      </w:r>
      <w:r w:rsidR="006B3784">
        <w:rPr>
          <w:b/>
        </w:rPr>
        <w:t>.000,00</w:t>
      </w:r>
      <w:r w:rsidR="006B3784" w:rsidRPr="006B3784">
        <w:rPr>
          <w:b/>
        </w:rPr>
        <w:t xml:space="preserve"> kuna</w:t>
      </w:r>
      <w:r w:rsidR="006B3784">
        <w:t xml:space="preserve"> 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C3B9E" w:rsidP="007A750B" w:rsidR="007A750B">
      <w:pPr>
        <w:pStyle w:val="Odlomakpopisa"/>
        <w:numPr>
          <w:ilvl w:val="0"/>
          <w:numId w:val="22"/>
        </w:numPr>
        <w:ind w:hanging="578"/>
        <w:jc w:val="both"/>
      </w:pPr>
      <w:r>
        <w:lastRenderedPageBreak/>
        <w:t>Nakon pravomoćnosti rješenja o dosudi i nakon što kupac položi kupovninu sud će donijeti zaključak o predaji nekretnina kupcu, čime kupac stupa u posjed istih.</w:t>
      </w:r>
    </w:p>
    <w:p w:rsidRDefault="007A750B" w:rsidP="007A750B" w:rsidR="007A750B">
      <w:pPr>
        <w:pStyle w:val="Odlomakpopisa"/>
      </w:pPr>
    </w:p>
    <w:p w:rsidRDefault="00DC3B9E" w:rsidP="007A750B" w:rsidR="00DC3B9E" w:rsidRPr="002048C5">
      <w:pPr>
        <w:pStyle w:val="Odlomakpopisa"/>
        <w:numPr>
          <w:ilvl w:val="0"/>
          <w:numId w:val="22"/>
        </w:numPr>
        <w:ind w:hanging="578"/>
        <w:jc w:val="both"/>
      </w:pPr>
      <w:r w:rsidRPr="002048C5">
        <w:t>Prodaja se obavlja po načelu «viđeno-kupljen</w:t>
      </w:r>
      <w:r>
        <w:t>o», što isključuje sve naknadne</w:t>
      </w:r>
    </w:p>
    <w:p w:rsidRDefault="00DC3B9E" w:rsidP="007A750B" w:rsidR="00DC3B9E">
      <w:pPr>
        <w:ind w:hanging="11" w:left="720"/>
        <w:jc w:val="both"/>
      </w:pPr>
      <w:r w:rsidRPr="002048C5">
        <w:t>prigovore kupca.</w:t>
      </w:r>
    </w:p>
    <w:p w:rsidRDefault="00882204" w:rsidP="007A750B" w:rsidR="00882204">
      <w:pPr>
        <w:ind w:hanging="360" w:left="720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578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B72280">
        <w:t>, sve sukladno članku</w:t>
      </w:r>
      <w:r w:rsidR="00882204">
        <w:t xml:space="preserve"> 164. </w:t>
      </w:r>
      <w:r w:rsidR="00B72280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B72280">
        <w:t xml:space="preserve">Stečajnog zakona ("Narodne novine" </w:t>
      </w:r>
      <w:r w:rsidRPr="00D70856">
        <w:t>44/96 do</w:t>
      </w:r>
      <w:r>
        <w:t xml:space="preserve"> 133/12</w:t>
      </w:r>
      <w:r w:rsidR="00B72280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882204" w:rsidP="00DC3B9E" w:rsidR="00882204">
      <w:pPr>
        <w:jc w:val="both"/>
      </w:pPr>
    </w:p>
    <w:p w:rsidRDefault="00DC3B9E" w:rsidP="00DC3B9E" w:rsidR="00DC3B9E">
      <w:pPr>
        <w:jc w:val="both"/>
      </w:pPr>
      <w:r>
        <w:tab/>
      </w:r>
      <w:r w:rsidR="006B3784"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="00B72280">
        <w:t>.</w:t>
      </w:r>
      <w:r w:rsidR="006B3784" w:rsidRPr="00B01320">
        <w:t>,</w:t>
      </w:r>
      <w:r w:rsidR="006B3784">
        <w:t xml:space="preserve"> </w:t>
      </w:r>
      <w:r w:rsidR="006B3784" w:rsidRPr="00B01320">
        <w:t>98</w:t>
      </w:r>
      <w:r w:rsidR="00B72280">
        <w:t>.</w:t>
      </w:r>
      <w:r w:rsidR="006B3784" w:rsidRPr="00B01320">
        <w:t>,</w:t>
      </w:r>
      <w:r w:rsidR="006B3784">
        <w:t xml:space="preserve"> 99</w:t>
      </w:r>
      <w:r w:rsidR="00B72280">
        <w:t>.</w:t>
      </w:r>
      <w:r w:rsidR="006B3784">
        <w:t>,100</w:t>
      </w:r>
      <w:r w:rsidR="00B72280">
        <w:t>.</w:t>
      </w:r>
      <w:r w:rsidR="006B3784">
        <w:t>, 103</w:t>
      </w:r>
      <w:r w:rsidR="00B72280">
        <w:t>.</w:t>
      </w:r>
      <w:r w:rsidR="006B3784" w:rsidRPr="00B01320">
        <w:t>, 1</w:t>
      </w:r>
      <w:r w:rsidR="006B3784">
        <w:t>06</w:t>
      </w:r>
      <w:r w:rsidR="00B72280">
        <w:t>.</w:t>
      </w:r>
      <w:r w:rsidR="006B3784">
        <w:t>, 107</w:t>
      </w:r>
      <w:r w:rsidR="00B72280">
        <w:t>.</w:t>
      </w:r>
      <w:r w:rsidR="006B3784">
        <w:t>, 108</w:t>
      </w:r>
      <w:r w:rsidR="00B72280">
        <w:t>.</w:t>
      </w:r>
      <w:r w:rsidR="006B3784">
        <w:t xml:space="preserve"> i 109</w:t>
      </w:r>
      <w:r w:rsidR="00B72280">
        <w:t xml:space="preserve">.  Ovršnog zakona ("Narodne novine" 112/12; </w:t>
      </w:r>
      <w:r w:rsidR="006B3784">
        <w:t>dalje OZ)</w:t>
      </w:r>
      <w:r w:rsidR="00B72280">
        <w:t>, a u svezi s člankom</w:t>
      </w:r>
      <w:r w:rsidR="006B3784">
        <w:t xml:space="preserve"> 164</w:t>
      </w:r>
      <w:r w:rsidR="006B3784" w:rsidRPr="00B01320">
        <w:t xml:space="preserve"> SZ</w:t>
      </w:r>
      <w:r w:rsidR="006B3784">
        <w:t>-a</w:t>
      </w:r>
      <w:r w:rsidR="006B3784" w:rsidRPr="00B01320">
        <w:t>.</w:t>
      </w:r>
    </w:p>
    <w:p w:rsidRDefault="00882204" w:rsidP="00DC3B9E" w:rsidR="00882204">
      <w:pPr>
        <w:ind w:firstLine="708"/>
        <w:jc w:val="both"/>
      </w:pP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9273AC">
        <w:t>2</w:t>
      </w:r>
      <w:r w:rsidR="002E3A57">
        <w:t xml:space="preserve">. </w:t>
      </w:r>
      <w:r w:rsidR="00B72280">
        <w:t>rujna</w:t>
      </w:r>
      <w:r w:rsidR="002E3A57">
        <w:t xml:space="preserve"> </w:t>
      </w:r>
      <w:r w:rsidR="008C4098">
        <w:t>2016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  </w:t>
      </w:r>
      <w:r w:rsidR="0063497F">
        <w:t>Nevenka Siladi Rstić</w:t>
      </w:r>
      <w:r w:rsidR="00BA1900">
        <w:t xml:space="preserve"> </w:t>
      </w:r>
      <w:r w:rsidR="00762468">
        <w:t>v.</w:t>
      </w:r>
      <w:r w:rsidR="002938C9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2908F3">
        <w:rPr>
          <w:i/>
        </w:rPr>
        <w:t xml:space="preserve"> </w:t>
      </w:r>
      <w:r w:rsidRPr="00C96D83">
        <w:rPr>
          <w:i/>
        </w:rPr>
        <w:t>11.</w:t>
      </w:r>
      <w:r w:rsidR="002908F3">
        <w:rPr>
          <w:i/>
        </w:rPr>
        <w:t xml:space="preserve"> </w:t>
      </w:r>
      <w:r w:rsidRPr="00C96D83">
        <w:rPr>
          <w:i/>
        </w:rPr>
        <w:t>st.</w:t>
      </w:r>
      <w:r w:rsidR="002908F3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C96D83" w:rsidP="001A0199" w:rsidR="00C96D83">
      <w:pPr>
        <w:jc w:val="both"/>
      </w:pPr>
    </w:p>
    <w:p w:rsidRDefault="005B7A49" w:rsidP="00882204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5B7A49" w:rsidP="00882204" w:rsidR="00C465E7">
      <w:pPr>
        <w:pStyle w:val="Uvuenotijeloteksta"/>
        <w:ind w:left="0"/>
        <w:jc w:val="both"/>
      </w:pPr>
      <w:r>
        <w:t xml:space="preserve">                 </w:t>
      </w:r>
      <w:r>
        <w:tab/>
        <w:t>Ana Brlek</w:t>
      </w:r>
    </w:p>
    <w:p w:rsidRDefault="00432B23" w:rsidP="00882204" w:rsidR="00432B23">
      <w:pPr>
        <w:pStyle w:val="Uvuenotijeloteksta"/>
        <w:ind w:left="0"/>
        <w:jc w:val="both"/>
      </w:pPr>
    </w:p>
    <w:p w:rsidRDefault="000C4754" w:rsidP="00882204" w:rsidR="000C4754">
      <w:pPr>
        <w:pStyle w:val="Uvuenotijeloteksta"/>
        <w:ind w:left="0"/>
        <w:jc w:val="both"/>
      </w:pPr>
    </w:p>
    <w:p w:rsidRDefault="00882204" w:rsidP="00882204" w:rsidR="00882204">
      <w:pPr>
        <w:pStyle w:val="Uvuenotijeloteksta"/>
        <w:ind w:left="0"/>
        <w:jc w:val="both"/>
      </w:pP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620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BC767C" w:rsidR="005B7A49" w:rsidRPr="0028257A">
    <w:pPr>
      <w:pStyle w:val="Zaglavlje"/>
      <w:tabs>
        <w:tab w:pos="4536" w:val="clear"/>
        <w:tab w:pos="9072" w:val="clear"/>
      </w:tabs>
      <w:ind w:right="-2"/>
      <w:jc w:val="right"/>
      <w:rPr>
        <w:sz w:val="20"/>
        <w:szCs w:val="20"/>
      </w:rPr>
    </w:pPr>
    <w:r>
      <w:t xml:space="preserve">  </w:t>
    </w:r>
    <w:r w:rsidR="00BC767C">
      <w:t xml:space="preserve">     </w:t>
    </w:r>
    <w:r w:rsidR="00B72280">
      <w:t xml:space="preserve">Poslovni broj: 47. </w:t>
    </w:r>
    <w:r w:rsidR="00B72280" w:rsidRPr="00D92D22">
      <w:t>St-319/12</w:t>
    </w:r>
    <w:r w:rsidR="00B72280">
      <w:t>-</w:t>
    </w:r>
    <w:r w:rsidR="009273AC">
      <w:rPr>
        <w:sz w:val="20"/>
        <w:szCs w:val="20"/>
      </w:rPr>
      <w:t>360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AA5131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B72280">
      <w:t xml:space="preserve">Poslovni broj: </w:t>
    </w:r>
    <w:r w:rsidR="00677DAE">
      <w:t>47.</w:t>
    </w:r>
    <w:r w:rsidR="002938C9">
      <w:t xml:space="preserve"> </w:t>
    </w:r>
    <w:r w:rsidR="005B7A49" w:rsidRPr="00D92D22">
      <w:t>St-319/12</w:t>
    </w:r>
    <w:r w:rsidR="00677DAE">
      <w:t>-</w:t>
    </w:r>
    <w:r w:rsidR="009273AC">
      <w:rPr>
        <w:sz w:val="20"/>
        <w:szCs w:val="20"/>
      </w:rPr>
      <w:t>360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6B2851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9F083D"/>
    <w:multiLevelType w:val="hybridMultilevel"/>
    <w:tmpl w:val="91C2265C"/>
    <w:lvl w:tplc="F8184D40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4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6"/>
  </w:num>
  <w:num w:numId="3">
    <w:abstractNumId w:val="19"/>
  </w:num>
  <w:num w:numId="4">
    <w:abstractNumId w:val="1"/>
  </w:num>
  <w:num w:numId="5">
    <w:abstractNumId w:val="2"/>
  </w:num>
  <w:num w:numId="6">
    <w:abstractNumId w:val="21"/>
  </w:num>
  <w:num w:numId="7">
    <w:abstractNumId w:val="11"/>
  </w:num>
  <w:num w:numId="8">
    <w:abstractNumId w:val="17"/>
  </w:num>
  <w:num w:numId="9">
    <w:abstractNumId w:val="3"/>
  </w:num>
  <w:num w:numId="10">
    <w:abstractNumId w:val="10"/>
  </w:num>
  <w:num w:numId="11">
    <w:abstractNumId w:val="13"/>
  </w:num>
  <w:num w:numId="12">
    <w:abstractNumId w:val="4"/>
  </w:num>
  <w:num w:numId="13">
    <w:abstractNumId w:val="20"/>
  </w:num>
  <w:num w:numId="14">
    <w:abstractNumId w:val="12"/>
  </w:num>
  <w:num w:numId="15">
    <w:abstractNumId w:val="6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2"/>
  </w:num>
  <w:num w:numId="19">
    <w:abstractNumId w:val="5"/>
  </w:num>
  <w:num w:numId="20">
    <w:abstractNumId w:val="8"/>
  </w:num>
  <w:num w:numId="21">
    <w:abstractNumId w:val="0"/>
  </w:num>
  <w:num w:numId="22">
    <w:abstractNumId w:val="15"/>
  </w:num>
  <w:num w:numId="23">
    <w:abstractNumId w:val="18"/>
  </w:num>
  <w:num w:numId="2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4E72"/>
    <w:rsid w:val="00215919"/>
    <w:rsid w:val="00232160"/>
    <w:rsid w:val="00236C2C"/>
    <w:rsid w:val="00240BD0"/>
    <w:rsid w:val="00282355"/>
    <w:rsid w:val="0028257A"/>
    <w:rsid w:val="00284C28"/>
    <w:rsid w:val="002908F3"/>
    <w:rsid w:val="002909E2"/>
    <w:rsid w:val="002938C9"/>
    <w:rsid w:val="00295672"/>
    <w:rsid w:val="0029769A"/>
    <w:rsid w:val="002E2883"/>
    <w:rsid w:val="002E3A57"/>
    <w:rsid w:val="00303C1B"/>
    <w:rsid w:val="00313F06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32B23"/>
    <w:rsid w:val="00444EEC"/>
    <w:rsid w:val="004451EF"/>
    <w:rsid w:val="00487B15"/>
    <w:rsid w:val="00494A48"/>
    <w:rsid w:val="004A7AC0"/>
    <w:rsid w:val="004B0809"/>
    <w:rsid w:val="004B13B6"/>
    <w:rsid w:val="004D6AD2"/>
    <w:rsid w:val="004E0620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C82"/>
    <w:rsid w:val="006B2851"/>
    <w:rsid w:val="006B3784"/>
    <w:rsid w:val="006C0974"/>
    <w:rsid w:val="006C2827"/>
    <w:rsid w:val="006D4DB7"/>
    <w:rsid w:val="007025E0"/>
    <w:rsid w:val="00762468"/>
    <w:rsid w:val="007678A2"/>
    <w:rsid w:val="00784EF5"/>
    <w:rsid w:val="007960BC"/>
    <w:rsid w:val="007A0ABD"/>
    <w:rsid w:val="007A750B"/>
    <w:rsid w:val="007D25D9"/>
    <w:rsid w:val="008122CF"/>
    <w:rsid w:val="0082107F"/>
    <w:rsid w:val="00836C85"/>
    <w:rsid w:val="00841210"/>
    <w:rsid w:val="00874495"/>
    <w:rsid w:val="0088070C"/>
    <w:rsid w:val="00882204"/>
    <w:rsid w:val="00882E6B"/>
    <w:rsid w:val="008841B3"/>
    <w:rsid w:val="00892B54"/>
    <w:rsid w:val="008A387F"/>
    <w:rsid w:val="008B7A19"/>
    <w:rsid w:val="008C4098"/>
    <w:rsid w:val="008D514A"/>
    <w:rsid w:val="008F4849"/>
    <w:rsid w:val="009273AC"/>
    <w:rsid w:val="00947AC0"/>
    <w:rsid w:val="009515ED"/>
    <w:rsid w:val="009648EA"/>
    <w:rsid w:val="0098650A"/>
    <w:rsid w:val="009C3B39"/>
    <w:rsid w:val="009E0375"/>
    <w:rsid w:val="009E64C1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A5131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19CB"/>
    <w:rsid w:val="00B50989"/>
    <w:rsid w:val="00B53EDC"/>
    <w:rsid w:val="00B72280"/>
    <w:rsid w:val="00B81BEC"/>
    <w:rsid w:val="00BA1900"/>
    <w:rsid w:val="00BA698F"/>
    <w:rsid w:val="00BA6DB0"/>
    <w:rsid w:val="00BA70C8"/>
    <w:rsid w:val="00BC767C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E350D"/>
    <w:rsid w:val="00CE4AD0"/>
    <w:rsid w:val="00CF6858"/>
    <w:rsid w:val="00D15370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C6820"/>
    <w:rsid w:val="00ED5EBE"/>
    <w:rsid w:val="00F20940"/>
    <w:rsid w:val="00F57473"/>
    <w:rsid w:val="00F63357"/>
    <w:rsid w:val="00F80116"/>
    <w:rsid w:val="00F8220F"/>
    <w:rsid w:val="00F82CEF"/>
    <w:rsid w:val="00F86E5D"/>
    <w:rsid w:val="00F92F05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7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3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3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3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3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7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3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3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3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3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javna dražba - Čakovec</izvorni_sadrzaj>
    <derivirana_varijabla naziv="DomainObject.Primjedba_1">4. javna dražba - Čakovec</derivirana_varijabla>
  </DomainObject.Primjedba>
  <DomainObject.Oznaka>
    <izvorni_sadrzaj>St-319/2012-360</izvorni_sadrzaj>
    <derivirana_varijabla naziv="DomainObject.Oznaka_1">St-319/2012-360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ZAGREB, OIB 18683136487 zastupanog po punomoćniku ŽDO - Građansko upravni odjel; OPĆINSKI SUD U SESVETAMA-DEPOZIT, OIB 01252163117; Anto Babić, OIB 61017945449</izvorni_sadrzaj>
    <derivirana_varijabla naziv="DomainObject.Predmet.StrankaFormatedOIB_1">  MINISTARSTVO FINANCIJA, POREZNA UPRAVA, PODRUČNI URED ZAGREB, OIB 18683136487 zastupanog po punomoćniku ŽDO - Građansko upravni odjel; OPĆINSKI SUD U SESVETAMA-DEPOZIT, OIB 01252163117; Anto Babić, OIB 61017945449</derivirana_varijabla>
  </DomainObject.Predmet.StrankaFormatedOIB>
  <DomainObject.Predmet.StrankaFormatedWithAdress>
    <izvorni_sadrzaj> MINISTARSTVO FINANCIJA, POREZNA UPRAVA, PODRUČNI URED ZAGREB, Av. Dubrovnik 32,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Av. Dubrovnik 32,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</izvorni_sadrzaj>
    <derivirana_varijabla naziv="DomainObject.Predmet.StrankaFormatedWithAdressOIB_1"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</derivirana_varijabla>
  </DomainObject.Predmet.StrankaFormatedWithAdressOIB>
  <DomainObject.Predmet.StrankaWithAdress>
    <izvorni_sadrzaj>MINISTARSTVO FINANCIJA, POREZNA UPRAVA, PODRUČNI URED ZAGREB Av. Dubrovnik 32,10000 Zagreb,OPĆINSKI SUD U SESVETAMA-DEPOZIT ,Anto Babić Bjelovarska 52b,10360 Sesvete</izvorni_sadrzaj>
    <derivirana_varijabla naziv="DomainObject.Predmet.StrankaWithAdress_1">MINISTARSTVO FINANCIJA, POREZNA UPRAVA, PODRUČNI URED ZAGREB Av. Dubrovnik 32,10000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OIB 18683136487, Av. Dubrovnik 32,10000 Zagreb,OPĆINSKI SUD U SESVETAMA-DEPOZIT, OIB 01252163117,Anto Babić, OIB 61017945449, Bjelovarska 52b,10360 Sesvete</izvorni_sadrzaj>
    <derivirana_varijabla naziv="DomainObject.Predmet.StrankaWithAdressOIB_1">MINISTARSTVO FINANCIJA, POREZNA UPRAVA, PODRUČNI URED ZAGREB, OIB 18683136487, Av. Dubrovnik 32,10000 Zagreb,OPĆINSKI SUD U SESVETAMA-DEPOZIT, OIB 01252163117,Anto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 OIB 18683136487,OPĆINSKI SUD U SESVETAMA-DEPOZIT, OIB 01252163117,Anto Babić, OIB 61017945449</izvorni_sadrzaj>
    <derivirana_varijabla naziv="DomainObject.Predmet.StrankaNazivFormatedOIB_1">MINISTARSTVO FINANCIJA, POREZNA UPRAVA, PODRUČNI URED ZAGREB, OIB 18683136487,OPĆINSKI SUD U SESVETAMA-DEPOZIT, OIB 01252163117,Anto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</izvorni_sadrzaj>
    <derivirana_varijabla naziv="DomainObject.Predmet.StrankaListFormatedOIB_1"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</izvorni_sadrzaj>
    <derivirana_varijabla naziv="DomainObject.Predmet.StrankaListFormatedWithAdressOIB_1"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SESVETAMA-DEPOZIT, OIB 01252163117</item>
      <item>Anto Babić, OIB 61017945449</item>
    </izvorni_sadrzaj>
    <derivirana_varijabla naziv="DomainObject.Predmet.StrankaListNazivFormatedOIB_1">
      <item>MINISTARSTVO FINANCIJA, POREZNA UPRAVA, PODRUČNI URED ZAGREB, OIB 18683136487</item>
      <item>OPĆINSKI SUD U SESVETAMA-DEPOZIT, OIB 01252163117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St-319/2012-360</izvorni_sadrzaj>
    <derivirana_varijabla naziv="DomainObject.PoslovniBrojDokumenta_1">St-319/2012-360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897</properties:Words>
  <properties:Characters>4762</properties:Characters>
  <properties:Lines>125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2016-09-01T08:37:00Z</dcterms:created>
  <dc:creator>BISERKA CALIC</dc:creator>
  <cp:lastModifiedBy>Ana Brlek</cp:lastModifiedBy>
  <cp:lastPrinted>2016-09-02T10:21:00Z</cp:lastPrinted>
  <dcterms:modified xmlns:xsi="http://www.w3.org/2001/XMLSchema-instance" xsi:type="dcterms:W3CDTF">2016-09-02T10:21:00Z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St-319/2012-360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