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e0b82" w14:paraId="8de0b82" w:rsidRDefault="00B125BF" w:rsidP="002E5574" w:rsidR="00B125BF">
      <w:pPr>
        <w:jc w:val="right"/>
        <w15:collapsed w:val="false"/>
      </w:pPr>
    </w:p>
    <w:p w:rsidRDefault="0053206C" w:rsidP="0053206C" w:rsidR="0053206C">
      <w:pPr>
        <w:jc w:val="right"/>
      </w:pPr>
      <w:r>
        <w:t>Broj: 6 St-</w:t>
      </w:r>
      <w:r w:rsidR="00E84B44">
        <w:t>34/18-3</w:t>
      </w:r>
    </w:p>
    <w:p w:rsidRDefault="0053206C" w:rsidP="0053206C" w:rsidR="0053206C">
      <w:r>
        <w:rPr>
          <w:rStyle w:val="Naglaeno"/>
        </w:rPr>
        <w:t xml:space="preserve">             </w:t>
      </w:r>
      <w:r w:rsidR="00C40F9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206C" w:rsidP="0053206C" w:rsidR="0053206C" w:rsidRPr="00D21A2C"/>
    <w:p w:rsidRDefault="0053206C" w:rsidP="0053206C" w:rsidR="0053206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3206C" w:rsidP="0053206C" w:rsidR="0053206C" w:rsidRPr="00C00A7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3206C" w:rsidP="0053206C" w:rsidR="0053206C">
      <w:pPr>
        <w:jc w:val="both"/>
      </w:pPr>
    </w:p>
    <w:p w:rsidRDefault="00015EAD" w:rsidP="0053206C" w:rsidR="00015EAD">
      <w:pPr>
        <w:jc w:val="both"/>
      </w:pPr>
    </w:p>
    <w:p w:rsidRDefault="0053206C" w:rsidP="0053206C" w:rsidR="0053206C" w:rsidRPr="00C40F9C">
      <w:pPr>
        <w:jc w:val="center"/>
      </w:pPr>
      <w:r w:rsidRPr="00C40F9C">
        <w:t>U</w:t>
      </w:r>
      <w:r w:rsidR="007E7398">
        <w:t xml:space="preserve"> </w:t>
      </w:r>
      <w:r w:rsidRPr="00C40F9C">
        <w:t xml:space="preserve"> I</w:t>
      </w:r>
      <w:r w:rsidR="007E7398">
        <w:t xml:space="preserve"> </w:t>
      </w:r>
      <w:r w:rsidRPr="00C40F9C">
        <w:t>M</w:t>
      </w:r>
      <w:r w:rsidR="007E7398">
        <w:t xml:space="preserve"> </w:t>
      </w:r>
      <w:r w:rsidRPr="00C40F9C">
        <w:t>E</w:t>
      </w:r>
      <w:r w:rsidR="007E7398">
        <w:t xml:space="preserve"> </w:t>
      </w:r>
      <w:r w:rsidRPr="00C40F9C">
        <w:t xml:space="preserve"> R</w:t>
      </w:r>
      <w:r w:rsidR="007E7398">
        <w:t xml:space="preserve"> </w:t>
      </w:r>
      <w:r w:rsidRPr="00C40F9C">
        <w:t>E</w:t>
      </w:r>
      <w:r w:rsidR="007E7398">
        <w:t xml:space="preserve"> </w:t>
      </w:r>
      <w:r w:rsidRPr="00C40F9C">
        <w:t>P</w:t>
      </w:r>
      <w:r w:rsidR="007E7398">
        <w:t xml:space="preserve"> </w:t>
      </w:r>
      <w:r w:rsidRPr="00C40F9C">
        <w:t>U</w:t>
      </w:r>
      <w:r w:rsidR="007E7398">
        <w:t xml:space="preserve">  </w:t>
      </w:r>
      <w:r w:rsidRPr="00C40F9C">
        <w:t>B</w:t>
      </w:r>
      <w:r w:rsidR="007E7398">
        <w:t xml:space="preserve"> </w:t>
      </w:r>
      <w:r w:rsidRPr="00C40F9C">
        <w:t>L</w:t>
      </w:r>
      <w:r w:rsidR="007E7398">
        <w:t xml:space="preserve"> </w:t>
      </w:r>
      <w:r w:rsidRPr="00C40F9C">
        <w:t>I</w:t>
      </w:r>
      <w:r w:rsidR="007E7398">
        <w:t xml:space="preserve"> </w:t>
      </w:r>
      <w:r w:rsidRPr="00C40F9C">
        <w:t>K</w:t>
      </w:r>
      <w:r w:rsidR="007E7398">
        <w:t xml:space="preserve"> </w:t>
      </w:r>
      <w:r w:rsidRPr="00C40F9C">
        <w:t>E</w:t>
      </w:r>
      <w:r w:rsidR="007E7398">
        <w:t xml:space="preserve"> </w:t>
      </w:r>
      <w:r w:rsidRPr="00C40F9C">
        <w:t xml:space="preserve"> </w:t>
      </w:r>
      <w:r w:rsidR="007E7398">
        <w:t xml:space="preserve">  </w:t>
      </w:r>
      <w:r w:rsidRPr="00C40F9C">
        <w:t>H</w:t>
      </w:r>
      <w:r w:rsidR="007E7398">
        <w:t xml:space="preserve"> </w:t>
      </w:r>
      <w:r w:rsidRPr="00C40F9C">
        <w:t>RV</w:t>
      </w:r>
      <w:r w:rsidR="007E7398">
        <w:t xml:space="preserve"> </w:t>
      </w:r>
      <w:r w:rsidRPr="00C40F9C">
        <w:t>A</w:t>
      </w:r>
      <w:r w:rsidR="007E7398">
        <w:t xml:space="preserve"> </w:t>
      </w:r>
      <w:r w:rsidRPr="00C40F9C">
        <w:t>T</w:t>
      </w:r>
      <w:r w:rsidR="007E7398">
        <w:t xml:space="preserve"> </w:t>
      </w:r>
      <w:r w:rsidRPr="00C40F9C">
        <w:t>S</w:t>
      </w:r>
      <w:r w:rsidR="007E7398">
        <w:t xml:space="preserve"> </w:t>
      </w:r>
      <w:r w:rsidRPr="00C40F9C">
        <w:t>K</w:t>
      </w:r>
      <w:r w:rsidR="007E7398">
        <w:t xml:space="preserve"> </w:t>
      </w:r>
      <w:r w:rsidRPr="00C40F9C">
        <w:t>E</w:t>
      </w:r>
    </w:p>
    <w:p w:rsidRDefault="0053206C" w:rsidP="0053206C" w:rsidR="0053206C" w:rsidRPr="00C40F9C">
      <w:pPr>
        <w:jc w:val="center"/>
      </w:pPr>
    </w:p>
    <w:p w:rsidRDefault="0053206C" w:rsidP="0053206C" w:rsidR="0053206C" w:rsidRPr="00C40F9C">
      <w:pPr>
        <w:jc w:val="center"/>
      </w:pPr>
      <w:r w:rsidRPr="00C40F9C">
        <w:t>R</w:t>
      </w:r>
      <w:r w:rsidR="007E7398">
        <w:t xml:space="preserve"> </w:t>
      </w:r>
      <w:r w:rsidRPr="00C40F9C">
        <w:t>J</w:t>
      </w:r>
      <w:r w:rsidR="007E7398">
        <w:t xml:space="preserve"> </w:t>
      </w:r>
      <w:r w:rsidRPr="00C40F9C">
        <w:t>E</w:t>
      </w:r>
      <w:r w:rsidR="007E7398">
        <w:t xml:space="preserve"> </w:t>
      </w:r>
      <w:r w:rsidRPr="00C40F9C">
        <w:t>Š</w:t>
      </w:r>
      <w:r w:rsidR="007E7398">
        <w:t xml:space="preserve"> </w:t>
      </w:r>
      <w:r w:rsidRPr="00C40F9C">
        <w:t>E</w:t>
      </w:r>
      <w:r w:rsidR="007E7398">
        <w:t xml:space="preserve">  </w:t>
      </w:r>
      <w:r w:rsidRPr="00C40F9C">
        <w:t>N</w:t>
      </w:r>
      <w:r w:rsidR="007E7398">
        <w:t xml:space="preserve"> </w:t>
      </w:r>
      <w:r w:rsidRPr="00C40F9C">
        <w:t>J</w:t>
      </w:r>
      <w:r w:rsidR="007E7398">
        <w:t xml:space="preserve"> </w:t>
      </w:r>
      <w:r w:rsidRPr="00C40F9C">
        <w:t>E</w:t>
      </w:r>
    </w:p>
    <w:p w:rsidRDefault="0053206C" w:rsidP="0053206C" w:rsidR="0053206C">
      <w:pPr>
        <w:jc w:val="both"/>
      </w:pPr>
    </w:p>
    <w:p w:rsidRDefault="00015EAD" w:rsidP="0053206C" w:rsidR="00015EAD">
      <w:pPr>
        <w:jc w:val="both"/>
      </w:pPr>
    </w:p>
    <w:p w:rsidRDefault="0053206C" w:rsidP="0053206C" w:rsidR="0053206C">
      <w:pPr>
        <w:pStyle w:val="Tijeloteksta"/>
        <w:ind w:firstLine="708"/>
      </w:pPr>
      <w:r>
        <w:t xml:space="preserve">Trgovački sud u Osijeku, </w:t>
      </w:r>
      <w:r w:rsidRPr="00451DD6">
        <w:t>po stečajno</w:t>
      </w:r>
      <w:r>
        <w:t>j sutkinji</w:t>
      </w:r>
      <w:r w:rsidRPr="00451DD6">
        <w:t xml:space="preserve"> Nadi Roso, </w:t>
      </w:r>
      <w:r>
        <w:t xml:space="preserve">u stečajnom predmetu dužnika </w:t>
      </w:r>
      <w:r w:rsidR="007E7398">
        <w:rPr>
          <w:b/>
        </w:rPr>
        <w:t>MAG j.d.o.o. za ugostiteljstvo, trgovinu i usluge, Osijek, Hrvatske Republike 2, MBS: 030165134, OIB: 66073093278</w:t>
      </w:r>
      <w:r>
        <w:t xml:space="preserve">, dana </w:t>
      </w:r>
      <w:r w:rsidR="007E7398">
        <w:t>29. ožujka 2018. g.,</w:t>
      </w:r>
    </w:p>
    <w:p w:rsidRDefault="007E7398" w:rsidP="007E7398" w:rsidR="00DA47E4">
      <w:pPr>
        <w:tabs>
          <w:tab w:pos="6795" w:val="left"/>
        </w:tabs>
        <w:ind w:firstLine="708"/>
        <w:jc w:val="both"/>
      </w:pPr>
      <w:r>
        <w:tab/>
      </w:r>
    </w:p>
    <w:p w:rsidRDefault="00015EAD" w:rsidP="007E7398" w:rsidR="00015EAD">
      <w:pPr>
        <w:tabs>
          <w:tab w:pos="6795" w:val="left"/>
        </w:tabs>
        <w:ind w:firstLine="708"/>
        <w:jc w:val="both"/>
      </w:pPr>
    </w:p>
    <w:p w:rsidRDefault="00DA47E4" w:rsidP="0053206C" w:rsidR="00DA47E4" w:rsidRPr="00C40F9C">
      <w:pPr>
        <w:jc w:val="center"/>
      </w:pPr>
      <w:r w:rsidRPr="00C40F9C">
        <w:t>r i j e š i o  j e :</w:t>
      </w:r>
    </w:p>
    <w:p w:rsidRDefault="00A916BA" w:rsidP="00F20C33" w:rsidR="00A916BA">
      <w:pPr>
        <w:ind w:firstLine="708"/>
        <w:jc w:val="both"/>
      </w:pPr>
    </w:p>
    <w:p w:rsidRDefault="00015EAD" w:rsidP="00F20C33" w:rsidR="00015EAD">
      <w:pPr>
        <w:ind w:firstLine="708"/>
        <w:jc w:val="both"/>
      </w:pPr>
    </w:p>
    <w:p w:rsidRDefault="00A916BA" w:rsidP="0053206C" w:rsidR="00DE76A0">
      <w:pPr>
        <w:ind w:firstLine="708"/>
        <w:jc w:val="both"/>
      </w:pPr>
      <w:r>
        <w:t>I</w:t>
      </w:r>
      <w:r>
        <w:tab/>
        <w:t xml:space="preserve">ODBACUJE SE </w:t>
      </w:r>
      <w:r w:rsidR="00F85971">
        <w:t xml:space="preserve">prijedlog </w:t>
      </w:r>
      <w:r w:rsidR="007E7398">
        <w:rPr>
          <w:b/>
        </w:rPr>
        <w:t xml:space="preserve">MAG j.d.o.o. za ugostiteljstvo, trgovinu i usluge, Osijek, Hrvatske Republike 2, MBS: 030165134, OIB: 66073093278 </w:t>
      </w:r>
      <w:r w:rsidR="00F85971">
        <w:t xml:space="preserve">od </w:t>
      </w:r>
      <w:r w:rsidR="007E7398">
        <w:t>5. siječnja 2018</w:t>
      </w:r>
      <w:r w:rsidR="00C40F9C">
        <w:t xml:space="preserve">. g. za otvaranje stečajnog postupka nad </w:t>
      </w:r>
      <w:r w:rsidR="007E7398">
        <w:t xml:space="preserve">dužnikom </w:t>
      </w:r>
      <w:r w:rsidR="007E7398">
        <w:rPr>
          <w:b/>
        </w:rPr>
        <w:t>MAG j.d.o.o. za ugostiteljstvo, trgovinu i usluge, Osijek, Hrvatske Republike 2, MBS: 030165134, OIB: 66073093278</w:t>
      </w:r>
      <w:r w:rsidR="00C40F9C">
        <w:t>.</w:t>
      </w:r>
    </w:p>
    <w:p w:rsidRDefault="0053206C" w:rsidP="0053206C" w:rsidR="00F85971">
      <w:pPr>
        <w:ind w:firstLine="708"/>
        <w:jc w:val="both"/>
      </w:pPr>
      <w:r>
        <w:t xml:space="preserve"> </w:t>
      </w:r>
    </w:p>
    <w:p w:rsidRDefault="00015EAD" w:rsidP="0053206C" w:rsidR="00015EAD">
      <w:pPr>
        <w:ind w:firstLine="708"/>
        <w:jc w:val="both"/>
      </w:pPr>
    </w:p>
    <w:p w:rsidRDefault="00F20C33" w:rsidP="00F20C33" w:rsidR="00F20C33">
      <w:pPr>
        <w:ind w:firstLine="708"/>
        <w:jc w:val="center"/>
      </w:pPr>
      <w:r>
        <w:t>Obrazloženje</w:t>
      </w:r>
    </w:p>
    <w:p w:rsidRDefault="00F20C33" w:rsidP="00F20C33" w:rsidR="00F20C33">
      <w:pPr>
        <w:jc w:val="both"/>
      </w:pPr>
    </w:p>
    <w:p w:rsidRDefault="00015EAD" w:rsidP="00F20C33" w:rsidR="00015EAD">
      <w:pPr>
        <w:jc w:val="both"/>
      </w:pPr>
    </w:p>
    <w:p w:rsidRDefault="00F31409" w:rsidP="00F20C33" w:rsidR="00F31409">
      <w:pPr>
        <w:jc w:val="both"/>
      </w:pPr>
      <w:r>
        <w:tab/>
        <w:t>Podneskom od 13. rujna 2017. g. FINA RC Osijek je podnijela zahtjev za pokretanje skraćenog stečajnog dužnika nad dužnikom a podneskom od 22. rujna 2017. g. RH  MF Porezna uprava zastupani po ŽDO podnijeli su prijedlog za otvaranje stečajnog postupka nad dužnikom te je pravomoćnim Rješenjem Trgovačkog suda u Osijeku 14 St-1397/17 od 25. rujna 2017. g. doneseno Rješenje o obustavi skraćenog stečajnog postupka nad dužnikom te je istim Rješenjem određeno da će se postupak nastaviti prema općim odredbama Stečajnog zakona.</w:t>
      </w:r>
    </w:p>
    <w:p w:rsidRDefault="00F31409" w:rsidP="00F20C33" w:rsidR="00F31409">
      <w:pPr>
        <w:jc w:val="both"/>
      </w:pPr>
    </w:p>
    <w:p w:rsidRDefault="00F31409" w:rsidP="00F20C33" w:rsidR="00F31409">
      <w:pPr>
        <w:jc w:val="both"/>
      </w:pPr>
      <w:r>
        <w:tab/>
        <w:t>Slijedom gore navedenog pravomoćnog Rješenja ovoga suda nakon provedenog stečajnog postupka nad dužnikom pod brojem 6 St-1479/17 sud je Rješenjem od 26. veljače 2018. g. otvorio i istodobno zaključio stečajni postupak nad dužnikom (pravomoćno 16. ožujka 2018. g.) te je u tijeku brisanje dužnika u registarskom postupku Trgovačkog suda u Osijeku poslovni broj Tt-18/1896-2 od 23. ožujka 2018. g.</w:t>
      </w:r>
    </w:p>
    <w:p w:rsidRDefault="0053206C" w:rsidP="00347B03" w:rsidR="0053206C" w:rsidRPr="00F85971">
      <w:pPr>
        <w:ind w:firstLine="708"/>
        <w:jc w:val="both"/>
      </w:pPr>
    </w:p>
    <w:p w:rsidRDefault="00347B03" w:rsidP="00F85971" w:rsidR="00015EAD">
      <w:pPr>
        <w:ind w:firstLine="708"/>
        <w:jc w:val="both"/>
      </w:pPr>
      <w:r>
        <w:t xml:space="preserve">Slijedom navedenog a budući da je o prijedlogu predlagatelja </w:t>
      </w:r>
      <w:r w:rsidR="00C40F9C">
        <w:t>RH MF Porezne uprave zastupan</w:t>
      </w:r>
      <w:r w:rsidR="00015EAD">
        <w:t>e</w:t>
      </w:r>
      <w:r w:rsidR="00C40F9C">
        <w:t xml:space="preserve"> po ŽDO Osijek </w:t>
      </w:r>
      <w:r w:rsidR="0053206C">
        <w:t xml:space="preserve">od </w:t>
      </w:r>
      <w:r w:rsidR="00015EAD">
        <w:t>22. rujna 2017</w:t>
      </w:r>
      <w:r w:rsidR="00C40F9C">
        <w:t>. g.</w:t>
      </w:r>
      <w:r w:rsidR="0053206C">
        <w:t xml:space="preserve"> </w:t>
      </w:r>
      <w:r>
        <w:t xml:space="preserve">za otvaranje stečajnog postupka nad društvom </w:t>
      </w:r>
      <w:r w:rsidR="00015EAD" w:rsidRPr="00015EAD">
        <w:t xml:space="preserve">MAG j.d.o.o. za ugostiteljstvo, trgovinu i usluge, Osijek, Hrvatske Republike 2, MBS: </w:t>
      </w:r>
    </w:p>
    <w:p w:rsidRDefault="00015EAD" w:rsidP="00015EAD" w:rsidR="00015EAD">
      <w:pPr>
        <w:jc w:val="right"/>
      </w:pPr>
      <w:r>
        <w:lastRenderedPageBreak/>
        <w:t>Broj: 6 St-34/18-3</w:t>
      </w:r>
    </w:p>
    <w:p w:rsidRDefault="00015EAD" w:rsidP="00015EAD" w:rsidR="00015EAD">
      <w:pPr>
        <w:jc w:val="both"/>
      </w:pPr>
    </w:p>
    <w:p w:rsidRDefault="00015EAD" w:rsidP="00015EAD" w:rsidR="00015EAD">
      <w:pPr>
        <w:jc w:val="both"/>
      </w:pPr>
    </w:p>
    <w:p w:rsidRDefault="00015EAD" w:rsidP="00015EAD" w:rsidR="00015EAD">
      <w:pPr>
        <w:jc w:val="both"/>
      </w:pPr>
    </w:p>
    <w:p w:rsidRDefault="00015EAD" w:rsidP="00015EAD" w:rsidR="00347B03">
      <w:pPr>
        <w:jc w:val="both"/>
      </w:pPr>
      <w:r w:rsidRPr="00015EAD">
        <w:t>030165134, OIB: 66073093278</w:t>
      </w:r>
      <w:r>
        <w:rPr>
          <w:b/>
        </w:rPr>
        <w:t xml:space="preserve"> </w:t>
      </w:r>
      <w:r w:rsidR="00F85971">
        <w:t xml:space="preserve">već </w:t>
      </w:r>
      <w:r w:rsidR="00347B03">
        <w:t xml:space="preserve">odlučeno </w:t>
      </w:r>
      <w:r>
        <w:t xml:space="preserve">pravomoćnim Rješenjem ovoga suda poslovni broj 6 St-1479/17 od 26. veljače 2018. g. (pravomoćno 16.3.2018. g.) </w:t>
      </w:r>
      <w:r w:rsidR="00347B03">
        <w:t xml:space="preserve">valjalo je sukladno čl. 333 st. 2 Zakona o parničnom postupku („Narodne novine“ broj 53/91, 91/92, 112/99, 88/01, 117/03, 84/08, 123/08 , 57/11, 148/11 i 25/13 u daljnjem tekstu ZPP) u vezi s čl. </w:t>
      </w:r>
      <w:r w:rsidR="00F85971">
        <w:t>10</w:t>
      </w:r>
      <w:r w:rsidR="00347B03">
        <w:t xml:space="preserve"> Stečajnog zakona („Narodne novine“ broj </w:t>
      </w:r>
      <w:r w:rsidR="00F85971">
        <w:t>71/15</w:t>
      </w:r>
      <w:r>
        <w:t xml:space="preserve"> i 104/17</w:t>
      </w:r>
      <w:r w:rsidR="00347B03">
        <w:t>) odlučiti kao u izreci.</w:t>
      </w:r>
    </w:p>
    <w:p w:rsidRDefault="00015EAD" w:rsidP="00F85971" w:rsidR="00015EAD">
      <w:pPr>
        <w:ind w:firstLine="708"/>
        <w:jc w:val="both"/>
      </w:pPr>
    </w:p>
    <w:p w:rsidRDefault="00015EAD" w:rsidP="00F85971" w:rsidR="00015EAD">
      <w:pPr>
        <w:ind w:firstLine="708"/>
        <w:jc w:val="both"/>
      </w:pPr>
    </w:p>
    <w:p w:rsidRDefault="00347B03" w:rsidP="00A916BA" w:rsidR="00347B03">
      <w:pPr>
        <w:jc w:val="both"/>
      </w:pPr>
    </w:p>
    <w:p w:rsidRDefault="00DA47E4" w:rsidP="00A916BA" w:rsidR="00DA47E4">
      <w:pPr>
        <w:jc w:val="center"/>
      </w:pPr>
      <w:r>
        <w:t xml:space="preserve">U Osijeku </w:t>
      </w:r>
      <w:r w:rsidR="007E7398">
        <w:t>29. ožujka 2018.g .</w:t>
      </w:r>
    </w:p>
    <w:p w:rsidRDefault="00015EAD" w:rsidP="00A916BA" w:rsidR="00015EAD">
      <w:pPr>
        <w:jc w:val="center"/>
      </w:pPr>
    </w:p>
    <w:p w:rsidRDefault="00015EAD" w:rsidP="00A916BA" w:rsidR="00015EAD">
      <w:pPr>
        <w:jc w:val="center"/>
      </w:pPr>
    </w:p>
    <w:p w:rsidRDefault="00DA47E4" w:rsidP="00DA47E4" w:rsidR="00DA47E4">
      <w:pPr>
        <w:jc w:val="both"/>
      </w:pPr>
    </w:p>
    <w:p w:rsidRDefault="00DA47E4" w:rsidP="00DA47E4" w:rsidR="00DA47E4">
      <w:pPr>
        <w:jc w:val="both"/>
      </w:pPr>
      <w:r>
        <w:t xml:space="preserve">Zapisničar:  Danijela Sekulić                                     </w:t>
      </w:r>
      <w:r w:rsidR="00DE76A0">
        <w:t xml:space="preserve">                           STEČAJNA SUTKINJA </w:t>
      </w:r>
    </w:p>
    <w:p w:rsidRDefault="00DA47E4" w:rsidP="00CC19B2" w:rsidR="00347B03">
      <w:pPr>
        <w:jc w:val="both"/>
      </w:pPr>
      <w:r>
        <w:t xml:space="preserve">                                                                                                                            Nada Roso</w:t>
      </w:r>
    </w:p>
    <w:p w:rsidRDefault="00015EAD" w:rsidP="00CC19B2" w:rsidR="00015EAD">
      <w:pPr>
        <w:jc w:val="both"/>
      </w:pPr>
    </w:p>
    <w:p w:rsidRDefault="00015EAD" w:rsidP="00CC19B2" w:rsidR="00015EAD" w:rsidRPr="00650737">
      <w:pPr>
        <w:jc w:val="both"/>
      </w:pPr>
    </w:p>
    <w:p w:rsidRDefault="00347B03" w:rsidP="00CC19B2" w:rsidR="00347B03" w:rsidRPr="00650737">
      <w:pPr>
        <w:jc w:val="both"/>
      </w:pPr>
      <w:r w:rsidRPr="00650737">
        <w:t>POUKA O PRAVNOM LIJEKU:</w:t>
      </w:r>
    </w:p>
    <w:p w:rsidRDefault="00347B03" w:rsidP="00CC19B2" w:rsidR="00347B03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C40F9C" w:rsidP="00C40F9C" w:rsidR="00347B03">
      <w:pPr>
        <w:tabs>
          <w:tab w:pos="1095" w:val="left"/>
        </w:tabs>
        <w:jc w:val="both"/>
      </w:pPr>
      <w:r>
        <w:tab/>
      </w:r>
    </w:p>
    <w:p w:rsidRDefault="00DA47E4" w:rsidP="00DA47E4" w:rsidR="00DA47E4">
      <w:pPr>
        <w:jc w:val="both"/>
      </w:pPr>
      <w:r>
        <w:t>DNA:</w:t>
      </w:r>
    </w:p>
    <w:p w:rsidRDefault="007E7398" w:rsidP="00347B03" w:rsidR="007E7398" w:rsidRPr="007E7398">
      <w:pPr>
        <w:numPr>
          <w:ilvl w:val="0"/>
          <w:numId w:val="19"/>
        </w:numPr>
        <w:jc w:val="both"/>
      </w:pPr>
      <w:r w:rsidRPr="007E7398">
        <w:t>MAG j.d.o.o. Osijek, Hrvatske Republike 2</w:t>
      </w:r>
    </w:p>
    <w:p w:rsidRDefault="007E7398" w:rsidP="00347B03" w:rsidR="00F85971">
      <w:pPr>
        <w:numPr>
          <w:ilvl w:val="0"/>
          <w:numId w:val="19"/>
        </w:numPr>
        <w:jc w:val="both"/>
      </w:pPr>
      <w:r>
        <w:rPr>
          <w:b/>
        </w:rPr>
        <w:t>e</w:t>
      </w:r>
      <w:r w:rsidR="00F85971">
        <w:t>-ogl. pl.</w:t>
      </w:r>
    </w:p>
    <w:p w:rsidRDefault="00C40F9C" w:rsidP="00347B03" w:rsidR="00C40F9C">
      <w:pPr>
        <w:numPr>
          <w:ilvl w:val="0"/>
          <w:numId w:val="19"/>
        </w:numPr>
        <w:jc w:val="both"/>
      </w:pPr>
      <w:r>
        <w:t>riješeno odbacivanjem</w:t>
      </w:r>
    </w:p>
    <w:p w:rsidRDefault="00347B03" w:rsidP="00347B03" w:rsidR="00347B03">
      <w:pPr>
        <w:numPr>
          <w:ilvl w:val="0"/>
          <w:numId w:val="19"/>
        </w:numPr>
        <w:jc w:val="both"/>
      </w:pPr>
      <w:r>
        <w:t xml:space="preserve">kal. </w:t>
      </w:r>
      <w:r w:rsidR="00015EAD">
        <w:t>29.4.</w:t>
      </w:r>
    </w:p>
    <w:p w:rsidRDefault="009B57F2" w:rsidP="00DA47E4" w:rsidR="009B57F2">
      <w:pPr>
        <w:jc w:val="both"/>
      </w:pPr>
    </w:p>
    <w:p w:rsidRDefault="009B57F2" w:rsidP="00DA47E4" w:rsidR="009B57F2">
      <w:pPr>
        <w:jc w:val="both"/>
      </w:pPr>
    </w:p>
    <w:p w:rsidRDefault="005811FE" w:rsidP="00B125BF" w:rsidR="005811FE">
      <w:pPr>
        <w:jc w:val="both"/>
      </w:pPr>
    </w:p>
    <w:p w:rsidRDefault="005811FE" w:rsidP="00B125BF" w:rsidR="005811FE">
      <w:pPr>
        <w:jc w:val="both"/>
      </w:pPr>
    </w:p>
    <w:p w:rsidRDefault="005D3AE7" w:rsidP="00B125BF" w:rsidR="00B125BF">
      <w:pPr>
        <w:jc w:val="both"/>
      </w:pPr>
      <w:r>
        <w:t xml:space="preserve">        </w:t>
      </w: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DE76A0" w:rsidP="00B125BF" w:rsidR="00DE76A0">
      <w:pPr>
        <w:jc w:val="both"/>
      </w:pPr>
    </w:p>
    <w:p w:rsidRDefault="00DE76A0" w:rsidP="00B125BF" w:rsidR="00DE76A0">
      <w:pPr>
        <w:jc w:val="both"/>
      </w:pPr>
    </w:p>
    <w:p w:rsidRDefault="00DE76A0" w:rsidP="00B125BF" w:rsidR="00DE76A0">
      <w:pPr>
        <w:jc w:val="both"/>
      </w:pPr>
    </w:p>
    <w:p w:rsidRDefault="00DE76A0" w:rsidP="00B125BF" w:rsidR="00DE76A0">
      <w:pPr>
        <w:jc w:val="both"/>
      </w:pPr>
    </w:p>
    <w:p w:rsidRDefault="00DE76A0" w:rsidP="00B125BF" w:rsidR="00DE76A0">
      <w:pPr>
        <w:jc w:val="both"/>
      </w:pPr>
    </w:p>
    <w:p w:rsidRDefault="00DE76A0" w:rsidP="00B125BF" w:rsidR="00DE76A0">
      <w:pPr>
        <w:jc w:val="both"/>
      </w:pPr>
    </w:p>
    <w:p w:rsidRDefault="00F85971" w:rsidP="00B125BF" w:rsidR="00F85971">
      <w:pPr>
        <w:jc w:val="both"/>
      </w:pPr>
    </w:p>
    <w:p w:rsidRDefault="00F85971" w:rsidP="00B125BF" w:rsidR="00F85971">
      <w:pPr>
        <w:jc w:val="both"/>
      </w:pPr>
    </w:p>
    <w:p w:rsidRDefault="00B125BF" w:rsidP="00B125BF" w:rsidR="00B125BF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EF33B5">
      <w:bookmarkStart w:name="_GoBack" w:id="0"/>
      <w:bookmarkEnd w:id="0"/>
    </w:p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1A51" w:rsidP="00015EAD" w:rsidR="007C1A51">
      <w:r>
        <w:separator/>
      </w:r>
    </w:p>
  </w:endnote>
  <w:endnote w:id="0" w:type="continuationSeparator">
    <w:p w:rsidRDefault="007C1A51" w:rsidP="00015EAD" w:rsidR="007C1A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1A51" w:rsidP="00015EAD" w:rsidR="007C1A51">
      <w:r>
        <w:separator/>
      </w:r>
    </w:p>
  </w:footnote>
  <w:footnote w:id="0" w:type="continuationSeparator">
    <w:p w:rsidRDefault="007C1A51" w:rsidP="00015EAD" w:rsidR="007C1A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2547740"/>
      <w:docPartObj>
        <w:docPartGallery w:val="Page Numbers (Top of Page)"/>
        <w:docPartUnique/>
      </w:docPartObj>
    </w:sdtPr>
    <w:sdtEndPr/>
    <w:sdtContent>
      <w:p w:rsidRDefault="00015EAD" w:rsidR="00015EA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3668">
          <w:rPr>
            <w:noProof/>
          </w:rPr>
          <w:t>1</w:t>
        </w:r>
        <w:r>
          <w:fldChar w:fldCharType="end"/>
        </w:r>
      </w:p>
    </w:sdtContent>
  </w:sdt>
  <w:p w:rsidRDefault="00015EAD" w:rsidR="0001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E86A80"/>
    <w:multiLevelType w:val="hybridMultilevel"/>
    <w:tmpl w:val="A38A55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D657B29"/>
    <w:multiLevelType w:val="hybridMultilevel"/>
    <w:tmpl w:val="535C77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11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6"/>
  </w:num>
  <w:num w:numId="6">
    <w:abstractNumId w:val="13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5EAD"/>
    <w:rsid w:val="0001771F"/>
    <w:rsid w:val="00022368"/>
    <w:rsid w:val="000229B8"/>
    <w:rsid w:val="00027261"/>
    <w:rsid w:val="00041237"/>
    <w:rsid w:val="0004157A"/>
    <w:rsid w:val="00047098"/>
    <w:rsid w:val="00047BA7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41A7"/>
    <w:rsid w:val="000C6554"/>
    <w:rsid w:val="000C7E69"/>
    <w:rsid w:val="000D0CA0"/>
    <w:rsid w:val="000E4A3A"/>
    <w:rsid w:val="000E734C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94E"/>
    <w:rsid w:val="00154AE3"/>
    <w:rsid w:val="00155CF6"/>
    <w:rsid w:val="0016604F"/>
    <w:rsid w:val="0017162D"/>
    <w:rsid w:val="001814FD"/>
    <w:rsid w:val="00181CC4"/>
    <w:rsid w:val="0019102E"/>
    <w:rsid w:val="00193982"/>
    <w:rsid w:val="00194B62"/>
    <w:rsid w:val="001973D1"/>
    <w:rsid w:val="001A16A8"/>
    <w:rsid w:val="001A1A7B"/>
    <w:rsid w:val="001B6675"/>
    <w:rsid w:val="001B676E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47B03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6AAF"/>
    <w:rsid w:val="003E7E61"/>
    <w:rsid w:val="003F003E"/>
    <w:rsid w:val="003F62F4"/>
    <w:rsid w:val="0040465F"/>
    <w:rsid w:val="00411220"/>
    <w:rsid w:val="00416261"/>
    <w:rsid w:val="00417732"/>
    <w:rsid w:val="004177E7"/>
    <w:rsid w:val="004238D1"/>
    <w:rsid w:val="00425667"/>
    <w:rsid w:val="004259B7"/>
    <w:rsid w:val="0043751D"/>
    <w:rsid w:val="004401F9"/>
    <w:rsid w:val="004430F3"/>
    <w:rsid w:val="004466DE"/>
    <w:rsid w:val="0045628C"/>
    <w:rsid w:val="004731DF"/>
    <w:rsid w:val="00487EC6"/>
    <w:rsid w:val="004915F2"/>
    <w:rsid w:val="00495365"/>
    <w:rsid w:val="00496163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0D0C"/>
    <w:rsid w:val="005048D5"/>
    <w:rsid w:val="00515054"/>
    <w:rsid w:val="00515CA6"/>
    <w:rsid w:val="00524C4F"/>
    <w:rsid w:val="00526965"/>
    <w:rsid w:val="0052748B"/>
    <w:rsid w:val="00531735"/>
    <w:rsid w:val="0053206C"/>
    <w:rsid w:val="00534613"/>
    <w:rsid w:val="005379BB"/>
    <w:rsid w:val="00540198"/>
    <w:rsid w:val="005411F8"/>
    <w:rsid w:val="00565F86"/>
    <w:rsid w:val="00566085"/>
    <w:rsid w:val="005811FE"/>
    <w:rsid w:val="00582A2A"/>
    <w:rsid w:val="00582B08"/>
    <w:rsid w:val="00587084"/>
    <w:rsid w:val="00590473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7F83"/>
    <w:rsid w:val="0068131F"/>
    <w:rsid w:val="00682C31"/>
    <w:rsid w:val="006B01AA"/>
    <w:rsid w:val="006C00B1"/>
    <w:rsid w:val="006C1FB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704C6"/>
    <w:rsid w:val="00773FCD"/>
    <w:rsid w:val="00792CB9"/>
    <w:rsid w:val="00794C63"/>
    <w:rsid w:val="00795E2D"/>
    <w:rsid w:val="007A3212"/>
    <w:rsid w:val="007A6544"/>
    <w:rsid w:val="007A6BEB"/>
    <w:rsid w:val="007B04FF"/>
    <w:rsid w:val="007C1A51"/>
    <w:rsid w:val="007C427F"/>
    <w:rsid w:val="007C5B76"/>
    <w:rsid w:val="007C5E2F"/>
    <w:rsid w:val="007D38D3"/>
    <w:rsid w:val="007D5F2F"/>
    <w:rsid w:val="007E7398"/>
    <w:rsid w:val="007F160F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092B"/>
    <w:rsid w:val="00893F1D"/>
    <w:rsid w:val="008948ED"/>
    <w:rsid w:val="008A53CC"/>
    <w:rsid w:val="008A7B7A"/>
    <w:rsid w:val="008B0F55"/>
    <w:rsid w:val="008B128F"/>
    <w:rsid w:val="008C3C79"/>
    <w:rsid w:val="008D0AB9"/>
    <w:rsid w:val="008D2DE9"/>
    <w:rsid w:val="008D3131"/>
    <w:rsid w:val="008E0DA4"/>
    <w:rsid w:val="008E330E"/>
    <w:rsid w:val="00906D98"/>
    <w:rsid w:val="00916F7B"/>
    <w:rsid w:val="00917CF7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B57F2"/>
    <w:rsid w:val="009C16CC"/>
    <w:rsid w:val="009C3232"/>
    <w:rsid w:val="009C51C1"/>
    <w:rsid w:val="009D5CC7"/>
    <w:rsid w:val="009D7D9C"/>
    <w:rsid w:val="009E5B95"/>
    <w:rsid w:val="009E688B"/>
    <w:rsid w:val="009F2BDB"/>
    <w:rsid w:val="009F3AFA"/>
    <w:rsid w:val="009F58D4"/>
    <w:rsid w:val="00A00007"/>
    <w:rsid w:val="00A02C44"/>
    <w:rsid w:val="00A04C3F"/>
    <w:rsid w:val="00A10DC2"/>
    <w:rsid w:val="00A15C1E"/>
    <w:rsid w:val="00A22F8E"/>
    <w:rsid w:val="00A32D1B"/>
    <w:rsid w:val="00A33222"/>
    <w:rsid w:val="00A36566"/>
    <w:rsid w:val="00A36A2D"/>
    <w:rsid w:val="00A402F4"/>
    <w:rsid w:val="00A43668"/>
    <w:rsid w:val="00A44065"/>
    <w:rsid w:val="00A44CE5"/>
    <w:rsid w:val="00A46287"/>
    <w:rsid w:val="00A5681F"/>
    <w:rsid w:val="00A650C6"/>
    <w:rsid w:val="00A65DE8"/>
    <w:rsid w:val="00A66A2C"/>
    <w:rsid w:val="00A71A3C"/>
    <w:rsid w:val="00A74886"/>
    <w:rsid w:val="00A82A6D"/>
    <w:rsid w:val="00A83FDE"/>
    <w:rsid w:val="00A916BA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125BF"/>
    <w:rsid w:val="00B26ED3"/>
    <w:rsid w:val="00B273CD"/>
    <w:rsid w:val="00B36C5B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0F9C"/>
    <w:rsid w:val="00C412A5"/>
    <w:rsid w:val="00C43244"/>
    <w:rsid w:val="00C43934"/>
    <w:rsid w:val="00C50D99"/>
    <w:rsid w:val="00C51469"/>
    <w:rsid w:val="00C51F4F"/>
    <w:rsid w:val="00C5387C"/>
    <w:rsid w:val="00C64DF1"/>
    <w:rsid w:val="00C70BD0"/>
    <w:rsid w:val="00C76166"/>
    <w:rsid w:val="00C77516"/>
    <w:rsid w:val="00C84B05"/>
    <w:rsid w:val="00C875AB"/>
    <w:rsid w:val="00C90E66"/>
    <w:rsid w:val="00CA300B"/>
    <w:rsid w:val="00CA5611"/>
    <w:rsid w:val="00CC19B2"/>
    <w:rsid w:val="00CD6AB0"/>
    <w:rsid w:val="00CD6FFB"/>
    <w:rsid w:val="00CF6D90"/>
    <w:rsid w:val="00D10319"/>
    <w:rsid w:val="00D113C2"/>
    <w:rsid w:val="00D11933"/>
    <w:rsid w:val="00D1307B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614C"/>
    <w:rsid w:val="00DA1428"/>
    <w:rsid w:val="00DA47E4"/>
    <w:rsid w:val="00DD2037"/>
    <w:rsid w:val="00DE76A0"/>
    <w:rsid w:val="00DF040E"/>
    <w:rsid w:val="00DF2C2C"/>
    <w:rsid w:val="00DF72C3"/>
    <w:rsid w:val="00E20B81"/>
    <w:rsid w:val="00E2363D"/>
    <w:rsid w:val="00E30316"/>
    <w:rsid w:val="00E33829"/>
    <w:rsid w:val="00E3564E"/>
    <w:rsid w:val="00E51FA5"/>
    <w:rsid w:val="00E52B8A"/>
    <w:rsid w:val="00E553C9"/>
    <w:rsid w:val="00E57F85"/>
    <w:rsid w:val="00E61688"/>
    <w:rsid w:val="00E63EE9"/>
    <w:rsid w:val="00E7013F"/>
    <w:rsid w:val="00E80A3A"/>
    <w:rsid w:val="00E84B44"/>
    <w:rsid w:val="00E85D70"/>
    <w:rsid w:val="00E96643"/>
    <w:rsid w:val="00E96EA8"/>
    <w:rsid w:val="00EA5843"/>
    <w:rsid w:val="00EB5FE3"/>
    <w:rsid w:val="00F02609"/>
    <w:rsid w:val="00F032D5"/>
    <w:rsid w:val="00F12743"/>
    <w:rsid w:val="00F20C33"/>
    <w:rsid w:val="00F2384B"/>
    <w:rsid w:val="00F263B9"/>
    <w:rsid w:val="00F31409"/>
    <w:rsid w:val="00F34E42"/>
    <w:rsid w:val="00F34FBD"/>
    <w:rsid w:val="00F35AB1"/>
    <w:rsid w:val="00F37663"/>
    <w:rsid w:val="00F45749"/>
    <w:rsid w:val="00F50EB2"/>
    <w:rsid w:val="00F54907"/>
    <w:rsid w:val="00F56424"/>
    <w:rsid w:val="00F61D2D"/>
    <w:rsid w:val="00F646E1"/>
    <w:rsid w:val="00F66026"/>
    <w:rsid w:val="00F71760"/>
    <w:rsid w:val="00F7466C"/>
    <w:rsid w:val="00F75878"/>
    <w:rsid w:val="00F85971"/>
    <w:rsid w:val="00FA6870"/>
    <w:rsid w:val="00FB0A30"/>
    <w:rsid w:val="00FB4872"/>
    <w:rsid w:val="00FC02EF"/>
    <w:rsid w:val="00FC2202"/>
    <w:rsid w:val="00FC6B7B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85971"/>
    <w:rPr>
      <w:b/>
      <w:bCs/>
    </w:rPr>
  </w:style>
  <w:style w:styleId="Tijeloteksta" w:type="paragraph">
    <w:name w:val="Body Text"/>
    <w:basedOn w:val="Normal"/>
    <w:link w:val="TijelotekstaChar"/>
    <w:rsid w:val="0053206C"/>
    <w:pPr>
      <w:jc w:val="both"/>
    </w:pPr>
  </w:style>
  <w:style w:customStyle="true" w:styleId="TijelotekstaChar" w:type="character">
    <w:name w:val="Tijelo teksta Char"/>
    <w:link w:val="Tijeloteksta"/>
    <w:rsid w:val="0053206C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015E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5EAD"/>
    <w:rPr>
      <w:sz w:val="24"/>
      <w:szCs w:val="24"/>
    </w:rPr>
  </w:style>
  <w:style w:styleId="Podnoje" w:type="paragraph">
    <w:name w:val="footer"/>
    <w:basedOn w:val="Normal"/>
    <w:link w:val="PodnojeChar"/>
    <w:rsid w:val="00015E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15E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36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36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6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6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6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85971"/>
    <w:rPr>
      <w:b/>
      <w:bCs/>
    </w:rPr>
  </w:style>
  <w:style w:styleId="Tijeloteksta" w:type="paragraph">
    <w:name w:val="Body Text"/>
    <w:basedOn w:val="Normal"/>
    <w:link w:val="TijelotekstaChar"/>
    <w:rsid w:val="0053206C"/>
    <w:pPr>
      <w:jc w:val="both"/>
    </w:pPr>
  </w:style>
  <w:style w:customStyle="1" w:styleId="TijelotekstaChar" w:type="character">
    <w:name w:val="Tijelo teksta Char"/>
    <w:link w:val="Tijeloteksta"/>
    <w:rsid w:val="0053206C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015E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5EAD"/>
    <w:rPr>
      <w:sz w:val="24"/>
      <w:szCs w:val="24"/>
    </w:rPr>
  </w:style>
  <w:style w:styleId="Podnoje" w:type="paragraph">
    <w:name w:val="footer"/>
    <w:basedOn w:val="Normal"/>
    <w:link w:val="PodnojeChar"/>
    <w:rsid w:val="00015E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15E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436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36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6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6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6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St-34/2018</izvorni_sadrzaj>
    <derivirana_varijabla naziv="DomainObject.Predmet.OznakaBroj_1">St-34/2018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6 St-1479/2017</izvorni_sadrzaj>
    <derivirana_varijabla naziv="DomainObject.Predmet.PrimjedbaSuca_1">postoji 6 St-1479/2017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MAG j.d.o.o. za ugostiteljstvo, trgovinu i usluge</izvorni_sadrzaj>
    <derivirana_varijabla naziv="DomainObject.Predmet.StrankaFormated_1">  MAG j.d.o.o. za ugostiteljstvo, trgovinu i usluge</derivirana_varijabla>
  </DomainObject.Predmet.StrankaFormated>
  <DomainObject.Predmet.StrankaFormatedOIB>
    <izvorni_sadrzaj>  MAG j.d.o.o. za ugostiteljstvo, trgovinu i usluge, OIB 66073093278</izvorni_sadrzaj>
    <derivirana_varijabla naziv="DomainObject.Predmet.StrankaFormatedOIB_1">  MAG j.d.o.o. za ugostiteljstvo, trgovinu i usluge, OIB 66073093278</derivirana_varijabla>
  </DomainObject.Predmet.StrankaFormatedOIB>
  <DomainObject.Predmet.StrankaFormatedWithAdress>
    <izvorni_sadrzaj> MAG j.d.o.o. za ugostiteljstvo, trgovinu i usluge, Hrvatske republike 2, 31000 Osijek</izvorni_sadrzaj>
    <derivirana_varijabla naziv="DomainObject.Predmet.StrankaFormatedWithAdress_1"> MAG j.d.o.o. za ugostiteljstvo, trgovinu i usluge, Hrvatske republike 2, 31000 Osijek</derivirana_varijabla>
  </DomainObject.Predmet.StrankaFormatedWithAdress>
  <DomainObject.Predmet.StrankaFormatedWithAdressOIB>
    <izvorni_sadrzaj> MAG j.d.o.o. za ugostiteljstvo, trgovinu i usluge, OIB 66073093278, Hrvatske republike 2, 31000 Osijek</izvorni_sadrzaj>
    <derivirana_varijabla naziv="DomainObject.Predmet.StrankaFormatedWithAdressOIB_1"> MAG j.d.o.o. za ugostiteljstvo, trgovinu i usluge, OIB 66073093278, Hrvatske republike 2, 31000 Osijek</derivirana_varijabla>
  </DomainObject.Predmet.StrankaFormatedWithAdressOIB>
  <DomainObject.Predmet.StrankaWithAdress>
    <izvorni_sadrzaj>MAG j.d.o.o. za ugostiteljstvo, trgovinu i usluge Hrvatske republike 2,31000 Osijek</izvorni_sadrzaj>
    <derivirana_varijabla naziv="DomainObject.Predmet.StrankaWithAdress_1">MAG j.d.o.o. za ugostiteljstvo, trgovinu i usluge Hrvatske republike 2,31000 Osijek</derivirana_varijabla>
  </DomainObject.Predmet.StrankaWithAdress>
  <DomainObject.Predmet.StrankaWithAdressOIB>
    <izvorni_sadrzaj>MAG j.d.o.o. za ugostiteljstvo, trgovinu i usluge, OIB 66073093278, Hrvatske republike 2,31000 Osijek</izvorni_sadrzaj>
    <derivirana_varijabla naziv="DomainObject.Predmet.StrankaWithAdressOIB_1">MAG j.d.o.o. za ugostiteljstvo, trgovinu i usluge, OIB 66073093278, Hrvatske republike 2,31000 Osijek</derivirana_varijabla>
  </DomainObject.Predmet.StrankaWithAdressOIB>
  <DomainObject.Predmet.StrankaNazivFormated>
    <izvorni_sadrzaj>MAG j.d.o.o. za ugostiteljstvo, trgovinu i usluge</izvorni_sadrzaj>
    <derivirana_varijabla naziv="DomainObject.Predmet.StrankaNazivFormated_1">MAG j.d.o.o. za ugostiteljstvo, trgovinu i usluge</derivirana_varijabla>
  </DomainObject.Predmet.StrankaNazivFormated>
  <DomainObject.Predmet.StrankaNazivFormatedOIB>
    <izvorni_sadrzaj>MAG j.d.o.o. za ugostiteljstvo, trgovinu i usluge, OIB 66073093278</izvorni_sadrzaj>
    <derivirana_varijabla naziv="DomainObject.Predmet.StrankaNazivFormatedOIB_1">MAG j.d.o.o. za ugostiteljstvo, trgovinu i usluge, OIB 66073093278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MAG j.d.o.o. za ugostiteljstvo, trgovinu i usluge</item>
    </izvorni_sadrzaj>
    <derivirana_varijabla naziv="DomainObject.Predmet.StrankaListFormated_1">
      <item>MAG j.d.o.o. za ugostiteljstvo, trgovinu i usluge</item>
    </derivirana_varijabla>
  </DomainObject.Predmet.StrankaListFormated>
  <DomainObject.Predmet.StrankaListFormatedOIB>
    <izvorni_sadrzaj>
      <item>MAG j.d.o.o. za ugostiteljstvo, trgovinu i usluge, OIB 66073093278</item>
    </izvorni_sadrzaj>
    <derivirana_varijabla naziv="DomainObject.Predmet.StrankaListFormatedOIB_1">
      <item>MAG j.d.o.o. za ugostiteljstvo, trgovinu i usluge, OIB 66073093278</item>
    </derivirana_varijabla>
  </DomainObject.Predmet.StrankaListFormatedOIB>
  <DomainObject.Predmet.StrankaListFormatedWithAdress>
    <izvorni_sadrzaj>
      <item>MAG j.d.o.o. za ugostiteljstvo, trgovinu i usluge, Hrvatske republike 2, 31000 Osijek</item>
    </izvorni_sadrzaj>
    <derivirana_varijabla naziv="DomainObject.Predmet.StrankaListFormatedWithAdress_1">
      <item>MAG j.d.o.o. za ugostiteljstvo, trgovinu i usluge, Hrvatske republike 2, 31000 Osijek</item>
    </derivirana_varijabla>
  </DomainObject.Predmet.StrankaListFormatedWithAdress>
  <DomainObject.Predmet.StrankaListFormatedWithAdressOIB>
    <izvorni_sadrzaj>
      <item>MAG j.d.o.o. za ugostiteljstvo, trgovinu i usluge, OIB 66073093278, Hrvatske republike 2, 31000 Osijek</item>
    </izvorni_sadrzaj>
    <derivirana_varijabla naziv="DomainObject.Predmet.StrankaListFormatedWithAdressOIB_1">
      <item>MAG j.d.o.o. za ugostiteljstvo, trgovinu i usluge, OIB 66073093278, Hrvatske republike 2, 31000 Osijek</item>
    </derivirana_varijabla>
  </DomainObject.Predmet.StrankaListFormatedWithAdressOIB>
  <DomainObject.Predmet.StrankaListNazivFormated>
    <izvorni_sadrzaj>
      <item>MAG j.d.o.o. za ugostiteljstvo, trgovinu i usluge</item>
    </izvorni_sadrzaj>
    <derivirana_varijabla naziv="DomainObject.Predmet.StrankaListNazivFormated_1">
      <item>MAG j.d.o.o. za ugostiteljstvo, trgovinu i usluge</item>
    </derivirana_varijabla>
  </DomainObject.Predmet.StrankaListNazivFormated>
  <DomainObject.Predmet.StrankaListNazivFormatedOIB>
    <izvorni_sadrzaj>
      <item>MAG j.d.o.o. za ugostiteljstvo, trgovinu i usluge, OIB 66073093278</item>
    </izvorni_sadrzaj>
    <derivirana_varijabla naziv="DomainObject.Predmet.StrankaListNazivFormatedOIB_1">
      <item>MAG j.d.o.o. za ugostiteljstvo, trgovinu i usluge, OIB 66073093278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MAG j.d.o.o. za ugostiteljstvo, trgovinu i usluge</izvorni_sadrzaj>
    <derivirana_varijabla naziv="DomainObject.Predmet.StrankaIDrugi_1">MAG j.d.o.o. za ugostiteljstvo,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MAG j.d.o.o. za ugostiteljstvo, trgovinu i usluge, OIB 66073093278, Hrvatske republike 2, 31000 Osijek</izvorni_sadrzaj>
    <derivirana_varijabla naziv="DomainObject.Predmet.StrankaIDrugiAdressOIB_1">MAG j.d.o.o. za ugostiteljstvo, trgovinu i usluge, OIB 66073093278, Hrvatske republike 2,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 j.d.o.o. za ugostiteljstvo, trgovinu i usluge</item>
    </izvorni_sadrzaj>
    <derivirana_varijabla naziv="DomainObject.Predmet.SudioniciListNaziv_1">
      <item>MAG j.d.o.o. za ugostiteljstvo, trgovinu i usluge</item>
    </derivirana_varijabla>
  </DomainObject.Predmet.SudioniciListNaziv>
  <DomainObject.Predmet.SudioniciListAdressOIB>
    <izvorni_sadrzaj>
      <item>MAG j.d.o.o. za ugostiteljstvo, trgovinu i usluge, OIB 66073093278, Hrvatske republike 2,31000 Osijek</item>
    </izvorni_sadrzaj>
    <derivirana_varijabla naziv="DomainObject.Predmet.SudioniciListAdressOIB_1">
      <item>MAG j.d.o.o. za ugostiteljstvo, trgovinu i usluge, OIB 66073093278, Hrvatske republike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66073093278</item>
    </izvorni_sadrzaj>
    <derivirana_varijabla naziv="DomainObject.Predmet.SudioniciListNazivOIB_1">
      <item>, OIB 66073093278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0C3D28-E37A-499C-8E5B-D8F81594C2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437</properties:Words>
  <properties:Characters>2269</properties:Characters>
  <properties:Lines>133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2018-03-29T09:53:00Z</dcterms:created>
  <dc:creator>roson</dc:creator>
  <cp:lastModifiedBy>Danijela Sekulić</cp:lastModifiedBy>
  <cp:lastPrinted>2018-03-29T09:52:00Z</cp:lastPrinted>
  <dcterms:modified xmlns:xsi="http://www.w3.org/2001/XMLSchema-instance" xsi:type="dcterms:W3CDTF">2018-03-29T09:53:00Z</dcterms:modified>
  <cp:revision>3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(DONESENO RJ. O+Z MAG.docx)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