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e4b8" w14:paraId="ff7e4b8" w:rsidRDefault="00D22CC7" w:rsidP="00D22CC7" w:rsidR="00D22CC7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CC7" w:rsidP="00D22CC7" w:rsidR="00D22CC7">
      <w:pPr>
        <w:spacing w:after="0"/>
      </w:pPr>
      <w:r>
        <w:t xml:space="preserve">         REPUBLIKA HRVATSKA</w:t>
      </w:r>
    </w:p>
    <w:p w:rsidRDefault="00D22CC7" w:rsidP="00D22CC7" w:rsidR="00D22CC7">
      <w:pPr>
        <w:spacing w:after="0"/>
      </w:pPr>
      <w:r>
        <w:t xml:space="preserve"> TRGOVAČKI SUD U VARAŽDINU</w:t>
      </w:r>
    </w:p>
    <w:p w:rsidRDefault="00D22CC7" w:rsidP="00D22CC7" w:rsidR="00D22CC7">
      <w:pPr>
        <w:spacing w:after="0"/>
      </w:pPr>
      <w:r>
        <w:t xml:space="preserve">                   Braće Radića 2</w:t>
      </w:r>
    </w:p>
    <w:p w:rsidRDefault="00D22CC7" w:rsidP="00D22CC7" w:rsidR="00D22CC7">
      <w:pPr>
        <w:spacing w:after="0"/>
        <w:jc w:val="center"/>
      </w:pPr>
    </w:p>
    <w:p w:rsidRDefault="00D22CC7" w:rsidP="00D22CC7" w:rsidR="00D22CC7">
      <w:pPr>
        <w:spacing w:after="0"/>
        <w:jc w:val="center"/>
      </w:pPr>
    </w:p>
    <w:p w:rsidRDefault="00D22CC7" w:rsidP="00D22CC7" w:rsidR="00D22CC7">
      <w:pPr>
        <w:spacing w:after="0"/>
        <w:jc w:val="center"/>
      </w:pPr>
    </w:p>
    <w:p w:rsidRDefault="00D22CC7" w:rsidP="00D22CC7" w:rsidR="00D22CC7">
      <w:pPr>
        <w:spacing w:after="0"/>
      </w:pPr>
      <w:r>
        <w:t xml:space="preserve">                                        U  I M E  R E P U B L I K E  H R V A T S K E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  <w:jc w:val="center"/>
      </w:pPr>
      <w:r>
        <w:t>R J E Š E NJ E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DELIKATES MS d.o.o. </w:t>
      </w:r>
      <w:proofErr w:type="spellStart"/>
      <w:r>
        <w:t>Kućan</w:t>
      </w:r>
      <w:proofErr w:type="spellEnd"/>
      <w:r>
        <w:t xml:space="preserve"> Marof, Ljudevita Gaja 19, OIB: 99478654662, dana 7. lipnja 2016., </w:t>
      </w:r>
    </w:p>
    <w:p w:rsidRDefault="00D22CC7" w:rsidP="00D22CC7" w:rsidR="00D22CC7">
      <w:pPr>
        <w:spacing w:after="0"/>
        <w:jc w:val="center"/>
      </w:pPr>
    </w:p>
    <w:p w:rsidRDefault="00D22CC7" w:rsidP="00D22CC7" w:rsidR="00D22CC7">
      <w:pPr>
        <w:spacing w:after="0"/>
        <w:jc w:val="center"/>
      </w:pPr>
      <w:r>
        <w:t>r i j e š i o  j e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DELIKATES MS d.o.o. </w:t>
      </w:r>
      <w:proofErr w:type="spellStart"/>
      <w:r>
        <w:t>Kućan</w:t>
      </w:r>
      <w:proofErr w:type="spellEnd"/>
      <w:r>
        <w:t xml:space="preserve"> Marof, Ljudevita Gaja 19, OIB: 99478654662, s danom 7. lipnja 2016. u 10,00 sati.</w:t>
      </w:r>
    </w:p>
    <w:p w:rsidRDefault="00D22CC7" w:rsidP="00D22CC7" w:rsidR="00D22CC7">
      <w:pPr>
        <w:spacing w:after="0"/>
        <w:ind w:hanging="705" w:left="1413"/>
        <w:jc w:val="both"/>
      </w:pPr>
    </w:p>
    <w:p w:rsidRDefault="00D22CC7" w:rsidP="00D22CC7" w:rsidR="00D22CC7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P. </w:t>
      </w:r>
      <w:proofErr w:type="spellStart"/>
      <w:r>
        <w:t>Hatza</w:t>
      </w:r>
      <w:proofErr w:type="spellEnd"/>
      <w:r>
        <w:t xml:space="preserve"> 10, OIB: 96068307857.</w:t>
      </w:r>
    </w:p>
    <w:p w:rsidRDefault="00D22CC7" w:rsidP="00D22CC7" w:rsidR="00D22CC7">
      <w:pPr>
        <w:spacing w:after="0"/>
        <w:ind w:hanging="705" w:left="1413"/>
        <w:jc w:val="both"/>
      </w:pPr>
    </w:p>
    <w:p w:rsidRDefault="00D22CC7" w:rsidP="00D22CC7" w:rsidR="00D22CC7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DELIKATES MS d.o.o. </w:t>
      </w:r>
      <w:proofErr w:type="spellStart"/>
      <w:r>
        <w:t>Kućan</w:t>
      </w:r>
      <w:proofErr w:type="spellEnd"/>
      <w:r>
        <w:t xml:space="preserve"> Marof, Ljudevita Gaja 19, OIB: 99478654662.</w:t>
      </w:r>
    </w:p>
    <w:p w:rsidRDefault="00D22CC7" w:rsidP="00D22CC7" w:rsidR="00D22CC7">
      <w:pPr>
        <w:spacing w:after="0"/>
        <w:ind w:hanging="705" w:left="1410"/>
        <w:jc w:val="both"/>
      </w:pPr>
    </w:p>
    <w:p w:rsidRDefault="00D22CC7" w:rsidP="00D22CC7" w:rsidR="00D22CC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22CC7" w:rsidP="00D22CC7" w:rsidR="00D22CC7">
      <w:pPr>
        <w:spacing w:after="0"/>
        <w:jc w:val="both"/>
      </w:pPr>
    </w:p>
    <w:p w:rsidRDefault="00D22CC7" w:rsidP="00D22CC7" w:rsidR="00D22CC7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DELIKATES MS d.o.o. </w:t>
      </w:r>
      <w:proofErr w:type="spellStart"/>
      <w:r>
        <w:t>Kućan</w:t>
      </w:r>
      <w:proofErr w:type="spellEnd"/>
      <w:r>
        <w:t xml:space="preserve"> Marof, Ljudevita Gaja 19, OIB: 99478654662, bit će brisan iz sudskog registra.</w:t>
      </w:r>
    </w:p>
    <w:p w:rsidRDefault="00D22CC7" w:rsidP="00D22CC7" w:rsidR="00D22CC7">
      <w:pPr>
        <w:spacing w:after="0"/>
        <w:jc w:val="center"/>
      </w:pPr>
    </w:p>
    <w:p w:rsidRDefault="00D22CC7" w:rsidP="00D22CC7" w:rsidR="00D22CC7">
      <w:pPr>
        <w:spacing w:after="0"/>
        <w:jc w:val="center"/>
      </w:pPr>
      <w:r>
        <w:t>Obrazloženje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  <w:jc w:val="both"/>
      </w:pPr>
      <w:r>
        <w:tab/>
        <w:t xml:space="preserve">Predlagatelj Financijska agencija Regionalni centar Zagreb, Podružnica Varaždin je dana 4.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  <w:jc w:val="center"/>
      </w:pPr>
      <w:r>
        <w:t>U Varaždinu 7. lipnja 2016.</w:t>
      </w:r>
    </w:p>
    <w:p w:rsidRDefault="00D22CC7" w:rsidP="00D22CC7" w:rsidR="00D22CC7">
      <w:pPr>
        <w:spacing w:after="0"/>
        <w:jc w:val="center"/>
      </w:pPr>
    </w:p>
    <w:p w:rsidRDefault="00D22CC7" w:rsidP="00D22CC7" w:rsidR="00D22CC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22CC7" w:rsidP="00D22CC7" w:rsidR="00D22CC7">
      <w:pPr>
        <w:spacing w:after="0"/>
        <w:ind w:firstLine="708"/>
      </w:pPr>
      <w:r>
        <w:t>Uputa o pravnom lijeku:</w:t>
      </w:r>
    </w:p>
    <w:p w:rsidRDefault="00D22CC7" w:rsidP="00D22CC7" w:rsidR="00D22CC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D22CC7" w:rsidP="00D22CC7" w:rsidR="00D22CC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</w:pPr>
    </w:p>
    <w:p w:rsidRDefault="00D22CC7" w:rsidP="00D22CC7" w:rsidR="00D22CC7">
      <w:pPr>
        <w:spacing w:after="0"/>
      </w:pPr>
      <w:r>
        <w:t>DNA:</w:t>
      </w:r>
    </w:p>
    <w:p w:rsidRDefault="00D22CC7" w:rsidP="00D22CC7" w:rsidR="00D22CC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D22CC7" w:rsidP="00D22CC7" w:rsidR="00D22CC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D22CC7" w:rsidP="00D22CC7" w:rsidR="00D22CC7">
      <w:pPr>
        <w:numPr>
          <w:ilvl w:val="0"/>
          <w:numId w:val="47"/>
        </w:numPr>
        <w:spacing w:after="0"/>
      </w:pPr>
      <w:r>
        <w:t xml:space="preserve">Dužnik DELIKATES MS d.o.o. </w:t>
      </w:r>
      <w:proofErr w:type="spellStart"/>
      <w:r>
        <w:t>Kućan</w:t>
      </w:r>
      <w:proofErr w:type="spellEnd"/>
      <w:r>
        <w:t xml:space="preserve"> Marof, Ljudevita Gaja 19.</w:t>
      </w:r>
    </w:p>
    <w:p w:rsidRDefault="00D22CC7" w:rsidP="00D22CC7" w:rsidR="00D22CC7">
      <w:pPr>
        <w:numPr>
          <w:ilvl w:val="0"/>
          <w:numId w:val="47"/>
        </w:numPr>
        <w:spacing w:after="0"/>
      </w:pPr>
      <w:r>
        <w:t xml:space="preserve">Osoba ovlaštena za zastupanje – </w:t>
      </w:r>
      <w:proofErr w:type="spellStart"/>
      <w:r>
        <w:t>Mihalj</w:t>
      </w:r>
      <w:proofErr w:type="spellEnd"/>
      <w:r>
        <w:t xml:space="preserve"> </w:t>
      </w:r>
      <w:proofErr w:type="spellStart"/>
      <w:r>
        <w:t>Svržnjak</w:t>
      </w:r>
      <w:proofErr w:type="spellEnd"/>
      <w:r>
        <w:t xml:space="preserve"> iz </w:t>
      </w:r>
      <w:proofErr w:type="spellStart"/>
      <w:r>
        <w:t>Kućan</w:t>
      </w:r>
      <w:proofErr w:type="spellEnd"/>
      <w:r>
        <w:t xml:space="preserve"> Marofa, Ljudevita Gaja 19.</w:t>
      </w:r>
    </w:p>
    <w:p w:rsidRDefault="00D22CC7" w:rsidP="00D22CC7" w:rsidR="00D22CC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 xml:space="preserve">Marija </w:t>
      </w:r>
      <w:proofErr w:type="spellStart"/>
      <w:r>
        <w:t>Svržnjak</w:t>
      </w:r>
      <w:proofErr w:type="spellEnd"/>
      <w:r>
        <w:t xml:space="preserve"> iz </w:t>
      </w:r>
      <w:proofErr w:type="spellStart"/>
      <w:r>
        <w:t>Kućan</w:t>
      </w:r>
      <w:proofErr w:type="spellEnd"/>
      <w:r>
        <w:t xml:space="preserve"> Marofa, Ljudevita Gaja 19.</w:t>
      </w:r>
    </w:p>
    <w:p w:rsidRDefault="00D22CC7" w:rsidP="00D22CC7" w:rsidR="00D22CC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D22CC7" w:rsidP="00D22CC7" w:rsidR="00D22CC7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D22CC7" w:rsidP="00D22CC7" w:rsidR="00D22CC7">
      <w:pPr>
        <w:numPr>
          <w:ilvl w:val="0"/>
          <w:numId w:val="47"/>
        </w:numPr>
        <w:spacing w:after="0"/>
      </w:pPr>
      <w:r>
        <w:t xml:space="preserve">Stečajni upravitelj-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P. </w:t>
      </w:r>
      <w:proofErr w:type="spellStart"/>
      <w:r>
        <w:t>Hatza</w:t>
      </w:r>
      <w:proofErr w:type="spellEnd"/>
      <w:r>
        <w:t xml:space="preserve"> 10.</w:t>
      </w:r>
    </w:p>
    <w:p w:rsidRDefault="00D22CC7" w:rsidP="00D22CC7" w:rsidR="00D22CC7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D22CC7" w:rsidR="00CB0EA4">
      <w:pPr>
        <w:pStyle w:val="Naslovdokumenta"/>
        <w:spacing w:after="0"/>
      </w:pPr>
    </w:p>
    <w:p w:rsidRDefault="0071688E" w:rsidP="00D22CC7" w:rsidR="0071688E">
      <w:pPr>
        <w:pStyle w:val="Poetniodjeljak"/>
        <w:spacing w:after="0"/>
      </w:pPr>
    </w:p>
    <w:p w:rsidRDefault="00A21F0D" w:rsidP="00D22CC7" w:rsidR="00A21F0D">
      <w:pPr>
        <w:pStyle w:val="NormaleSPIS"/>
        <w:spacing w:after="0"/>
        <w:rPr>
          <w:noProof/>
        </w:rPr>
      </w:pPr>
    </w:p>
    <w:p w:rsidRDefault="00DA0242" w:rsidP="00D22CC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CC7" w:rsidR="008333A9">
    <w:pPr>
      <w:pStyle w:val="Zaglavlje"/>
    </w:pPr>
    <w:r>
      <w:rPr>
        <w:rStyle w:val="PozadinaSvijetloCrvena"/>
        <w:shd w:fill="auto" w:color="auto" w:val="clear"/>
      </w:rPr>
      <w:t>Poslovni broj. 7 St-5/16-5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A801D4"/>
    <w:multiLevelType w:val="hybridMultilevel"/>
    <w:tmpl w:val="8FCACF60"/>
    <w:lvl w:tplc="837A4926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CC7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6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St-5/2016-5</izvorni_sadrzaj>
    <derivirana_varijabla naziv="DomainObject.Oznaka_1">St-5/2016-5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postupka</izvorni_sadrzaj>
    <derivirana_varijabla naziv="DomainObject.Predmet.Opis_1">prijedlog za provedbu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MS društvo s ograničenom odgovornošću za trgovinu na veliko i malo</izvorni_sadrzaj>
    <derivirana_varijabla naziv="DomainObject.Predmet.ProtustrankaFormated_1">  DELIKATES MS društvo s ograničenom odgovornošću za trgovinu na veliko i malo</derivirana_varijabla>
  </DomainObject.Predmet.ProtustrankaFormated>
  <DomainObject.Predmet.ProtustrankaFormatedOIB>
    <izvorni_sadrzaj>  DELIKATES MS društvo s ograničenom odgovornošću za trgovinu na veliko i malo, OIB 99478654662</izvorni_sadrzaj>
    <derivirana_varijabla naziv="DomainObject.Predmet.ProtustrankaFormatedOIB_1">  DELIKATES MS društvo s ograničenom odgovornošću za trgovinu na veliko i malo, OIB 99478654662</derivirana_varijabla>
  </DomainObject.Predmet.ProtustrankaFormatedOIB>
  <DomainObject.Predmet.ProtustrankaFormatedWithAdress>
    <izvorni_sadrzaj> DELIKATES MS društvo s ograničenom odgovornošću za trgovinu na veliko i malo, Ljudevita Gaja 19, 42000 Kućan Marof</izvorni_sadrzaj>
    <derivirana_varijabla naziv="DomainObject.Predmet.ProtustrankaFormatedWithAdress_1"> DELIKATES MS društvo s ograničenom odgovornošću za trgovinu na veliko i malo, Ljudevita Gaja 19, 42000 Kućan Marof</derivirana_varijabla>
  </DomainObject.Predmet.ProtustrankaFormatedWithAdress>
  <DomainObject.Predmet.ProtustrankaFormatedWithAdressOIB>
    <izvorni_sadrzaj> DELIKATES MS društvo s ograničenom odgovornošću za trgovinu na veliko i malo, OIB 99478654662, Ljudevita Gaja 19, 42000 Kućan Marof</izvorni_sadrzaj>
    <derivirana_varijabla naziv="DomainObject.Predmet.ProtustrankaFormatedWithAdressOIB_1"> DELIKATES MS društvo s ograničenom odgovornošću za trgovinu na veliko i malo, OIB 99478654662, Ljudevita Gaja 19, 42000 Kućan Marof</derivirana_varijabla>
  </DomainObject.Predmet.ProtustrankaFormatedWithAdressOIB>
  <DomainObject.Predmet.ProtustrankaWithAdress>
    <izvorni_sadrzaj>DELIKATES MS društvo s ograničenom odgovornošću za trgovinu na veliko i malo Ljudevita Gaja 19, 42000 Kućan Marof</izvorni_sadrzaj>
    <derivirana_varijabla naziv="DomainObject.Predmet.ProtustrankaWithAdress_1">DELIKATES MS društvo s ograničenom odgovornošću za trgovinu na veliko i malo Ljudevita Gaja 19, 42000 Kućan Marof</derivirana_varijabla>
  </DomainObject.Predmet.ProtustrankaWithAdress>
  <DomainObject.Predmet.ProtustrankaWithAdressOIB>
    <izvorni_sadrzaj>DELIKATES MS društvo s ograničenom odgovornošću za trgovinu na veliko i malo, OIB 99478654662, Ljudevita Gaja 19, 42000 Kućan Marof</izvorni_sadrzaj>
    <derivirana_varijabla naziv="DomainObject.Predmet.ProtustrankaWithAdressOIB_1">DELIKATES MS društvo s ograničenom odgovornošću za trgovinu na veliko i malo, OIB 99478654662, Ljudevita Gaja 19, 42000 Kućan Marof</derivirana_varijabla>
  </DomainObject.Predmet.ProtustrankaWithAdressOIB>
  <DomainObject.Predmet.ProtustrankaNazivFormated>
    <izvorni_sadrzaj>DELIKATES MS društvo s ograničenom odgovornošću za trgovinu na veliko i malo</izvorni_sadrzaj>
    <derivirana_varijabla naziv="DomainObject.Predmet.ProtustrankaNazivFormated_1">DELIKATES MS društvo s ograničenom odgovornošću za trgovinu na veliko i malo</derivirana_varijabla>
  </DomainObject.Predmet.ProtustrankaNazivFormated>
  <DomainObject.Predmet.ProtustrankaNazivFormatedOIB>
    <izvorni_sadrzaj>DELIKATES MS društvo s ograničenom odgovornošću za trgovinu na veliko i malo, OIB 99478654662</izvorni_sadrzaj>
    <derivirana_varijabla naziv="DomainObject.Predmet.ProtustrankaNazivFormatedOIB_1">DELIKATES MS društvo s ograničenom odgovornošću za trgovinu na veliko i malo, OIB 99478654662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232068.85</izvorni_sadrzaj>
    <derivirana_varijabla naziv="DomainObject.Predmet.TrenutnaVrijednost_1">232068.85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DELIKATES MS društvo s ograničenom odgovornošću za trgovinu na veliko i malo</item>
    </izvorni_sadrzaj>
    <derivirana_varijabla naziv="DomainObject.Predmet.ProtuStrankaListFormated_1">
      <item>DELIKATES MS društvo s ograničenom odgovornošću za trgovinu na veliko i malo</item>
    </derivirana_varijabla>
  </DomainObject.Predmet.ProtuStrankaListFormated>
  <DomainObject.Predmet.ProtuStrankaListFormatedOIB>
    <izvorni_sadrzaj>
      <item>DELIKATES MS društvo s ograničenom odgovornošću za trgovinu na veliko i malo, OIB 99478654662</item>
    </izvorni_sadrzaj>
    <derivirana_varijabla naziv="DomainObject.Predmet.ProtuStrankaListFormatedOIB_1">
      <item>DELIKATES MS društvo s ograničenom odgovornošću za trgovinu na veliko i malo, OIB 99478654662</item>
    </derivirana_varijabla>
  </DomainObject.Predmet.ProtuStrankaListFormatedOIB>
  <DomainObject.Predmet.ProtuStrankaListFormatedWithAdress>
    <izvorni_sadrzaj>
      <item>DELIKATES MS društvo s ograničenom odgovornošću za trgovinu na veliko i malo, Ljudevita Gaja 19, 42000 Kućan Marof</item>
    </izvorni_sadrzaj>
    <derivirana_varijabla naziv="DomainObject.Predmet.ProtuStrankaListFormatedWithAdress_1">
      <item>DELIKATES MS društvo s ograničenom odgovornošću za trgovinu na veliko i malo, Ljudevita Gaja 19, 42000 Kućan Marof</item>
    </derivirana_varijabla>
  </DomainObject.Predmet.ProtuStrankaListFormatedWithAdress>
  <DomainObject.Predmet.ProtuStrankaListFormatedWithAdressOIB>
    <izvorni_sadrzaj>
      <item>DELIKATES MS društvo s ograničenom odgovornošću za trgovinu na veliko i malo, OIB 99478654662, Ljudevita Gaja 19, 42000 Kućan Marof</item>
    </izvorni_sadrzaj>
    <derivirana_varijabla naziv="DomainObject.Predmet.ProtuStrankaListFormatedWithAdressOIB_1">
      <item>DELIKATES MS društvo s ograničenom odgovornošću za trgovinu na veliko i malo, OIB 99478654662, Ljudevita Gaja 19, 42000 Kućan Marof</item>
    </derivirana_varijabla>
  </DomainObject.Predmet.ProtuStrankaListFormatedWithAdressOIB>
  <DomainObject.Predmet.ProtuStrankaListNazivFormated>
    <izvorni_sadrzaj>
      <item>DELIKATES MS društvo s ograničenom odgovornošću za trgovinu na veliko i malo</item>
    </izvorni_sadrzaj>
    <derivirana_varijabla naziv="DomainObject.Predmet.ProtuStrankaListNazivFormated_1">
      <item>DELIKATES MS društvo s ograničenom odgovornošću za trgovinu na veliko i malo</item>
    </derivirana_varijabla>
  </DomainObject.Predmet.ProtuStrankaListNazivFormated>
  <DomainObject.Predmet.ProtuStrankaListNazivFormatedOIB>
    <izvorni_sadrzaj>
      <item>DELIKATES MS društvo s ograničenom odgovornošću za trgovinu na veliko i malo, OIB 99478654662</item>
    </izvorni_sadrzaj>
    <derivirana_varijabla naziv="DomainObject.Predmet.ProtuStrankaListNazivFormatedOIB_1">
      <item>DELIKATES MS društvo s ograničenom odgovornošću za trgovinu na veliko i malo, OIB 99478654662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St-5/2016-5</izvorni_sadrzaj>
    <derivirana_varijabla naziv="DomainObject.PoslovniBrojDokumenta_1">St-5/2016-5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DELIKATES MS društvo s ograničenom odgovornošću za trgovinu na veliko i malo</izvorni_sadrzaj>
    <derivirana_varijabla naziv="DomainObject.Predmet.ProtustrankaIDrugi_1">DELIKATES MS društvo s ograničenom odgovornošću za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DELIKATES MS društvo s ograničenom odgovornošću za trgovinu na veliko i malo, OIB 99478654662, Ljudevita Gaja 19, 42000 Kućan Marof</izvorni_sadrzaj>
    <derivirana_varijabla naziv="DomainObject.Predmet.ProtustrankaIDrugiAdressOIB_1">DELIKATES MS društvo s ograničenom odgovornošću za trgovinu na veliko i malo, OIB 99478654662, Ljudevita Gaja 19,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DELIKATES MS društvo s ograničenom odgovornošću za trgovinu na veliko i malo</item>
      <item>Sudski registar</item>
    </izvorni_sadrzaj>
    <derivirana_varijabla naziv="DomainObject.Predmet.SudioniciListNaziv_1">
      <item>Financijska agencija</item>
      <item>DELIKATES MS društvo s ograničenom odgovornošću za trgovinu na veliko i malo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DELIKATES MS društvo s ograničenom odgovornošću za trgovinu na veliko i malo, OIB 99478654662, Ljudevita Gaja 19,42000 Kućan Marof</item>
      <item>Sudski registar</item>
    </izvorni_sadrzaj>
    <derivirana_varijabla naziv="DomainObject.Predmet.SudioniciListAdressOIB_1">
      <item>Financijska agencija, OIB 85821130368, Ulica grada Vukovara 70,10000 Zagreb</item>
      <item>DELIKATES MS društvo s ograničenom odgovornošću za trgovinu na veliko i malo, OIB 99478654662, Ljudevita Gaja 19,42000 Kućan Marof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C2DFB-1AA9-4C51-9D67-A4B9C2829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2820</properties:Characters>
  <properties:Lines>87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2016-06-07T08:26:00Z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