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91b9" w14:paraId="6e591b9" w:rsidRDefault="00734D9F" w:rsidP="00F06C5B" w:rsidR="00F06C5B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06C5B" w:rsidP="00F06C5B" w:rsidR="00F06C5B"/>
    <w:p w:rsidRDefault="00C13D88" w:rsidP="00C13D88" w:rsidR="00C13D88">
      <w:r>
        <w:t>REPUBLIKA HRVATSKA</w:t>
      </w:r>
    </w:p>
    <w:p w:rsidRDefault="00C13D88" w:rsidP="00C13D88" w:rsidR="00C13D88">
      <w:r>
        <w:t>Trgovački sud u Zagrebu</w:t>
      </w:r>
    </w:p>
    <w:p w:rsidRDefault="00C13D88" w:rsidP="00C13D88" w:rsidR="00C13D8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D37FA" w:rsidP="00F06C5B" w:rsidR="00F06C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3D88">
        <w:t xml:space="preserve">      </w:t>
      </w:r>
      <w:r w:rsidR="00803195">
        <w:t xml:space="preserve"> </w:t>
      </w:r>
      <w:r w:rsidR="00C13D88">
        <w:t xml:space="preserve"> </w:t>
      </w:r>
      <w:r>
        <w:t>18. St-656/2018-</w:t>
      </w:r>
    </w:p>
    <w:p w:rsidRDefault="005D37FA" w:rsidP="00F06C5B" w:rsidR="005D37FA"/>
    <w:p w:rsidRDefault="005D37FA" w:rsidP="00F06C5B" w:rsidR="005D37FA"/>
    <w:p w:rsidRDefault="005D37FA" w:rsidP="00F06C5B" w:rsidR="005D37FA"/>
    <w:p w:rsidRDefault="005D37FA" w:rsidP="00F06C5B" w:rsidR="005D37FA"/>
    <w:p w:rsidRDefault="00F06C5B" w:rsidP="00F06C5B" w:rsidR="00F06C5B"/>
    <w:p w:rsidRDefault="00F06C5B" w:rsidP="00F06C5B" w:rsidR="00F06C5B">
      <w:pPr>
        <w:ind w:firstLine="708" w:left="2124"/>
      </w:pPr>
      <w:r>
        <w:t>R E P U B L I K A   H R VA T S K A</w:t>
      </w:r>
    </w:p>
    <w:p w:rsidRDefault="00F06C5B" w:rsidP="00F06C5B" w:rsidR="00F06C5B"/>
    <w:p w:rsidRDefault="00F06C5B" w:rsidP="00F06C5B" w:rsidR="00F06C5B">
      <w:r>
        <w:t xml:space="preserve"> </w:t>
      </w:r>
      <w:r w:rsidR="00D71CDB">
        <w:tab/>
      </w:r>
      <w:r w:rsidR="00D71CDB">
        <w:tab/>
      </w:r>
      <w:r w:rsidR="00D71CDB">
        <w:tab/>
      </w:r>
      <w:r w:rsidR="00D71CDB">
        <w:tab/>
      </w:r>
      <w:r w:rsidR="00D71CDB">
        <w:tab/>
      </w:r>
      <w:r w:rsidR="00756135">
        <w:t xml:space="preserve">   </w:t>
      </w:r>
      <w:r>
        <w:t xml:space="preserve"> R J E Š E N J E</w:t>
      </w:r>
    </w:p>
    <w:p w:rsidRDefault="00F06C5B" w:rsidP="00F06C5B" w:rsidR="00F06C5B"/>
    <w:p w:rsidRDefault="000938E8" w:rsidP="00D71CDB" w:rsidR="00F06C5B">
      <w:pPr>
        <w:ind w:firstLine="708"/>
        <w:jc w:val="both"/>
      </w:pPr>
      <w:r w:rsidRPr="000938E8">
        <w:t xml:space="preserve">Trgovački sud u Zagrebu, sudac Danijela Uzelac, u stečajnom postupku u povodu prijedloga predlagatelja </w:t>
      </w:r>
      <w:r>
        <w:t xml:space="preserve">MILANA LUČIĆA, </w:t>
      </w:r>
      <w:r w:rsidRPr="000938E8">
        <w:t xml:space="preserve">OIB </w:t>
      </w:r>
      <w:r w:rsidR="00DC5343">
        <w:t xml:space="preserve">36690025464, Zagreb, </w:t>
      </w:r>
      <w:r w:rsidR="00D71CDB">
        <w:t xml:space="preserve">Gornje </w:t>
      </w:r>
      <w:proofErr w:type="spellStart"/>
      <w:r w:rsidR="00D71CDB">
        <w:t>Prekrižje</w:t>
      </w:r>
      <w:proofErr w:type="spellEnd"/>
      <w:r w:rsidR="00D71CDB">
        <w:t xml:space="preserve"> 46d,</w:t>
      </w:r>
      <w:r w:rsidR="00963771">
        <w:t xml:space="preserve"> kojeg zastupa punomoćnik Viktor </w:t>
      </w:r>
      <w:proofErr w:type="spellStart"/>
      <w:r w:rsidR="00963771">
        <w:t>Pisanski</w:t>
      </w:r>
      <w:proofErr w:type="spellEnd"/>
      <w:r w:rsidR="00963771">
        <w:t xml:space="preserve">, odvjetnik u </w:t>
      </w:r>
      <w:r w:rsidR="005D37FA">
        <w:t>Za</w:t>
      </w:r>
      <w:r w:rsidR="00963771">
        <w:t xml:space="preserve">grebu, </w:t>
      </w:r>
      <w:r w:rsidR="005D37FA">
        <w:t>III Vrbik 9,</w:t>
      </w:r>
      <w:r w:rsidR="00D71CDB">
        <w:t xml:space="preserve"> </w:t>
      </w:r>
      <w:r w:rsidRPr="000938E8">
        <w:t>za otvaranje stečajnog postupka nad dužnikom</w:t>
      </w:r>
      <w:r w:rsidR="00D71CDB" w:rsidRPr="00D71CDB">
        <w:t xml:space="preserve"> SIMPLUM d.o.o., OIB 0784087</w:t>
      </w:r>
      <w:r w:rsidR="00D71CDB">
        <w:t xml:space="preserve">9302, Zagreb, Cvijete </w:t>
      </w:r>
      <w:proofErr w:type="spellStart"/>
      <w:r w:rsidR="00D71CDB">
        <w:t>Zuzorić</w:t>
      </w:r>
      <w:proofErr w:type="spellEnd"/>
      <w:r w:rsidR="00D71CDB">
        <w:t xml:space="preserve"> 7, </w:t>
      </w:r>
      <w:r w:rsidR="00A17B3F" w:rsidRPr="00A17B3F">
        <w:t xml:space="preserve">kojeg zastupa punomoćnik </w:t>
      </w:r>
      <w:r w:rsidR="00A17B3F">
        <w:t>Marko Krpan,</w:t>
      </w:r>
      <w:r w:rsidR="00A17B3F" w:rsidRPr="00A17B3F">
        <w:t xml:space="preserve"> </w:t>
      </w:r>
      <w:r w:rsidR="00A17B3F">
        <w:t xml:space="preserve">odvjetnik u Zagrebu, Boškovićeva 16, </w:t>
      </w:r>
      <w:r w:rsidR="00D71CDB">
        <w:t>22</w:t>
      </w:r>
      <w:r w:rsidRPr="000938E8">
        <w:t>. veljače 2019.</w:t>
      </w:r>
    </w:p>
    <w:p w:rsidRDefault="00963771" w:rsidP="00D71CDB" w:rsidR="00963771">
      <w:pPr>
        <w:ind w:firstLine="708" w:left="3540"/>
        <w:jc w:val="both"/>
      </w:pPr>
    </w:p>
    <w:p w:rsidRDefault="00803195" w:rsidP="00A17B3F" w:rsidR="00F06C5B">
      <w:pPr>
        <w:ind w:firstLine="708" w:left="2832"/>
        <w:jc w:val="both"/>
      </w:pPr>
      <w:r>
        <w:t xml:space="preserve">  </w:t>
      </w:r>
      <w:r w:rsidR="00F06C5B">
        <w:t>r i j e š i o   j e</w:t>
      </w:r>
    </w:p>
    <w:p w:rsidRDefault="00F06C5B" w:rsidP="00D71CDB" w:rsidR="00F06C5B">
      <w:pPr>
        <w:jc w:val="both"/>
      </w:pPr>
    </w:p>
    <w:p w:rsidRDefault="00963771" w:rsidP="00D71CDB" w:rsidR="00963771">
      <w:pPr>
        <w:jc w:val="both"/>
      </w:pPr>
    </w:p>
    <w:p w:rsidRDefault="00F06C5B" w:rsidP="00D71CDB" w:rsidR="00F06C5B">
      <w:pPr>
        <w:ind w:firstLine="708"/>
        <w:jc w:val="both"/>
      </w:pPr>
      <w:r>
        <w:t>I.</w:t>
      </w:r>
      <w:r>
        <w:tab/>
        <w:t xml:space="preserve">Pokreće se prethodni postupak radi utvrđivanja pretpostavki za otvaranje </w:t>
      </w:r>
      <w:r w:rsidR="00A449F8">
        <w:t xml:space="preserve">stečajnog postupka nad dužnikom SIMPLUM d.o.o., OIB 07840879302, Zagreb, Cvijete </w:t>
      </w:r>
      <w:proofErr w:type="spellStart"/>
      <w:r w:rsidR="00A449F8">
        <w:t>Zuzorić</w:t>
      </w:r>
      <w:proofErr w:type="spellEnd"/>
      <w:r w:rsidR="00A449F8">
        <w:t xml:space="preserve"> 7.</w:t>
      </w:r>
    </w:p>
    <w:p w:rsidRDefault="00F06C5B" w:rsidP="00D71CDB" w:rsidR="00F06C5B">
      <w:pPr>
        <w:jc w:val="both"/>
      </w:pPr>
    </w:p>
    <w:p w:rsidRDefault="00F06C5B" w:rsidP="00D71CDB" w:rsidR="00F06C5B">
      <w:pPr>
        <w:ind w:firstLine="708"/>
        <w:jc w:val="both"/>
      </w:pPr>
      <w:r>
        <w:t>II.</w:t>
      </w:r>
      <w:r>
        <w:tab/>
        <w:t xml:space="preserve">Određuje se ročište radi izjašnjenja o prijedlogu za otvaranje stečajnog postupka za </w:t>
      </w:r>
      <w:r w:rsidR="00B85918">
        <w:t xml:space="preserve">28. ožujka 2019. u 10:50, </w:t>
      </w:r>
      <w:r>
        <w:t>u zgradi ovog suda u sobi br</w:t>
      </w:r>
      <w:r w:rsidR="00B85918">
        <w:t xml:space="preserve">oj </w:t>
      </w:r>
      <w:r w:rsidR="00D71CDB">
        <w:t>56</w:t>
      </w:r>
      <w:r>
        <w:t>/I</w:t>
      </w:r>
      <w:r w:rsidR="00A449F8">
        <w:t>I</w:t>
      </w:r>
      <w:r w:rsidR="00D71CDB">
        <w:t>I,</w:t>
      </w:r>
      <w:r>
        <w:t xml:space="preserve"> </w:t>
      </w:r>
      <w:r w:rsidR="00A449F8">
        <w:t xml:space="preserve">dvorišna </w:t>
      </w:r>
      <w:r>
        <w:t>zgrada, na koje se pozivaju dostavom ovog rješenja:</w:t>
      </w:r>
    </w:p>
    <w:p w:rsidRDefault="00BE2D29" w:rsidP="00D71CDB" w:rsidR="00BE2D29">
      <w:pPr>
        <w:jc w:val="both"/>
      </w:pPr>
      <w:r>
        <w:t>-</w:t>
      </w:r>
      <w:r>
        <w:tab/>
        <w:t xml:space="preserve">predlagatelj </w:t>
      </w:r>
    </w:p>
    <w:p w:rsidRDefault="00F06C5B" w:rsidP="00D71CDB" w:rsidR="00F06C5B">
      <w:pPr>
        <w:jc w:val="both"/>
      </w:pPr>
      <w:r>
        <w:t>-</w:t>
      </w:r>
      <w:r>
        <w:tab/>
        <w:t>dužnik</w:t>
      </w:r>
      <w:r w:rsidR="00A17B3F">
        <w:t xml:space="preserve"> </w:t>
      </w:r>
    </w:p>
    <w:p w:rsidRDefault="00963771" w:rsidP="00D71CDB" w:rsidR="00F06C5B">
      <w:pPr>
        <w:jc w:val="both"/>
      </w:pPr>
      <w:r>
        <w:t>-</w:t>
      </w:r>
      <w:r>
        <w:tab/>
        <w:t>zastupnik po zakonu dužnika</w:t>
      </w:r>
    </w:p>
    <w:p w:rsidRDefault="00F06C5B" w:rsidP="00D71CDB" w:rsidR="00D71CDB">
      <w:pPr>
        <w:jc w:val="both"/>
      </w:pPr>
      <w:r>
        <w:t>-</w:t>
      </w:r>
      <w:r>
        <w:tab/>
        <w:t>osoba koja za dužnika obav</w:t>
      </w:r>
      <w:r w:rsidR="00D71CDB">
        <w:t>lja poslove platnog prometa</w:t>
      </w:r>
    </w:p>
    <w:p w:rsidRDefault="00D71CDB" w:rsidP="00D71CDB" w:rsidR="00D71CDB">
      <w:pPr>
        <w:jc w:val="both"/>
      </w:pPr>
    </w:p>
    <w:p w:rsidRDefault="00F06C5B" w:rsidP="00D71CDB" w:rsidR="00F06C5B">
      <w:pPr>
        <w:ind w:firstLine="708"/>
        <w:jc w:val="both"/>
      </w:pPr>
      <w:r>
        <w:t>III.  Osobe  navedene  u točki II. ovog  rješenja  m</w:t>
      </w:r>
      <w:r w:rsidR="00D71CDB">
        <w:t xml:space="preserve">ogu  se  i  pisano  izjasniti o </w:t>
      </w:r>
      <w:r>
        <w:t>prijedlogu.</w:t>
      </w:r>
    </w:p>
    <w:p w:rsidRDefault="00D71CDB" w:rsidP="00D71CDB" w:rsidR="00D71CDB">
      <w:pPr>
        <w:ind w:firstLine="708"/>
        <w:jc w:val="both"/>
      </w:pPr>
    </w:p>
    <w:p w:rsidRDefault="00F06C5B" w:rsidP="00F06C5B" w:rsidR="00F06C5B"/>
    <w:p w:rsidRDefault="00CC4D6E" w:rsidP="00F06C5B" w:rsidR="00CC4D6E"/>
    <w:p w:rsidRDefault="00CC4D6E" w:rsidP="00F06C5B" w:rsidR="00CC4D6E"/>
    <w:p w:rsidRDefault="00CC4D6E" w:rsidP="00F06C5B" w:rsidR="00CC4D6E"/>
    <w:p w:rsidRDefault="00CC4D6E" w:rsidP="00F06C5B" w:rsidR="00CC4D6E"/>
    <w:p w:rsidRDefault="00CC4D6E" w:rsidP="00F06C5B" w:rsidR="00CC4D6E"/>
    <w:p w:rsidRDefault="00C13D88" w:rsidP="00E727C9" w:rsidR="00F06C5B">
      <w:pPr>
        <w:ind w:firstLine="708" w:left="2832"/>
      </w:pPr>
      <w:r>
        <w:lastRenderedPageBreak/>
        <w:t xml:space="preserve">    </w:t>
      </w:r>
      <w:r w:rsidR="00963771">
        <w:t xml:space="preserve"> </w:t>
      </w:r>
      <w:r w:rsidR="00F06C5B">
        <w:t>Obrazloženje</w:t>
      </w:r>
    </w:p>
    <w:p w:rsidRDefault="00F06C5B" w:rsidP="00F06C5B" w:rsidR="00F06C5B"/>
    <w:p w:rsidRDefault="00963771" w:rsidP="00F06C5B" w:rsidR="00963771"/>
    <w:p w:rsidRDefault="00F06C5B" w:rsidP="00D71CDB" w:rsidR="00E727C9">
      <w:pPr>
        <w:ind w:firstLine="708"/>
        <w:jc w:val="both"/>
      </w:pPr>
      <w:r>
        <w:t>Financijska agencija podnijela je, na temelju odredbe čl. 444. st. 1. Stečajnog zakona (“Narodne novine” broj 71/15, dalje: SZ), zahtjev za provedbu skraćenog st</w:t>
      </w:r>
      <w:r w:rsidR="00576480">
        <w:t>ečajnog postupka nad dužnikom.</w:t>
      </w:r>
    </w:p>
    <w:p w:rsidRDefault="00452F2C" w:rsidP="00452F2C" w:rsidR="00452F2C">
      <w:pPr>
        <w:ind w:firstLine="708"/>
      </w:pPr>
    </w:p>
    <w:p w:rsidRDefault="00452F2C" w:rsidP="00BF02B7" w:rsidR="00BF02B7">
      <w:pPr>
        <w:ind w:firstLine="708"/>
        <w:jc w:val="both"/>
      </w:pPr>
      <w:r w:rsidRPr="00452F2C">
        <w:t xml:space="preserve">Nakon pokretanja postupka </w:t>
      </w:r>
      <w:r w:rsidR="00D71CDB" w:rsidRPr="00D71CDB">
        <w:t xml:space="preserve">dužnik je u roku od 15 dana od dana objave oglasa dostavio sudu </w:t>
      </w:r>
      <w:proofErr w:type="spellStart"/>
      <w:r w:rsidR="00D71CDB" w:rsidRPr="00D71CDB">
        <w:t>prokazni</w:t>
      </w:r>
      <w:proofErr w:type="spellEnd"/>
      <w:r w:rsidR="00D71CDB" w:rsidRPr="00D71CDB">
        <w:t xml:space="preserve"> popis imovine, u kojem je popisao imovinu u vlasništvu dužnika, </w:t>
      </w:r>
      <w:r w:rsidR="00963771">
        <w:t xml:space="preserve">a </w:t>
      </w:r>
      <w:r w:rsidR="00D71CDB">
        <w:t xml:space="preserve">Milan </w:t>
      </w:r>
      <w:proofErr w:type="spellStart"/>
      <w:r w:rsidR="00D71CDB">
        <w:t>Lućić</w:t>
      </w:r>
      <w:proofErr w:type="spellEnd"/>
      <w:r w:rsidR="00963771">
        <w:t xml:space="preserve"> je </w:t>
      </w:r>
      <w:r w:rsidR="00D71CDB">
        <w:t>dostavio</w:t>
      </w:r>
      <w:r w:rsidRPr="00452F2C">
        <w:t xml:space="preserve"> </w:t>
      </w:r>
      <w:r w:rsidR="00D71CDB">
        <w:t>obrazac kojim je, kao vjerovnik</w:t>
      </w:r>
      <w:r w:rsidRPr="00452F2C">
        <w:t>, predloži</w:t>
      </w:r>
      <w:r w:rsidR="00D71CDB">
        <w:t>o</w:t>
      </w:r>
      <w:r w:rsidRPr="00452F2C">
        <w:t xml:space="preserve"> otvoriti stečajni postupak</w:t>
      </w:r>
      <w:r w:rsidR="00BF02B7" w:rsidRPr="00BF02B7">
        <w:t xml:space="preserve"> nad dužnikom</w:t>
      </w:r>
      <w:r w:rsidRPr="00BF02B7">
        <w:t>.</w:t>
      </w:r>
    </w:p>
    <w:p w:rsidRDefault="00BF02B7" w:rsidP="00BF02B7" w:rsidR="00BF02B7">
      <w:pPr>
        <w:ind w:firstLine="708"/>
        <w:jc w:val="both"/>
      </w:pPr>
    </w:p>
    <w:p w:rsidRDefault="00963771" w:rsidP="00BF02B7" w:rsidR="00576480">
      <w:pPr>
        <w:ind w:firstLine="708"/>
        <w:jc w:val="both"/>
      </w:pPr>
      <w:r>
        <w:t>Imajući u vidu navedeno,</w:t>
      </w:r>
      <w:r w:rsidR="00576480">
        <w:t xml:space="preserve"> 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Default="00576480" w:rsidP="00963771" w:rsidR="00576480">
      <w:pPr>
        <w:jc w:val="both"/>
      </w:pPr>
    </w:p>
    <w:p w:rsidRDefault="00576480" w:rsidP="00963771" w:rsidR="00576480">
      <w:pPr>
        <w:jc w:val="both"/>
      </w:pPr>
      <w:r>
        <w:tab/>
        <w:t xml:space="preserve"> Na temelju odredaba čl. 123. st. 1. i 2. SZ-a odlučeno je kao u točkama II. i III. izreke.</w:t>
      </w:r>
    </w:p>
    <w:p w:rsidRDefault="00576480" w:rsidP="00963771" w:rsidR="00576480">
      <w:pPr>
        <w:jc w:val="both"/>
      </w:pPr>
    </w:p>
    <w:p w:rsidRDefault="00576480" w:rsidP="00576480" w:rsidR="00F06C5B">
      <w:r>
        <w:t xml:space="preserve">          </w:t>
      </w:r>
      <w:r w:rsidR="00963771">
        <w:tab/>
      </w:r>
      <w:r w:rsidR="00963771">
        <w:tab/>
      </w:r>
      <w:r w:rsidR="00963771">
        <w:tab/>
      </w:r>
      <w:r w:rsidR="00963771">
        <w:tab/>
      </w:r>
      <w:r w:rsidR="00173A0F">
        <w:t xml:space="preserve">  </w:t>
      </w:r>
      <w:r>
        <w:t xml:space="preserve">U Zagrebu </w:t>
      </w:r>
      <w:r w:rsidR="005D37FA">
        <w:t>22.</w:t>
      </w:r>
      <w:r>
        <w:t xml:space="preserve"> veljače 2019.</w:t>
      </w:r>
    </w:p>
    <w:p w:rsidRDefault="00F06C5B" w:rsidP="00C601DD" w:rsidR="00576480">
      <w:pPr>
        <w:jc w:val="right"/>
      </w:pPr>
      <w:r>
        <w:tab/>
      </w:r>
      <w:r w:rsidR="008B0CE8">
        <w:tab/>
      </w:r>
      <w:r w:rsidR="008B0CE8">
        <w:tab/>
      </w:r>
      <w:r w:rsidR="008B0CE8">
        <w:tab/>
      </w:r>
      <w:r w:rsidR="008B0CE8">
        <w:tab/>
      </w:r>
      <w:r w:rsidR="008B0CE8">
        <w:tab/>
      </w:r>
      <w:r w:rsidR="008B0CE8">
        <w:tab/>
      </w:r>
      <w:r w:rsidR="008B0CE8">
        <w:tab/>
      </w:r>
      <w:r w:rsidR="008B0CE8">
        <w:tab/>
        <w:t xml:space="preserve">    Sudac</w:t>
      </w:r>
    </w:p>
    <w:p w:rsidRDefault="008B0CE8" w:rsidP="00C601DD" w:rsidR="008B0C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Danijela Uzelac </w:t>
      </w:r>
      <w:r w:rsidR="00BF02B7">
        <w:t>v.r.</w:t>
      </w:r>
    </w:p>
    <w:p w:rsidRDefault="00E727C9" w:rsidP="00F06C5B" w:rsidR="00F06C5B">
      <w:r>
        <w:tab/>
      </w:r>
      <w:r>
        <w:tab/>
      </w:r>
      <w:r>
        <w:tab/>
      </w:r>
      <w:r>
        <w:tab/>
      </w:r>
      <w:r>
        <w:tab/>
      </w:r>
    </w:p>
    <w:p w:rsidRDefault="00F06C5B" w:rsidP="00F06C5B" w:rsidR="00F06C5B">
      <w:r>
        <w:t>Uputa o pravnom lij</w:t>
      </w:r>
      <w:r w:rsidR="00E727C9">
        <w:t>eku:</w:t>
      </w:r>
      <w:r w:rsidR="00963771">
        <w:t xml:space="preserve"> </w:t>
      </w:r>
      <w:r>
        <w:t xml:space="preserve">Protiv ovog rješenja nije dopuštena žalba (čl. 115.st. 1. SZ-a). </w:t>
      </w:r>
    </w:p>
    <w:p w:rsidRDefault="00F06C5B" w:rsidP="00F06C5B" w:rsidR="00F06C5B"/>
    <w:p w:rsidRDefault="00F06C5B" w:rsidP="00F06C5B" w:rsidR="00F06C5B"/>
    <w:p w:rsidRDefault="00F06C5B" w:rsidP="00C601DD" w:rsidR="00F06C5B">
      <w:pPr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 w:rsidR="00C601DD">
        <w:t>-</w:t>
      </w:r>
      <w:r>
        <w:t>ovlašteni službenik</w:t>
      </w:r>
    </w:p>
    <w:p w:rsidRDefault="00BE2D29" w:rsidP="00C601DD" w:rsidR="00F06C5B">
      <w:pPr>
        <w:ind w:firstLine="708" w:left="4956"/>
        <w:jc w:val="right"/>
      </w:pPr>
      <w:r>
        <w:t xml:space="preserve">Katarina </w:t>
      </w:r>
      <w:r w:rsidR="00F06C5B">
        <w:t>Franjić</w:t>
      </w:r>
    </w:p>
    <w:p w:rsidRDefault="00D1125D" w:rsidR="00D1125D"/>
    <w:p w:rsidRDefault="00963771" w:rsidR="00963771"/>
    <w:sectPr w:rsidR="009637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A85"/>
    <w:rsid w:val="000938E8"/>
    <w:rsid w:val="00130EF1"/>
    <w:rsid w:val="00173A0F"/>
    <w:rsid w:val="00452F2C"/>
    <w:rsid w:val="00576480"/>
    <w:rsid w:val="005D37FA"/>
    <w:rsid w:val="00626211"/>
    <w:rsid w:val="006334B0"/>
    <w:rsid w:val="00734D9F"/>
    <w:rsid w:val="00756135"/>
    <w:rsid w:val="00803195"/>
    <w:rsid w:val="008A71D9"/>
    <w:rsid w:val="008B0CE8"/>
    <w:rsid w:val="00963771"/>
    <w:rsid w:val="00A17B3F"/>
    <w:rsid w:val="00A449F8"/>
    <w:rsid w:val="00B85918"/>
    <w:rsid w:val="00BE2D29"/>
    <w:rsid w:val="00BF02B7"/>
    <w:rsid w:val="00C13D88"/>
    <w:rsid w:val="00C601DD"/>
    <w:rsid w:val="00CC4D6E"/>
    <w:rsid w:val="00D1125D"/>
    <w:rsid w:val="00D71CDB"/>
    <w:rsid w:val="00DC5343"/>
    <w:rsid w:val="00E727C9"/>
    <w:rsid w:val="00EC2A85"/>
    <w:rsid w:val="00F0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4D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D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4D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D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SIMPLUM d.o.o.</izvorni_sadrzaj>
    <derivirana_varijabla naziv="DomainObject.Predmet.ProtustrankaFormated_1">  SIMPLUM d.o.o.</derivirana_varijabla>
  </DomainObject.Predmet.ProtustrankaFormated>
  <DomainObject.Predmet.ProtustrankaFormatedOIB>
    <izvorni_sadrzaj>  SIMPLUM d.o.o., OIB 07840879302</izvorni_sadrzaj>
    <derivirana_varijabla naziv="DomainObject.Predmet.ProtustrankaFormatedOIB_1">  SIMPLUM d.o.o., OIB 07840879302</derivirana_varijabla>
  </DomainObject.Predmet.ProtustrankaFormatedOIB>
  <DomainObject.Predmet.ProtustrankaFormatedWithAdress>
    <izvorni_sadrzaj> SIMPLUM d.o.o., Cvijete Zuzorić 7, 10000 Zagreb</izvorni_sadrzaj>
    <derivirana_varijabla naziv="DomainObject.Predmet.ProtustrankaFormatedWithAdress_1"> SIMPLUM d.o.o., Cvijete Zuzorić 7, 10000 Zagreb</derivirana_varijabla>
  </DomainObject.Predmet.ProtustrankaFormatedWithAdress>
  <DomainObject.Predmet.ProtustrankaFormatedWithAdressOIB>
    <izvorni_sadrzaj> SIMPLUM d.o.o., OIB 07840879302, Cvijete Zuzorić 7, 10000 Zagreb</izvorni_sadrzaj>
    <derivirana_varijabla naziv="DomainObject.Predmet.ProtustrankaFormatedWithAdressOIB_1"> SIMPLUM d.o.o., OIB 07840879302, Cvijete Zuzorić 7, 10000 Zagreb</derivirana_varijabla>
  </DomainObject.Predmet.ProtustrankaFormatedWithAdressOIB>
  <DomainObject.Predmet.ProtustrankaWithAdress>
    <izvorni_sadrzaj>SIMPLUM d.o.o. Cvijete Zuzorić 7, 10000 Zagreb</izvorni_sadrzaj>
    <derivirana_varijabla naziv="DomainObject.Predmet.ProtustrankaWithAdress_1">SIMPLUM d.o.o. Cvijete Zuzorić 7, 10000 Zagreb</derivirana_varijabla>
  </DomainObject.Predmet.ProtustrankaWithAdress>
  <DomainObject.Predmet.ProtustrankaWithAdressOIB>
    <izvorni_sadrzaj>SIMPLUM d.o.o., OIB 07840879302, Cvijete Zuzorić 7, 10000 Zagreb</izvorni_sadrzaj>
    <derivirana_varijabla naziv="DomainObject.Predmet.ProtustrankaWithAdressOIB_1">SIMPLUM d.o.o., OIB 07840879302, Cvijete Zuzorić 7, 10000 Zagreb</derivirana_varijabla>
  </DomainObject.Predmet.ProtustrankaWithAdressOIB>
  <DomainObject.Predmet.ProtustrankaNazivFormated>
    <izvorni_sadrzaj>SIMPLUM d.o.o.</izvorni_sadrzaj>
    <derivirana_varijabla naziv="DomainObject.Predmet.ProtustrankaNazivFormated_1">SIMPLUM d.o.o.</derivirana_varijabla>
  </DomainObject.Predmet.ProtustrankaNazivFormated>
  <DomainObject.Predmet.ProtustrankaNazivFormatedOIB>
    <izvorni_sadrzaj>SIMPLUM d.o.o., OIB 07840879302</izvorni_sadrzaj>
    <derivirana_varijabla naziv="DomainObject.Predmet.ProtustrankaNazivFormatedOIB_1">SIMPLUM d.o.o., OIB 07840879302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Lučić</izvorni_sadrzaj>
    <derivirana_varijabla naziv="DomainObject.Predmet.StrankaFormated_1">  FINA Regionalni centar Zagreb; Milan Lučić</derivirana_varijabla>
  </DomainObject.Predmet.StrankaFormated>
  <DomainObject.Predmet.StrankaFormatedOIB>
    <izvorni_sadrzaj>  FINA Regionalni centar Zagreb, OIB 85821130368; Milan Lučić, OIB 36690025464</izvorni_sadrzaj>
    <derivirana_varijabla naziv="DomainObject.Predmet.StrankaFormatedOIB_1">  FINA Regionalni centar Zagreb, OIB 85821130368; Milan Lučić, OIB 36690025464</derivirana_varijabla>
  </DomainObject.Predmet.StrankaFormatedOIB>
  <DomainObject.Predmet.StrankaFormatedWithAdress>
    <izvorni_sadrzaj> FINA Regionalni centar Zagreb, Trg svibanjskih žrtava 1995. 1, 10000 Zagreb; Milan Lučić, Gornje Prekrižje 46d, 10000 Zagreb</izvorni_sadrzaj>
    <derivirana_varijabla naziv="DomainObject.Predmet.StrankaFormatedWithAdress_1"> FINA Regionalni centar Zagreb, Trg svibanjskih žrtava 1995. 1, 10000 Zagreb; Milan Lučić, Gornje Prekrižje 46d, 10000 Zagreb</derivirana_varijabla>
  </DomainObject.Predmet.StrankaFormatedWithAdress>
  <DomainObject.Predmet.StrankaFormatedWithAdressOIB>
    <izvorni_sadrzaj> FINA Regionalni centar Zagreb, OIB 85821130368, Trg svibanjskih žrtava 1995. 1, 10000 Zagreb; Milan Lučić, OIB 36690025464, Gornje Prekrižje 46d, 10000 Zagreb</izvorni_sadrzaj>
    <derivirana_varijabla naziv="DomainObject.Predmet.StrankaFormatedWithAdressOIB_1"> FINA Regionalni centar Zagreb, OIB 85821130368, Trg svibanjskih žrtava 1995. 1, 10000 Zagreb; Milan Lučić, OIB 36690025464, Gornje Prekrižje 46d, 10000 Zagreb</derivirana_varijabla>
  </DomainObject.Predmet.StrankaFormatedWithAdressOIB>
  <DomainObject.Predmet.StrankaWithAdress>
    <izvorni_sadrzaj>FINA Regionalni centar Zagreb Trg svibanjskih žrtava 1995. 1,10000 Zagreb,Milan Lučić Gornje Prekrižje 46d,10000 Zagreb</izvorni_sadrzaj>
    <derivirana_varijabla naziv="DomainObject.Predmet.StrankaWithAdress_1">FINA Regionalni centar Zagreb Trg svibanjskih žrtava 1995. 1,10000 Zagreb,Milan Lučić Gornje Prekrižje 46d,10000 Zagreb</derivirana_varijabla>
  </DomainObject.Predmet.StrankaWithAdress>
  <DomainObject.Predmet.StrankaWithAdressOIB>
    <izvorni_sadrzaj>FINA Regionalni centar Zagreb, OIB 85821130368, Trg svibanjskih žrtava 1995. 1,10000 Zagreb,Milan Lučić, OIB 36690025464, Gornje Prekrižje 46d,10000 Zagreb</izvorni_sadrzaj>
    <derivirana_varijabla naziv="DomainObject.Predmet.StrankaWithAdressOIB_1">FINA Regionalni centar Zagreb, OIB 85821130368, Trg svibanjskih žrtava 1995. 1,10000 Zagreb,Milan Lučić, OIB 36690025464, Gornje Prekrižje 46d,10000 Zagreb</derivirana_varijabla>
  </DomainObject.Predmet.StrankaWithAdressOIB>
  <DomainObject.Predmet.StrankaNazivFormated>
    <izvorni_sadrzaj>FINA Regionalni centar Zagreb,Milan Lučić</izvorni_sadrzaj>
    <derivirana_varijabla naziv="DomainObject.Predmet.StrankaNazivFormated_1">FINA Regionalni centar Zagreb,Milan Lučić</derivirana_varijabla>
  </DomainObject.Predmet.StrankaNazivFormated>
  <DomainObject.Predmet.StrankaNazivFormatedOIB>
    <izvorni_sadrzaj>FINA Regionalni centar Zagreb, OIB 85821130368,Milan Lučić, OIB 36690025464</izvorni_sadrzaj>
    <derivirana_varijabla naziv="DomainObject.Predmet.StrankaNazivFormatedOIB_1">FINA Regionalni centar Zagreb, OIB 85821130368,Milan Lučić, OIB 36690025464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Milan Lučić</item>
    </izvorni_sadrzaj>
    <derivirana_varijabla naziv="DomainObject.Predmet.StrankaListFormated_1">
      <item>FINA Regionalni centar Zagreb</item>
      <item>Milan Lučić</item>
    </derivirana_varijabla>
  </DomainObject.Predmet.StrankaListFormated>
  <DomainObject.Predmet.StrankaListFormatedOIB>
    <izvorni_sadrzaj>
      <item>FINA Regionalni centar Zagreb, OIB 85821130368</item>
      <item>Milan Lučić, OIB 36690025464</item>
    </izvorni_sadrzaj>
    <derivirana_varijabla naziv="DomainObject.Predmet.StrankaListFormatedOIB_1">
      <item>FINA Regionalni centar Zagreb, OIB 85821130368</item>
      <item>Milan Lučić, OIB 36690025464</item>
    </derivirana_varijabla>
  </DomainObject.Predmet.StrankaListFormatedOIB>
  <DomainObject.Predmet.StrankaListFormatedWithAdress>
    <izvorni_sadrzaj>
      <item>FINA Regionalni centar Zagreb, Trg svibanjskih žrtava 1995. 1, 10000 Zagreb</item>
      <item>Milan Lučić, Gornje Prekrižje 46d, 10000 Zagreb</item>
    </izvorni_sadrzaj>
    <derivirana_varijabla naziv="DomainObject.Predmet.StrankaListFormatedWithAdress_1">
      <item>FINA Regionalni centar Zagreb, Trg svibanjskih žrtava 1995. 1, 10000 Zagreb</item>
      <item>Milan Lučić, Gornje Prekrižje 46d,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Lučić, OIB 36690025464, Gornje Prekrižje 46d, 10000 Zagreb</item>
    </izvorni_sadrzaj>
    <derivirana_varijabla naziv="DomainObject.Predmet.StrankaListFormatedWithAdressOIB_1">
      <item>FINA Regionalni centar Zagreb, OIB 85821130368, Trg svibanjskih žrtava 1995. 1, 10000 Zagreb</item>
      <item>Milan Lučić, OIB 36690025464, Gornje Prekrižje 46d, 10000 Zagreb</item>
    </derivirana_varijabla>
  </DomainObject.Predmet.StrankaListFormatedWithAdressOIB>
  <DomainObject.Predmet.StrankaListNazivFormated>
    <izvorni_sadrzaj>
      <item>FINA Regionalni centar Zagreb</item>
      <item>Milan Lučić</item>
    </izvorni_sadrzaj>
    <derivirana_varijabla naziv="DomainObject.Predmet.StrankaListNazivFormated_1">
      <item>FINA Regionalni centar Zagreb</item>
      <item>Milan Lučić</item>
    </derivirana_varijabla>
  </DomainObject.Predmet.StrankaListNazivFormated>
  <DomainObject.Predmet.StrankaListNazivFormatedOIB>
    <izvorni_sadrzaj>
      <item>FINA Regionalni centar Zagreb, OIB 85821130368</item>
      <item>Milan Lučić, OIB 36690025464</item>
    </izvorni_sadrzaj>
    <derivirana_varijabla naziv="DomainObject.Predmet.StrankaListNazivFormatedOIB_1">
      <item>FINA Regionalni centar Zagreb, OIB 85821130368</item>
      <item>Milan Lučić, OIB 36690025464</item>
    </derivirana_varijabla>
  </DomainObject.Predmet.StrankaListNazivFormatedOIB>
  <DomainObject.Predmet.ProtuStrankaListFormated>
    <izvorni_sadrzaj>
      <item>SIMPLUM d.o.o.</item>
    </izvorni_sadrzaj>
    <derivirana_varijabla naziv="DomainObject.Predmet.ProtuStrankaListFormated_1">
      <item>SIMPLUM d.o.o.</item>
    </derivirana_varijabla>
  </DomainObject.Predmet.ProtuStrankaListFormated>
  <DomainObject.Predmet.ProtuStrankaListFormatedOIB>
    <izvorni_sadrzaj>
      <item>SIMPLUM d.o.o., OIB 07840879302</item>
    </izvorni_sadrzaj>
    <derivirana_varijabla naziv="DomainObject.Predmet.ProtuStrankaListFormatedOIB_1">
      <item>SIMPLUM d.o.o., OIB 07840879302</item>
    </derivirana_varijabla>
  </DomainObject.Predmet.ProtuStrankaListFormatedOIB>
  <DomainObject.Predmet.ProtuStrankaListFormatedWithAdress>
    <izvorni_sadrzaj>
      <item>SIMPLUM d.o.o., Cvijete Zuzorić 7, 10000 Zagreb</item>
    </izvorni_sadrzaj>
    <derivirana_varijabla naziv="DomainObject.Predmet.ProtuStrankaListFormatedWithAdress_1">
      <item>SIMPLUM d.o.o., Cvijete Zuzorić 7, 10000 Zagreb</item>
    </derivirana_varijabla>
  </DomainObject.Predmet.ProtuStrankaListFormatedWithAdress>
  <DomainObject.Predmet.ProtuStrankaListFormatedWithAdressOIB>
    <izvorni_sadrzaj>
      <item>SIMPLUM d.o.o., OIB 07840879302, Cvijete Zuzorić 7, 10000 Zagreb</item>
    </izvorni_sadrzaj>
    <derivirana_varijabla naziv="DomainObject.Predmet.ProtuStrankaListFormatedWithAdressOIB_1">
      <item>SIMPLUM d.o.o., OIB 07840879302, Cvijete Zuzorić 7, 10000 Zagreb</item>
    </derivirana_varijabla>
  </DomainObject.Predmet.ProtuStrankaListFormatedWithAdressOIB>
  <DomainObject.Predmet.ProtuStrankaListNazivFormated>
    <izvorni_sadrzaj>
      <item>SIMPLUM d.o.o.</item>
    </izvorni_sadrzaj>
    <derivirana_varijabla naziv="DomainObject.Predmet.ProtuStrankaListNazivFormated_1">
      <item>SIMPLUM d.o.o.</item>
    </derivirana_varijabla>
  </DomainObject.Predmet.ProtuStrankaListNazivFormated>
  <DomainObject.Predmet.ProtuStrankaListNazivFormatedOIB>
    <izvorni_sadrzaj>
      <item>SIMPLUM d.o.o., OIB 07840879302</item>
    </izvorni_sadrzaj>
    <derivirana_varijabla naziv="DomainObject.Predmet.ProtuStrankaListNazivFormatedOIB_1">
      <item>SIMPLUM d.o.o., OIB 07840879302</item>
    </derivirana_varijabla>
  </DomainObject.Predmet.ProtuStrankaListNazivFormatedOIB>
  <DomainObject.Predmet.OstaliListFormated>
    <izvorni_sadrzaj>
      <item>MARKO KRPAN</item>
      <item>Viktor Pisanski</item>
    </izvorni_sadrzaj>
    <derivirana_varijabla naziv="DomainObject.Predmet.OstaliListFormated_1">
      <item>MARKO KRPAN</item>
      <item>Viktor Pisanski</item>
    </derivirana_varijabla>
  </DomainObject.Predmet.OstaliListFormated>
  <DomainObject.Predmet.OstaliListFormatedOIB>
    <izvorni_sadrzaj>
      <item>MARKO KRPAN</item>
      <item>Viktor Pisanski, OIB 30928519568</item>
    </izvorni_sadrzaj>
    <derivirana_varijabla naziv="DomainObject.Predmet.OstaliListFormatedOIB_1">
      <item>MARKO KRPAN</item>
      <item>Viktor Pisanski, OIB 30928519568</item>
    </derivirana_varijabla>
  </DomainObject.Predmet.OstaliListFormatedOIB>
  <DomainObject.Predmet.OstaliListFormatedWithAdress>
    <izvorni_sadrzaj>
      <item>MARKO KRPAN, Boškovićeva 16, 10000 Zagreb</item>
      <item>Viktor Pisanski, Vrbik Iii. 9, 10000 Zagreb</item>
    </izvorni_sadrzaj>
    <derivirana_varijabla naziv="DomainObject.Predmet.OstaliListFormatedWithAdress_1">
      <item>MARKO KRPAN, Boškovićeva 16, 10000 Zagreb</item>
      <item>Viktor Pisanski, Vrbik Iii. 9, 10000 Zagreb</item>
    </derivirana_varijabla>
  </DomainObject.Predmet.OstaliListFormatedWithAdress>
  <DomainObject.Predmet.OstaliListFormatedWithAdressOIB>
    <izvorni_sadrzaj>
      <item>MARKO KRPAN, Boškovićeva 16, 10000 Zagreb</item>
      <item>Viktor Pisanski, OIB 30928519568, Vrbik Iii. 9, 10000 Zagreb</item>
    </izvorni_sadrzaj>
    <derivirana_varijabla naziv="DomainObject.Predmet.OstaliListFormatedWithAdressOIB_1">
      <item>MARKO KRPAN, Boškovićeva 16, 10000 Zagreb</item>
      <item>Viktor Pisanski, OIB 30928519568, Vrbik Iii. 9, 10000 Zagreb</item>
    </derivirana_varijabla>
  </DomainObject.Predmet.OstaliListFormatedWithAdressOIB>
  <DomainObject.Predmet.OstaliListNazivFormated>
    <izvorni_sadrzaj>
      <item>MARKO KRPAN</item>
      <item>Viktor Pisanski</item>
    </izvorni_sadrzaj>
    <derivirana_varijabla naziv="DomainObject.Predmet.OstaliListNazivFormated_1">
      <item>MARKO KRPAN</item>
      <item>Viktor Pisanski</item>
    </derivirana_varijabla>
  </DomainObject.Predmet.OstaliListNazivFormated>
  <DomainObject.Predmet.OstaliListNazivFormatedOIB>
    <izvorni_sadrzaj>
      <item>MARKO KRPAN</item>
      <item>Viktor Pisanski, OIB 30928519568</item>
    </izvorni_sadrzaj>
    <derivirana_varijabla naziv="DomainObject.Predmet.OstaliListNazivFormatedOIB_1">
      <item>MARKO KRPAN</item>
      <item>Viktor Pisanski, OIB 30928519568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SIMPLUM d.o.o.</izvorni_sadrzaj>
    <derivirana_varijabla naziv="DomainObject.Predmet.ProtustrankaIDrugi_1">SIMPLUM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SIMPLUM d.o.o., OIB 07840879302, Cvijete Zuzorić 7, 10000 Zagreb</izvorni_sadrzaj>
    <derivirana_varijabla naziv="DomainObject.Predmet.ProtustrankaIDrugiAdressOIB_1">SIMPLUM d.o.o., OIB 07840879302, Cvijete Zuzorić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SIMPLUM d.o.o.</item>
      <item>FINA Regionalni centar Zagreb</item>
      <item>MARKO KRPAN</item>
      <item>Milan Lučić</item>
      <item>Viktor Pisanski</item>
    </izvorni_sadrzaj>
    <derivirana_varijabla naziv="DomainObject.Predmet.SudioniciListNaziv_1">
      <item>SIMPLUM d.o.o.</item>
      <item>FINA Regionalni centar Zagreb</item>
      <item>MARKO KRPAN</item>
      <item>Milan Lučić</item>
      <item>Viktor Pisanski</item>
    </derivirana_varijabla>
  </DomainObject.Predmet.SudioniciListNaziv>
  <DomainObject.Predmet.SudioniciListAdressOIB>
    <izvorni_sadrzaj>
      <item>SIMPLUM d.o.o., OIB 07840879302, Cvijete Zuzorić 7,10000 Zagreb</item>
      <item>FINA Regionalni centar Zagreb, OIB 85821130368, Trg svibanjskih žrtava 1995. 1,10000 Zagreb</item>
      <item>MARKO KRPAN, Boškovićeva 16,10000 Zagreb</item>
      <item>Milan Lučić, OIB 36690025464, Gornje Prekrižje 46d,10000 Zagreb</item>
      <item>Viktor Pisanski, OIB 30928519568, Vrbik Iii. 9,10000 Zagreb</item>
    </izvorni_sadrzaj>
    <derivirana_varijabla naziv="DomainObject.Predmet.SudioniciListAdressOIB_1">
      <item>SIMPLUM d.o.o., OIB 07840879302, Cvijete Zuzorić 7,10000 Zagreb</item>
      <item>FINA Regionalni centar Zagreb, OIB 85821130368, Trg svibanjskih žrtava 1995. 1,10000 Zagreb</item>
      <item>MARKO KRPAN, Boškovićeva 16,10000 Zagreb</item>
      <item>Milan Lučić, OIB 36690025464, Gornje Prekrižje 46d,10000 Zagreb</item>
      <item>Viktor Pisanski, OIB 30928519568, Vrbik Iii.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07840879302</item>
      <item>, OIB 85821130368</item>
      <item>, OIB null</item>
      <item>, OIB 36690025464</item>
      <item>, OIB 30928519568</item>
    </izvorni_sadrzaj>
    <derivirana_varijabla naziv="DomainObject.Predmet.SudioniciListNazivOIB_1">
      <item>, OIB 07840879302</item>
      <item>, OIB 85821130368</item>
      <item>, OIB null</item>
      <item>, OIB 36690025464</item>
      <item>, OIB 30928519568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354</properties:Words>
  <properties:Characters>1863</properties:Characters>
  <properties:Lines>75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2019-02-22T11:05:00Z</dcterms:created>
  <dc:creator>Danijela Uzelac</dc:creator>
  <dc:description/>
  <cp:keywords/>
  <cp:lastModifiedBy>Katarina Franjić</cp:lastModifiedBy>
  <cp:lastPrinted>2019-02-22T12:01:00Z</cp:lastPrinted>
  <dcterms:modified xmlns:xsi="http://www.w3.org/2001/XMLSchema-instance" xsi:type="dcterms:W3CDTF">2019-02-22T12:03:00Z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(st-656-18 rješenje prethodni već poszoji prokazni.docx)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