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d939" w14:paraId="600d939" w:rsidRDefault="003B75F6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 Regionalni centar Zagreb, Podružnica Zagreb, Trg Svibanjskih žrtava 1995. br. 1, OIB: 85821130368,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otvaranjem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GEO OPREMA CIGLENEČKI d.o.o., Ciglenica Zagorska, Ciglenica Zagorska 7b, OIB: 48983988319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24. listopada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5615BB" w:rsidP="00AB360D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B360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 za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stečajnog postupka nad dužnikom GEO OPREMA CIGLENEČKI d.o.o., Ciglenica Zagorska, Ciglenica Zagorska 7b, OIB: 48983988319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6430" w:rsidP="00AD6430" w:rsidR="00AD6430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430" w:rsidP="00AD6430" w:rsidR="00AD6430" w:rsidRPr="00AD643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Rješenje ovog suda poslovni broj St-3849/16 od 3. listopada 2016. stavlja se izvan snage.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20. travnja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godine Financijska agencija (dalje: FINA) je podnijela podnesak pod nazivom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gore navedenom pravnom osobom, a pozivom na odredbu čl.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110. st. 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zakona (NN 71/15, dalje SZ), navodeći da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 ima evidentirane neizvršene osnove za plaćanje u neprekinutom razdoblju od 120 dana, u ukupnom iznosu od 1.205.446,12 kn, te da ima dvije zaposlene osobe.</w:t>
      </w:r>
    </w:p>
    <w:p w:rsidRDefault="00AD6430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stečajni postupak nad dužnikom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GEO OPREMA CIGLENEČKI d.o.o., Ciglenica Zagorska, Ciglenica Zagorska 7b, OIB: 48983988319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također pokrenula FINA prijedlogom od 30. listopada 2015. i vodi se pred ovim sudom pod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poslovnim brojem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St-3261/15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odlučeno je kao u izreci kada je odbačen novi prijedlog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istog predlagatelja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provođenje stečajnog postupka.</w:t>
      </w:r>
    </w:p>
    <w:p w:rsidRDefault="00AD6430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430" w:rsidP="00AD6430" w:rsidR="00AD6430" w:rsidRP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S obzirom da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FINA-e u ovom predmetu odbačen</w:t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>, nema više potrebe za predujmom troškova stečajnog postupka, a koji predujam je određen rješenjem ovog suda poslovni broj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3849</w:t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/16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3. listopada</w:t>
      </w: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2016., pa je navedeno rješenje stavljeno izvan snage.</w:t>
      </w:r>
    </w:p>
    <w:p w:rsidRDefault="00AD6430" w:rsidP="00AD6430" w:rsidR="00AD6430" w:rsidRP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430" w:rsidP="00AD6430" w:rsidR="00AD6430" w:rsidRP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D6430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 odlučeno je kao u točki 2. izreke rješenja.</w:t>
      </w:r>
    </w:p>
    <w:p w:rsidRDefault="00AD6430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670F6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 listopada 2016.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5615BB" w:rsidP="00AB360D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5615BB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2C6" w:rsidP="00B670F6" w:rsidR="00CA62C6">
      <w:pPr>
        <w:spacing w:lineRule="auto" w:line="240" w:after="0"/>
      </w:pPr>
      <w:r>
        <w:separator/>
      </w:r>
    </w:p>
  </w:endnote>
  <w:endnote w:id="0" w:type="continuationSeparator">
    <w:p w:rsidRDefault="00CA62C6" w:rsidP="00B670F6" w:rsidR="00CA62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2C6" w:rsidP="00B670F6" w:rsidR="00CA62C6">
      <w:pPr>
        <w:spacing w:lineRule="auto" w:line="240" w:after="0"/>
      </w:pPr>
      <w:r>
        <w:separator/>
      </w:r>
    </w:p>
  </w:footnote>
  <w:footnote w:id="0" w:type="continuationSeparator">
    <w:p w:rsidRDefault="00CA62C6" w:rsidP="00B670F6" w:rsidR="00CA62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5F6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St-3849/16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3B75F6"/>
    <w:rsid w:val="005615BB"/>
    <w:rsid w:val="00750327"/>
    <w:rsid w:val="008A2155"/>
    <w:rsid w:val="00AB360D"/>
    <w:rsid w:val="00AD6430"/>
    <w:rsid w:val="00B670F6"/>
    <w:rsid w:val="00CA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A2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15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155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15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15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A2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15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2155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215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215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St-3849/2016-5</izvorni_sadrzaj>
    <derivirana_varijabla naziv="DomainObject.Oznaka_1">St-3849/2016-5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3849</izvorni_sadrzaj>
    <derivirana_varijabla naziv="DomainObject.Predmet.Broj_1">3849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St-3849/2016</izvorni_sadrzaj>
    <derivirana_varijabla naziv="DomainObject.Predmet.OznakaBroj_1">St-3849/2016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OPREMA-CIGLENEČKI d.o.o. zastupanog po punomoćniku Branko Ciglenečki</izvorni_sadrzaj>
    <derivirana_varijabla naziv="DomainObject.Predmet.ProtustrankaFormated_1">  GEO OPREMA-CIGLENEČKI d.o.o. zastupanog po punomoćniku Branko Ciglenečki</derivirana_varijabla>
  </DomainObject.Predmet.ProtustrankaFormated>
  <DomainObject.Predmet.ProtustrankaFormatedOIB>
    <izvorni_sadrzaj>  GEO OPREMA-CIGLENEČKI d.o.o., OIB 48983988319 zastupanog po punomoćniku Branko Ciglenečki</izvorni_sadrzaj>
    <derivirana_varijabla naziv="DomainObject.Predmet.ProtustrankaFormatedOIB_1">  GEO OPREMA-CIGLENEČKI d.o.o., OIB 48983988319 zastupanog po punomoćniku Branko Ciglenečki</derivirana_varijabla>
  </DomainObject.Predmet.ProtustrankaFormatedOIB>
  <DomainObject.Predmet.ProtustrankaFormatedWithAdress>
    <izvorni_sadrzaj> GEO OPREMA-CIGLENEČKI d.o.o., Ciglenica Zagorska 7/B, 49223 Ciglenica Zagorska zastupanog po punomoćniku Branko Ciglenečki</izvorni_sadrzaj>
    <derivirana_varijabla naziv="DomainObject.Predmet.ProtustrankaFormatedWithAdress_1"> GEO OPREMA-CIGLENEČKI d.o.o., Ciglenica Zagorska 7/B, 49223 Ciglenica Zagorska zastupanog po punomoćniku Branko Ciglenečki</derivirana_varijabla>
  </DomainObject.Predmet.ProtustrankaFormatedWithAdress>
  <DomainObject.Predmet.ProtustrankaFormatedWithAdressOIB>
    <izvorni_sadrzaj> GEO OPREMA-CIGLENEČKI d.o.o., OIB 48983988319, Ciglenica Zagorska 7/B, 49223 Ciglenica Zagorska zastupanog po punomoćniku Branko Ciglenečki</izvorni_sadrzaj>
    <derivirana_varijabla naziv="DomainObject.Predmet.ProtustrankaFormatedWithAdressOIB_1"> GEO OPREMA-CIGLENEČKI d.o.o., OIB 48983988319, Ciglenica Zagorska 7/B, 49223 Ciglenica Zagorska zastupanog po punomoćniku Branko Ciglenečki</derivirana_varijabla>
  </DomainObject.Predmet.ProtustrankaFormatedWithAdressOIB>
  <DomainObject.Predmet.ProtustrankaWithAdress>
    <izvorni_sadrzaj>GEO OPREMA-CIGLENEČKI d.o.o. Ciglenica Zagorska 7/B, 49223 Ciglenica Zagorska</izvorni_sadrzaj>
    <derivirana_varijabla naziv="DomainObject.Predmet.ProtustrankaWithAdress_1">GEO OPREMA-CIGLENEČKI d.o.o. Ciglenica Zagorska 7/B, 49223 Ciglenica Zagorska</derivirana_varijabla>
  </DomainObject.Predmet.ProtustrankaWithAdress>
  <DomainObject.Predmet.ProtustrankaWithAdressOIB>
    <izvorni_sadrzaj>GEO OPREMA-CIGLENEČKI d.o.o., OIB 48983988319, Ciglenica Zagorska 7/B, 49223 Ciglenica Zagorska</izvorni_sadrzaj>
    <derivirana_varijabla naziv="DomainObject.Predmet.ProtustrankaWithAdressOIB_1">GEO OPREMA-CIGLENEČKI d.o.o., OIB 48983988319, Ciglenica Zagorska 7/B, 49223 Ciglenica Zagorska</derivirana_varijabla>
  </DomainObject.Predmet.ProtustrankaWithAdressOIB>
  <DomainObject.Predmet.ProtustrankaNazivFormated>
    <izvorni_sadrzaj>GEO OPREMA-CIGLENEČKI d.o.o.</izvorni_sadrzaj>
    <derivirana_varijabla naziv="DomainObject.Predmet.ProtustrankaNazivFormated_1">GEO OPREMA-CIGLENEČKI d.o.o.</derivirana_varijabla>
  </DomainObject.Predmet.ProtustrankaNazivFormated>
  <DomainObject.Predmet.ProtustrankaNazivFormatedOIB>
    <izvorni_sadrzaj>GEO OPREMA-CIGLENEČKI d.o.o., OIB 48983988319</izvorni_sadrzaj>
    <derivirana_varijabla naziv="DomainObject.Predmet.ProtustrankaNazivFormatedOIB_1">GEO OPREMA-CIGLENEČKI d.o.o., OIB 48983988319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OPREMA-CIGLENEČKI d.o.o. zastupanog po punomoćniku Branko Ciglenečki</item>
    </izvorni_sadrzaj>
    <derivirana_varijabla naziv="DomainObject.Predmet.ProtuStrankaListFormated_1">
      <item>GEO OPREMA-CIGLENEČKI d.o.o. zastupanog po punomoćniku Branko Ciglenečki</item>
    </derivirana_varijabla>
  </DomainObject.Predmet.ProtuStrankaListFormated>
  <DomainObject.Predmet.ProtuStrankaListFormatedOIB>
    <izvorni_sadrzaj>
      <item>GEO OPREMA-CIGLENEČKI d.o.o., OIB 48983988319 zastupanog po punomoćniku Branko Ciglenečki</item>
    </izvorni_sadrzaj>
    <derivirana_varijabla naziv="DomainObject.Predmet.ProtuStrankaListFormatedOIB_1">
      <item>GEO OPREMA-CIGLENEČKI d.o.o., OIB 48983988319 zastupanog po punomoćniku Branko Ciglenečki</item>
    </derivirana_varijabla>
  </DomainObject.Predmet.ProtuStrankaListFormatedOIB>
  <DomainObject.Predmet.ProtuStrankaListFormatedWithAdress>
    <izvorni_sadrzaj>
      <item>GEO OPREMA-CIGLENEČKI d.o.o., Ciglenica Zagorska 7/B, 49223 Ciglenica Zagorska zastupanog po punomoćniku Branko Ciglenečki</item>
    </izvorni_sadrzaj>
    <derivirana_varijabla naziv="DomainObject.Predmet.ProtuStrankaListFormatedWithAdress_1">
      <item>GEO OPREMA-CIGLENEČKI d.o.o., Ciglenica Zagorska 7/B, 49223 Ciglenica Zagorska zastupanog po punomoćniku Branko Ciglenečki</item>
    </derivirana_varijabla>
  </DomainObject.Predmet.ProtuStrankaListFormatedWithAdress>
  <DomainObject.Predmet.ProtuStrankaListFormatedWithAdressOIB>
    <izvorni_sadrzaj>
      <item>GEO OPREMA-CIGLENEČKI d.o.o., OIB 48983988319, Ciglenica Zagorska 7/B, 49223 Ciglenica Zagorska zastupanog po punomoćniku Branko Ciglenečki</item>
    </izvorni_sadrzaj>
    <derivirana_varijabla naziv="DomainObject.Predmet.ProtuStrankaListFormatedWithAdressOIB_1">
      <item>GEO OPREMA-CIGLENEČKI d.o.o., OIB 48983988319, Ciglenica Zagorska 7/B, 49223 Ciglenica Zagorska zastupanog po punomoćniku Branko Ciglenečki</item>
    </derivirana_varijabla>
  </DomainObject.Predmet.ProtuStrankaListFormatedWithAdressOIB>
  <DomainObject.Predmet.ProtuStrankaListNazivFormated>
    <izvorni_sadrzaj>
      <item>GEO OPREMA-CIGLENEČKI d.o.o.</item>
    </izvorni_sadrzaj>
    <derivirana_varijabla naziv="DomainObject.Predmet.ProtuStrankaListNazivFormated_1">
      <item>GEO OPREMA-CIGLENEČKI d.o.o.</item>
    </derivirana_varijabla>
  </DomainObject.Predmet.ProtuStrankaListNazivFormated>
  <DomainObject.Predmet.ProtuStrankaListNazivFormatedOIB>
    <izvorni_sadrzaj>
      <item>GEO OPREMA-CIGLENEČKI d.o.o., OIB 48983988319</item>
    </izvorni_sadrzaj>
    <derivirana_varijabla naziv="DomainObject.Predmet.ProtuStrankaListNazivFormatedOIB_1">
      <item>GEO OPREMA-CIGLENEČKI d.o.o., OIB 48983988319</item>
    </derivirana_varijabla>
  </DomainObject.Predmet.ProtuStrankaListNazivFormatedOIB>
  <DomainObject.Predmet.OstaliListFormated>
    <izvorni_sadrzaj>
      <item>Branko Ciglenečki punomoćnik sudionika u postupku GEO OPREMA-CIGLENEČKI d.o.o.</item>
    </izvorni_sadrzaj>
    <derivirana_varijabla naziv="DomainObject.Predmet.OstaliListFormated_1">
      <item>Branko Ciglenečki punomoćnik sudionika u postupku GEO OPREMA-CIGLENEČKI d.o.o.</item>
    </derivirana_varijabla>
  </DomainObject.Predmet.OstaliListFormated>
  <DomainObject.Predmet.OstaliListFormatedOIB>
    <izvorni_sadrzaj>
      <item>Branko Ciglenečki, OIB 07920795770 punomoćnik sudionika u postupku GEO OPREMA-CIGLENEČKI d.o.o.</item>
    </izvorni_sadrzaj>
    <derivirana_varijabla naziv="DomainObject.Predmet.OstaliListFormatedOIB_1">
      <item>Branko Ciglenečki, OIB 07920795770 punomoćnik sudionika u postupku GEO OPREMA-CIGLENEČKI d.o.o.</item>
    </derivirana_varijabla>
  </DomainObject.Predmet.OstaliListFormatedOIB>
  <DomainObject.Predmet.OstaliListFormatedWithAdress>
    <izvorni_sadrzaj>
      <item>Branko Ciglenečki, Ciglenica Zagorska 7, 49223 Ciglenica Zagorska punomoćnik sudionika u postupku GEO OPREMA-CIGLENEČKI d.o.o.</item>
    </izvorni_sadrzaj>
    <derivirana_varijabla naziv="DomainObject.Predmet.OstaliListFormatedWithAdress_1">
      <item>Branko Ciglenečki, Ciglenica Zagorska 7, 49223 Ciglenica Zagorska punomoćnik sudionika u postupku GEO OPREMA-CIGLENEČKI d.o.o.</item>
    </derivirana_varijabla>
  </DomainObject.Predmet.OstaliListFormatedWithAdress>
  <DomainObject.Predmet.OstaliListFormatedWithAdressOIB>
    <izvorni_sadrzaj>
      <item>Branko Ciglenečki, OIB 07920795770, Ciglenica Zagorska 7, 49223 Ciglenica Zagorska punomoćnik sudionika u postupku GEO OPREMA-CIGLENEČKI d.o.o.</item>
    </izvorni_sadrzaj>
    <derivirana_varijabla naziv="DomainObject.Predmet.OstaliListFormatedWithAdressOIB_1">
      <item>Branko Ciglenečki, OIB 07920795770, Ciglenica Zagorska 7, 49223 Ciglenica Zagorska punomoćnik sudionika u postupku GEO OPREMA-CIGLENEČKI d.o.o.</item>
    </derivirana_varijabla>
  </DomainObject.Predmet.OstaliListFormatedWithAdressOIB>
  <DomainObject.Predmet.OstaliListNazivFormated>
    <izvorni_sadrzaj>
      <item>Branko Ciglenečki</item>
    </izvorni_sadrzaj>
    <derivirana_varijabla naziv="DomainObject.Predmet.OstaliListNazivFormated_1">
      <item>Branko Ciglenečki</item>
    </derivirana_varijabla>
  </DomainObject.Predmet.OstaliListNazivFormated>
  <DomainObject.Predmet.OstaliListNazivFormatedOIB>
    <izvorni_sadrzaj>
      <item>Branko Ciglenečki, OIB 07920795770</item>
    </izvorni_sadrzaj>
    <derivirana_varijabla naziv="DomainObject.Predmet.OstaliListNazivFormatedOIB_1">
      <item>Branko Ciglenečki, OIB 07920795770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St-3849/2016-5</izvorni_sadrzaj>
    <derivirana_varijabla naziv="DomainObject.PoslovniBrojDokumenta_1">St-3849/2016-5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OPREMA-CIGLENEČKI d.o.o.</izvorni_sadrzaj>
    <derivirana_varijabla naziv="DomainObject.Predmet.ProtustrankaIDrugi_1">GEO OPREMA-CIGLENEČKI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 OPREMA-CIGLENEČKI d.o.o., OIB 48983988319, Ciglenica Zagorska 7/B, 49223 Ciglenica Zagorska</izvorni_sadrzaj>
    <derivirana_varijabla naziv="DomainObject.Predmet.ProtustrankaIDrugiAdressOIB_1">GEO OPREMA-CIGLENEČKI d.o.o., OIB 48983988319, Ciglenica Zagorska 7/B,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OPREMA-CIGLENEČKI d.o.o.</item>
      <item>Branko Ciglenečki</item>
    </izvorni_sadrzaj>
    <derivirana_varijabla naziv="DomainObject.Predmet.SudioniciListNaziv_1">
      <item>FINA Regionalni centar Zagreb</item>
      <item>GEO OPREMA-CIGLENEČKI d.o.o.</item>
      <item>Branko Ciglenečki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OPREMA-CIGLENEČKI d.o.o., OIB 48983988319, Ciglenica Zagorska 7/B,49223 Ciglenica Zagorska</item>
      <item>Branko Ciglenečki, OIB 07920795770, Ciglenica Zagorska 7,49223 Ciglenica Zagorska</item>
    </izvorni_sadrzaj>
    <derivirana_varijabla naziv="DomainObject.Predmet.SudioniciListAdressOIB_1">
      <item>FINA Regionalni centar Zagreb, OIB 85821130368, Trg svibanjskih žrtava 1995. br. 1,10000 Zagreb</item>
      <item>GEO OPREMA-CIGLENEČKI d.o.o., OIB 48983988319, Ciglenica Zagorska 7/B,49223 Ciglenica Zagorska</item>
      <item>Branko Ciglenečki, OIB 07920795770, Ciglenica Zagorska 7,49223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48983988319</item>
      <item>, OIB 07920795770</item>
    </izvorni_sadrzaj>
    <derivirana_varijabla naziv="DomainObject.Predmet.SudioniciListNazivOIB_1">
      <item>, OIB 85821130368</item>
      <item>, OIB 48983988319</item>
      <item>, OIB 07920795770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1894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2016-10-24T11:34:00Z</dcterms:created>
  <dc:creator>Draženka Prpić</dc:creator>
  <cp:lastModifiedBy>Draženka Prpić</cp:lastModifiedBy>
  <cp:lastPrinted>2016-10-24T11:33:00Z</cp:lastPrinted>
  <dcterms:modified xmlns:xsi="http://www.w3.org/2001/XMLSchema-instance" xsi:type="dcterms:W3CDTF">2016-10-24T11:35:00Z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St-3849/2016-5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