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2e75" w14:paraId="c232e75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="00C83E22">
        <w:rPr>
          <w:sz w:val="24"/>
          <w:szCs w:val="24"/>
        </w:rPr>
        <w:t xml:space="preserve">                          </w:t>
      </w:r>
      <w:r w:rsidR="00B93B18">
        <w:rPr>
          <w:sz w:val="24"/>
          <w:szCs w:val="24"/>
        </w:rPr>
        <w:t>72 St-</w:t>
      </w:r>
      <w:r w:rsidR="00764D07">
        <w:rPr>
          <w:sz w:val="24"/>
          <w:szCs w:val="24"/>
        </w:rPr>
        <w:t>1238/2011</w:t>
      </w:r>
      <w:r w:rsidR="00C83E22">
        <w:rPr>
          <w:sz w:val="24"/>
          <w:szCs w:val="24"/>
        </w:rPr>
        <w:t>-51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C83E22">
      <w:pPr>
        <w:jc w:val="center"/>
        <w:rPr>
          <w:sz w:val="24"/>
          <w:szCs w:val="24"/>
        </w:rPr>
      </w:pPr>
      <w:r w:rsidRPr="00C83E22">
        <w:rPr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025CF5">
        <w:rPr>
          <w:sz w:val="24"/>
          <w:szCs w:val="24"/>
        </w:rPr>
        <w:t>S</w:t>
      </w:r>
      <w:r w:rsidRPr="00FC1355">
        <w:rPr>
          <w:sz w:val="24"/>
          <w:szCs w:val="24"/>
        </w:rPr>
        <w:t xml:space="preserve">tečajnom upravitelju Davoru </w:t>
      </w:r>
      <w:proofErr w:type="spellStart"/>
      <w:r w:rsidRPr="00FC1355">
        <w:rPr>
          <w:sz w:val="24"/>
          <w:szCs w:val="24"/>
        </w:rPr>
        <w:t>Petera</w:t>
      </w:r>
      <w:proofErr w:type="spellEnd"/>
      <w:r w:rsidRPr="00FC1355">
        <w:rPr>
          <w:sz w:val="24"/>
          <w:szCs w:val="24"/>
        </w:rPr>
        <w:t xml:space="preserve">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</w:t>
      </w:r>
      <w:r w:rsidR="0021368A">
        <w:rPr>
          <w:sz w:val="24"/>
          <w:szCs w:val="24"/>
        </w:rPr>
        <w:t xml:space="preserve"> se</w:t>
      </w:r>
      <w:r w:rsidRPr="00FC1355">
        <w:rPr>
          <w:sz w:val="24"/>
          <w:szCs w:val="24"/>
        </w:rPr>
        <w:t xml:space="preserve">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764D07">
        <w:rPr>
          <w:sz w:val="24"/>
          <w:szCs w:val="24"/>
        </w:rPr>
        <w:t>1</w:t>
      </w:r>
      <w:r w:rsidR="006B714F" w:rsidRPr="00FC1355">
        <w:rPr>
          <w:sz w:val="24"/>
          <w:szCs w:val="24"/>
        </w:rPr>
        <w:t>.</w:t>
      </w:r>
      <w:r w:rsidR="00764D07">
        <w:rPr>
          <w:sz w:val="24"/>
          <w:szCs w:val="24"/>
        </w:rPr>
        <w:t xml:space="preserve"> srpnja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E230BC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25CF5"/>
    <w:rsid w:val="0003005E"/>
    <w:rsid w:val="000D1238"/>
    <w:rsid w:val="000D6CC8"/>
    <w:rsid w:val="00160D03"/>
    <w:rsid w:val="00175C7E"/>
    <w:rsid w:val="001C1371"/>
    <w:rsid w:val="001D7B5E"/>
    <w:rsid w:val="001E30B9"/>
    <w:rsid w:val="0021368A"/>
    <w:rsid w:val="00260DDE"/>
    <w:rsid w:val="003148B4"/>
    <w:rsid w:val="003A738A"/>
    <w:rsid w:val="003E6155"/>
    <w:rsid w:val="004466A8"/>
    <w:rsid w:val="00577C20"/>
    <w:rsid w:val="0058395A"/>
    <w:rsid w:val="006060F7"/>
    <w:rsid w:val="00674942"/>
    <w:rsid w:val="006A177F"/>
    <w:rsid w:val="006B714F"/>
    <w:rsid w:val="007535DC"/>
    <w:rsid w:val="00764D07"/>
    <w:rsid w:val="007E24CB"/>
    <w:rsid w:val="00832EC5"/>
    <w:rsid w:val="008379BA"/>
    <w:rsid w:val="00837EA2"/>
    <w:rsid w:val="00867273"/>
    <w:rsid w:val="008A286D"/>
    <w:rsid w:val="008E5AB5"/>
    <w:rsid w:val="00905AC8"/>
    <w:rsid w:val="00935ABA"/>
    <w:rsid w:val="00984987"/>
    <w:rsid w:val="00A11438"/>
    <w:rsid w:val="00A22779"/>
    <w:rsid w:val="00A67A58"/>
    <w:rsid w:val="00AA263E"/>
    <w:rsid w:val="00B26294"/>
    <w:rsid w:val="00B30636"/>
    <w:rsid w:val="00B33F92"/>
    <w:rsid w:val="00B93B18"/>
    <w:rsid w:val="00BA54CC"/>
    <w:rsid w:val="00C00CB9"/>
    <w:rsid w:val="00C023B1"/>
    <w:rsid w:val="00C4619C"/>
    <w:rsid w:val="00C83E22"/>
    <w:rsid w:val="00CD0297"/>
    <w:rsid w:val="00CE56CE"/>
    <w:rsid w:val="00D03D2F"/>
    <w:rsid w:val="00D1187A"/>
    <w:rsid w:val="00E230BC"/>
    <w:rsid w:val="00E504F6"/>
    <w:rsid w:val="00F95456"/>
    <w:rsid w:val="00FB6B9D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</izvorni_sadrzaj>
    <derivirana_varijabla naziv="DomainObject.Predmet.OstaliListFormated_1">
      <item>DAVOR PETERA</item>
      <item>Marko Paulinović</item>
    </derivirana_varijabla>
  </DomainObject.Predmet.OstaliListFormated>
  <DomainObject.Predmet.OstaliListFormatedOIB>
    <izvorni_sadrzaj>
      <item>DAVOR PETERA, OIB 90695323330</item>
      <item>Marko Paulinović</item>
    </izvorni_sadrzaj>
    <derivirana_varijabla naziv="DomainObject.Predmet.OstaliListFormatedOIB_1">
      <item>DAVOR PETERA, OIB 90695323330</item>
      <item>Marko Paulinović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</izvorni_sadrzaj>
    <derivirana_varijabla naziv="DomainObject.Predmet.OstaliListFormatedWithAdress_1">
      <item>DAVOR PETERA, SREBRNJAK 84, 10000 Zagreb</item>
      <item>Marko Paulinović, Draškovićeva 82,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</derivirana_varijabla>
  </DomainObject.Predmet.OstaliListFormatedWithAdressOIB>
  <DomainObject.Predmet.OstaliListNazivFormated>
    <izvorni_sadrzaj>
      <item>DAVOR PETERA</item>
      <item>Marko Paulinović</item>
    </izvorni_sadrzaj>
    <derivirana_varijabla naziv="DomainObject.Predmet.OstaliListNazivFormated_1">
      <item>DAVOR PETERA</item>
      <item>Marko Paulinović</item>
    </derivirana_varijabla>
  </DomainObject.Predmet.OstaliListNazivFormated>
  <DomainObject.Predmet.OstaliListNazivFormatedOIB>
    <izvorni_sadrzaj>
      <item>DAVOR PETERA, OIB 90695323330</item>
      <item>Marko Paulinović</item>
    </izvorni_sadrzaj>
    <derivirana_varijabla naziv="DomainObject.Predmet.OstaliListNazivFormatedOIB_1">
      <item>DAVOR PETERA, OIB 90695323330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</izvorni_sadrzaj>
    <derivirana_varijabla naziv="DomainObject.Predmet.SudioniciListNazivOIB_1">
      <item>, OIB 36538271245</item>
      <item>, OIB 36538271245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318</properties:Characters>
  <properties:Lines>20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2016-07-05T08:01:00Z</dcterms:created>
  <dc:creator>nmarkovic</dc:creator>
  <cp:lastModifiedBy>Jadranka Zelić</cp:lastModifiedBy>
  <cp:lastPrinted>2016-07-05T08:00:00Z</cp:lastPrinted>
  <dcterms:modified xmlns:xsi="http://www.w3.org/2001/XMLSchema-instance" xsi:type="dcterms:W3CDTF">2016-07-05T08:53:00Z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