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220b" w14:paraId="09a220b" w:rsidRDefault="00AE5711" w:rsidP="00AE5711" w:rsidR="00AE5711" w:rsidRPr="004D3795">
      <w:pPr>
        <w15:collapsed w:val="false"/>
      </w:pPr>
      <w:bookmarkStart w:name="_GoBack" w:id="0"/>
      <w:bookmarkEnd w:id="0"/>
      <w:r w:rsidRPr="004D3795">
        <w:t>TEHNOPOL d.o.o. u stečaju</w:t>
      </w:r>
    </w:p>
    <w:p w:rsidRDefault="00AE5711" w:rsidP="00AE5711" w:rsidR="00AE5711" w:rsidRPr="004D3795">
      <w:r w:rsidRPr="004D3795">
        <w:t>Zagreb, Ilica 316</w:t>
      </w:r>
    </w:p>
    <w:p w:rsidRDefault="00AE5711" w:rsidP="00AE5711" w:rsidR="00AE5711" w:rsidRPr="004D3795">
      <w:pPr>
        <w:rPr>
          <w:bCs/>
        </w:rPr>
      </w:pPr>
      <w:r w:rsidRPr="004D3795">
        <w:t>OIB: 79761720927</w:t>
      </w:r>
    </w:p>
    <w:p w:rsidRDefault="006E009A" w:rsidP="006E009A" w:rsidR="006E009A" w:rsidRPr="004D3795">
      <w:r w:rsidRPr="004D3795">
        <w:tab/>
      </w:r>
    </w:p>
    <w:p w:rsidRDefault="006E009A" w:rsidP="006E009A" w:rsidR="006E009A" w:rsidRPr="004D3795"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  <w:t>Trgovački sud u Zagrebu</w:t>
      </w:r>
    </w:p>
    <w:p w:rsidRDefault="006E009A" w:rsidP="006E009A" w:rsidR="006E009A" w:rsidRPr="004D3795">
      <w:pPr>
        <w:rPr>
          <w:lang w:val="pl-PL"/>
        </w:rPr>
      </w:pP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Pr="004D3795">
        <w:tab/>
      </w:r>
      <w:r w:rsidR="00AE5711" w:rsidRPr="004D3795">
        <w:rPr>
          <w:lang w:val="pl-PL"/>
        </w:rPr>
        <w:t>St-6</w:t>
      </w:r>
      <w:r w:rsidRPr="004D3795">
        <w:rPr>
          <w:lang w:val="pl-PL"/>
        </w:rPr>
        <w:t>0</w:t>
      </w:r>
      <w:r w:rsidR="00AE5711" w:rsidRPr="004D3795">
        <w:rPr>
          <w:lang w:val="pl-PL"/>
        </w:rPr>
        <w:t>47</w:t>
      </w:r>
      <w:r w:rsidRPr="004D3795">
        <w:rPr>
          <w:lang w:val="pl-PL"/>
        </w:rPr>
        <w:t>/16</w:t>
      </w:r>
    </w:p>
    <w:p w:rsidRDefault="00A976F4" w:rsidR="00A976F4"/>
    <w:p w:rsidRDefault="00F37AA4" w:rsidR="002023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1CA7" w:rsidP="00F569B4" w:rsidR="00CB608B">
      <w:r>
        <w:t xml:space="preserve">Predmet: </w:t>
      </w:r>
      <w:r w:rsidR="00F569B4">
        <w:t>određivanje nagrade</w:t>
      </w:r>
      <w:r w:rsidR="008367B7">
        <w:t xml:space="preserve"> i troškova</w:t>
      </w:r>
      <w:r w:rsidR="00F569B4">
        <w:t>,</w:t>
      </w:r>
    </w:p>
    <w:p w:rsidRDefault="00F569B4" w:rsidP="00F569B4" w:rsidR="00F569B4">
      <w:r>
        <w:tab/>
        <w:t xml:space="preserve">    </w:t>
      </w:r>
      <w:r w:rsidR="006E009A">
        <w:t>P</w:t>
      </w:r>
      <w:r>
        <w:t>rijedlog</w:t>
      </w:r>
      <w:r w:rsidR="006E009A">
        <w:t>, dostavlja se</w:t>
      </w:r>
    </w:p>
    <w:p w:rsidRDefault="008033E4" w:rsidP="00CB608B" w:rsidR="008033E4">
      <w:pPr>
        <w:jc w:val="both"/>
      </w:pPr>
    </w:p>
    <w:p w:rsidRDefault="00F569B4" w:rsidP="00CB608B" w:rsidR="00F569B4">
      <w:pPr>
        <w:jc w:val="both"/>
      </w:pPr>
    </w:p>
    <w:p w:rsidRDefault="00995AAF" w:rsidP="005850B1" w:rsidR="00AE5711" w:rsidRPr="00AE5711">
      <w:pPr>
        <w:jc w:val="both"/>
      </w:pPr>
      <w:r>
        <w:t xml:space="preserve"> </w:t>
      </w:r>
      <w:r w:rsidR="00A7798E" w:rsidRPr="00A7798E">
        <w:t>U stečajnom postupku nad dužnikom</w:t>
      </w:r>
      <w:r w:rsidR="006E009A">
        <w:t xml:space="preserve"> </w:t>
      </w:r>
      <w:r w:rsidR="00AE5711" w:rsidRPr="00AE5711">
        <w:t>TEHNOPOL d.o.o. u stečaju</w:t>
      </w:r>
      <w:r w:rsidR="00AE5711">
        <w:t xml:space="preserve">, </w:t>
      </w:r>
      <w:r w:rsidR="00AE5711" w:rsidRPr="00AE5711">
        <w:t>Zagreb, Ilica 316</w:t>
      </w:r>
    </w:p>
    <w:p w:rsidRDefault="00AE5711" w:rsidP="005850B1" w:rsidR="00256251">
      <w:pPr>
        <w:jc w:val="both"/>
      </w:pPr>
      <w:r w:rsidRPr="00AE5711">
        <w:t>OIB: 79761720927</w:t>
      </w:r>
      <w:r>
        <w:t xml:space="preserve"> </w:t>
      </w:r>
      <w:r w:rsidR="00255381">
        <w:t xml:space="preserve">19.veljače 2019. </w:t>
      </w:r>
      <w:r w:rsidR="004F67C4">
        <w:t>o</w:t>
      </w:r>
      <w:r w:rsidR="00255381">
        <w:t>držano je ročište na kojem je predloženo obustava</w:t>
      </w:r>
      <w:r>
        <w:t xml:space="preserve"> i zaključen</w:t>
      </w:r>
      <w:r w:rsidR="00255381">
        <w:t>je</w:t>
      </w:r>
      <w:r>
        <w:t xml:space="preserve"> postupk</w:t>
      </w:r>
      <w:r w:rsidR="00255381">
        <w:t>a</w:t>
      </w:r>
      <w:r>
        <w:t xml:space="preserve"> zbog nedostatnosti sredstava za pokriće troškova stečajnog postupka</w:t>
      </w:r>
      <w:r w:rsidR="005A5B26">
        <w:t xml:space="preserve">. </w:t>
      </w:r>
    </w:p>
    <w:p w:rsidRDefault="00035019" w:rsidP="005850B1" w:rsidR="00035019">
      <w:pPr>
        <w:jc w:val="both"/>
      </w:pPr>
    </w:p>
    <w:p w:rsidRDefault="00035019" w:rsidP="005850B1" w:rsidR="00035019">
      <w:pPr>
        <w:jc w:val="both"/>
      </w:pPr>
      <w:r>
        <w:t>1) Stoga, m</w:t>
      </w:r>
      <w:r w:rsidR="00A7798E">
        <w:t>oli</w:t>
      </w:r>
      <w:r>
        <w:t xml:space="preserve"> se</w:t>
      </w:r>
      <w:r w:rsidR="00A7798E">
        <w:t xml:space="preserve"> Naslov odrediti nagradu </w:t>
      </w:r>
      <w:r>
        <w:t>tj.</w:t>
      </w:r>
      <w:r w:rsidR="00A7798E">
        <w:t xml:space="preserve"> donijeti rješenje o nagradi </w:t>
      </w:r>
      <w:r w:rsidR="00AE5711">
        <w:t>u iznosu od 3.000 k</w:t>
      </w:r>
      <w:r>
        <w:t>n.</w:t>
      </w:r>
    </w:p>
    <w:p w:rsidRDefault="00035019" w:rsidP="005850B1" w:rsidR="00035019">
      <w:pPr>
        <w:jc w:val="both"/>
      </w:pPr>
    </w:p>
    <w:p w:rsidRDefault="00035019" w:rsidP="005850B1" w:rsidR="00911D08">
      <w:pPr>
        <w:jc w:val="both"/>
      </w:pPr>
      <w:r>
        <w:t xml:space="preserve">2.) Nadalje, moli se Naslov, istovremeno donijeti rješenje o </w:t>
      </w:r>
      <w:r w:rsidR="00AE5711">
        <w:t>troškovima</w:t>
      </w:r>
      <w:r w:rsidR="004D3795">
        <w:t>,</w:t>
      </w:r>
      <w:r w:rsidR="00255381">
        <w:t xml:space="preserve"> </w:t>
      </w:r>
      <w:r w:rsidR="004D3795">
        <w:t>kako je</w:t>
      </w:r>
      <w:r w:rsidR="00AE5711">
        <w:t xml:space="preserve"> </w:t>
      </w:r>
      <w:r w:rsidR="004F67C4">
        <w:t xml:space="preserve"> </w:t>
      </w:r>
      <w:r w:rsidR="00255381">
        <w:rPr>
          <w:lang w:val="pl-PL"/>
        </w:rPr>
        <w:t>o</w:t>
      </w:r>
      <w:r w:rsidR="001A29E6">
        <w:rPr>
          <w:lang w:val="pl-PL"/>
        </w:rPr>
        <w:t>brazloženo i dokumentirano</w:t>
      </w:r>
      <w:r w:rsidR="00873D51">
        <w:rPr>
          <w:lang w:val="pl-PL"/>
        </w:rPr>
        <w:t xml:space="preserve"> priloženim računima, ugovorima i dr.</w:t>
      </w:r>
      <w:r w:rsidR="001A29E6">
        <w:rPr>
          <w:lang w:val="pl-PL"/>
        </w:rPr>
        <w:t xml:space="preserve">, </w:t>
      </w:r>
      <w:r w:rsidR="005A5B26">
        <w:rPr>
          <w:lang w:val="pl-PL"/>
        </w:rPr>
        <w:t>za pod</w:t>
      </w:r>
      <w:r w:rsidR="004D3795">
        <w:rPr>
          <w:lang w:val="pl-PL"/>
        </w:rPr>
        <w:t>uzete obvezne radnje,</w:t>
      </w:r>
      <w:r w:rsidR="005A5B26">
        <w:rPr>
          <w:lang w:val="pl-PL"/>
        </w:rPr>
        <w:t xml:space="preserve"> </w:t>
      </w:r>
      <w:r w:rsidR="001A29E6">
        <w:rPr>
          <w:lang w:val="pl-PL"/>
        </w:rPr>
        <w:t xml:space="preserve">a koji su </w:t>
      </w:r>
      <w:r w:rsidR="005B69EC">
        <w:rPr>
          <w:lang w:val="pl-PL"/>
        </w:rPr>
        <w:t xml:space="preserve">alimentirani i </w:t>
      </w:r>
      <w:r w:rsidR="001A29E6">
        <w:rPr>
          <w:lang w:val="pl-PL"/>
        </w:rPr>
        <w:t>plaćeni iz vlastitih sredstava</w:t>
      </w:r>
      <w:r w:rsidR="004F67C4">
        <w:rPr>
          <w:lang w:val="pl-PL"/>
        </w:rPr>
        <w:t xml:space="preserve">, </w:t>
      </w:r>
      <w:r w:rsidR="004F67C4">
        <w:t>kako slijedi:</w:t>
      </w:r>
    </w:p>
    <w:p w:rsidRDefault="006C21BB" w:rsidP="005850B1" w:rsidR="006C21BB">
      <w:pPr>
        <w:ind w:firstLine="708"/>
        <w:jc w:val="both"/>
      </w:pPr>
    </w:p>
    <w:tbl>
      <w:tblPr>
        <w:tblW w:type="auto" w:w="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25"/>
        <w:gridCol w:w="4516"/>
        <w:gridCol w:w="1121"/>
      </w:tblGrid>
      <w:tr w:rsidTr="00790880" w:rsidR="005A5B26">
        <w:tc>
          <w:tcPr>
            <w:tcW w:type="dxa" w:w="425"/>
          </w:tcPr>
          <w:p w:rsidRDefault="005A5B26" w:rsidP="00790880" w:rsidR="005A5B26">
            <w:pPr>
              <w:jc w:val="both"/>
            </w:pPr>
          </w:p>
        </w:tc>
        <w:tc>
          <w:tcPr>
            <w:tcW w:type="dxa" w:w="4516"/>
          </w:tcPr>
          <w:p w:rsidRDefault="005A5B26" w:rsidP="00790880" w:rsidR="005A5B26" w:rsidRPr="00990088">
            <w:pPr>
              <w:jc w:val="both"/>
            </w:pPr>
            <w:r>
              <w:t>Opis troška</w:t>
            </w:r>
          </w:p>
        </w:tc>
        <w:tc>
          <w:tcPr>
            <w:tcW w:type="dxa" w:w="1121"/>
          </w:tcPr>
          <w:p w:rsidRDefault="005A5B26" w:rsidP="00790880" w:rsidR="005A5B26">
            <w:pPr>
              <w:jc w:val="both"/>
            </w:pPr>
            <w:r>
              <w:t>Ukupno</w:t>
            </w:r>
          </w:p>
        </w:tc>
      </w:tr>
      <w:tr w:rsidTr="00790880" w:rsidR="005A5B26">
        <w:tc>
          <w:tcPr>
            <w:tcW w:type="dxa" w:w="425"/>
          </w:tcPr>
          <w:p w:rsidRDefault="005A5B26" w:rsidP="00790880" w:rsidR="005A5B26">
            <w:pPr>
              <w:jc w:val="both"/>
            </w:pPr>
            <w:r>
              <w:t>1.</w:t>
            </w:r>
          </w:p>
        </w:tc>
        <w:tc>
          <w:tcPr>
            <w:tcW w:type="dxa" w:w="4516"/>
          </w:tcPr>
          <w:p w:rsidRDefault="00255381" w:rsidP="00790880" w:rsidR="005A5B26" w:rsidRPr="00990088">
            <w:pPr>
              <w:jc w:val="both"/>
            </w:pPr>
            <w:r>
              <w:t xml:space="preserve">Uvjerenja i potvrde </w:t>
            </w:r>
          </w:p>
        </w:tc>
        <w:tc>
          <w:tcPr>
            <w:tcW w:type="dxa" w:w="1121"/>
          </w:tcPr>
          <w:p w:rsidRDefault="004F67C4" w:rsidP="00790880" w:rsidR="005A5B26">
            <w:pPr>
              <w:jc w:val="both"/>
            </w:pPr>
            <w:r>
              <w:t xml:space="preserve">  37,94</w:t>
            </w:r>
          </w:p>
        </w:tc>
      </w:tr>
      <w:tr w:rsidTr="00790880" w:rsidR="004F67C4">
        <w:tc>
          <w:tcPr>
            <w:tcW w:type="dxa" w:w="425"/>
          </w:tcPr>
          <w:p w:rsidRDefault="004F67C4" w:rsidP="00790880" w:rsidR="004F67C4">
            <w:pPr>
              <w:jc w:val="both"/>
            </w:pPr>
            <w:r>
              <w:t>2.</w:t>
            </w:r>
          </w:p>
        </w:tc>
        <w:tc>
          <w:tcPr>
            <w:tcW w:type="dxa" w:w="4516"/>
          </w:tcPr>
          <w:p w:rsidRDefault="004F67C4" w:rsidP="00790880" w:rsidR="004F67C4">
            <w:pPr>
              <w:jc w:val="both"/>
            </w:pPr>
            <w:r>
              <w:t>Knjigov.računov.poslovi</w:t>
            </w:r>
          </w:p>
        </w:tc>
        <w:tc>
          <w:tcPr>
            <w:tcW w:type="dxa" w:w="1121"/>
          </w:tcPr>
          <w:p w:rsidRDefault="004D3795" w:rsidP="00790880" w:rsidR="004F67C4">
            <w:pPr>
              <w:jc w:val="both"/>
            </w:pPr>
            <w:r>
              <w:t>6</w:t>
            </w:r>
            <w:r w:rsidR="00035019">
              <w:t>00,00</w:t>
            </w:r>
            <w:r w:rsidR="004F67C4">
              <w:t xml:space="preserve"> </w:t>
            </w:r>
          </w:p>
        </w:tc>
      </w:tr>
      <w:tr w:rsidTr="00790880" w:rsidR="005A5B26">
        <w:tc>
          <w:tcPr>
            <w:tcW w:type="dxa" w:w="425"/>
          </w:tcPr>
          <w:p w:rsidRDefault="005A5B26" w:rsidP="00790880" w:rsidR="005A5B26" w:rsidRPr="00990088">
            <w:pPr>
              <w:jc w:val="both"/>
            </w:pPr>
            <w:r>
              <w:t>3.</w:t>
            </w:r>
          </w:p>
        </w:tc>
        <w:tc>
          <w:tcPr>
            <w:tcW w:type="dxa" w:w="4516"/>
          </w:tcPr>
          <w:p w:rsidRDefault="005A5B26" w:rsidP="00790880" w:rsidR="005A5B26" w:rsidRPr="00990088">
            <w:pPr>
              <w:jc w:val="both"/>
            </w:pPr>
            <w:r w:rsidRPr="00990088">
              <w:t>Ostali</w:t>
            </w:r>
            <w:r>
              <w:t xml:space="preserve"> </w:t>
            </w:r>
            <w:r w:rsidRPr="00990088">
              <w:t>mat</w:t>
            </w:r>
            <w:r>
              <w:t>er</w:t>
            </w:r>
            <w:r w:rsidRPr="00990088">
              <w:t>.troš.</w:t>
            </w:r>
          </w:p>
        </w:tc>
        <w:tc>
          <w:tcPr>
            <w:tcW w:type="dxa" w:w="1121"/>
          </w:tcPr>
          <w:p w:rsidRDefault="002C2DC1" w:rsidP="002C2DC1" w:rsidR="005A5B26">
            <w:pPr>
              <w:jc w:val="both"/>
            </w:pPr>
            <w:r>
              <w:t>221,80</w:t>
            </w:r>
          </w:p>
        </w:tc>
      </w:tr>
      <w:tr w:rsidTr="00790880" w:rsidR="005A5B26">
        <w:tc>
          <w:tcPr>
            <w:tcW w:type="dxa" w:w="425"/>
          </w:tcPr>
          <w:p w:rsidRDefault="005A5B26" w:rsidP="00790880" w:rsidR="005A5B26">
            <w:pPr>
              <w:jc w:val="both"/>
            </w:pPr>
          </w:p>
        </w:tc>
        <w:tc>
          <w:tcPr>
            <w:tcW w:type="dxa" w:w="4516"/>
          </w:tcPr>
          <w:p w:rsidRDefault="005A5B26" w:rsidP="00790880" w:rsidR="005A5B26" w:rsidRPr="00A67B6D">
            <w:pPr>
              <w:jc w:val="both"/>
              <w:rPr>
                <w:b/>
              </w:rPr>
            </w:pPr>
            <w:r w:rsidRPr="00A67B6D">
              <w:rPr>
                <w:b/>
              </w:rPr>
              <w:t>UKUPNO</w:t>
            </w:r>
          </w:p>
        </w:tc>
        <w:tc>
          <w:tcPr>
            <w:tcW w:type="dxa" w:w="1121"/>
          </w:tcPr>
          <w:p w:rsidRDefault="004D3795" w:rsidP="00790880" w:rsidR="005A5B26" w:rsidRPr="00A67B6D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5850B1">
              <w:rPr>
                <w:b/>
              </w:rPr>
              <w:t>59,78</w:t>
            </w:r>
          </w:p>
        </w:tc>
      </w:tr>
    </w:tbl>
    <w:p w:rsidRDefault="00B50817" w:rsidP="00B50817" w:rsidR="00B50817">
      <w:pPr>
        <w:ind w:firstLine="708"/>
        <w:jc w:val="both"/>
      </w:pPr>
    </w:p>
    <w:p w:rsidRDefault="006C21BB" w:rsidP="00D84A50" w:rsidR="006C21BB">
      <w:pPr>
        <w:jc w:val="both"/>
        <w:rPr>
          <w:lang w:val="pl-PL"/>
        </w:rPr>
      </w:pPr>
    </w:p>
    <w:p w:rsidRDefault="00035019" w:rsidP="00D84A50" w:rsidR="00255381" w:rsidRPr="004F67C4">
      <w:pPr>
        <w:jc w:val="both"/>
        <w:rPr>
          <w:u w:val="single"/>
          <w:lang w:val="pl-PL"/>
        </w:rPr>
      </w:pPr>
      <w:r>
        <w:rPr>
          <w:u w:val="single"/>
          <w:lang w:val="pl-PL"/>
        </w:rPr>
        <w:t>Obrazloženje</w:t>
      </w:r>
      <w:r w:rsidR="006C21BB" w:rsidRPr="004F67C4">
        <w:rPr>
          <w:u w:val="single"/>
          <w:lang w:val="pl-PL"/>
        </w:rPr>
        <w:t xml:space="preserve"> i popis </w:t>
      </w:r>
      <w:r w:rsidR="00255381" w:rsidRPr="004F67C4">
        <w:rPr>
          <w:u w:val="single"/>
          <w:lang w:val="pl-PL"/>
        </w:rPr>
        <w:t>troškova:</w:t>
      </w:r>
    </w:p>
    <w:p w:rsidRDefault="00D7059D" w:rsidP="004F67C4" w:rsidR="009B72C7" w:rsidRPr="00A67B6D">
      <w:pPr>
        <w:jc w:val="both"/>
        <w:rPr>
          <w:b/>
          <w:lang w:val="pl-PL"/>
        </w:rPr>
      </w:pPr>
      <w:r w:rsidRPr="00A67B6D">
        <w:rPr>
          <w:b/>
          <w:lang w:val="pl-PL"/>
        </w:rPr>
        <w:t xml:space="preserve">1. </w:t>
      </w:r>
      <w:r w:rsidR="004F67C4" w:rsidRPr="00A67B6D">
        <w:rPr>
          <w:b/>
          <w:lang w:val="pl-PL"/>
        </w:rPr>
        <w:t>Uvjerenja i potvrde...........................</w:t>
      </w:r>
      <w:r w:rsidR="00035019" w:rsidRPr="00A67B6D">
        <w:rPr>
          <w:b/>
          <w:lang w:val="pl-PL"/>
        </w:rPr>
        <w:t>......................................................</w:t>
      </w:r>
      <w:r w:rsidR="004F67C4" w:rsidRPr="00A67B6D">
        <w:rPr>
          <w:b/>
          <w:lang w:val="pl-PL"/>
        </w:rPr>
        <w:t>........</w:t>
      </w:r>
      <w:r w:rsidR="00B16568">
        <w:rPr>
          <w:b/>
          <w:lang w:val="pl-PL"/>
        </w:rPr>
        <w:t xml:space="preserve"> </w:t>
      </w:r>
      <w:r w:rsidR="004F67C4" w:rsidRPr="00A67B6D">
        <w:rPr>
          <w:b/>
          <w:lang w:val="pl-PL"/>
        </w:rPr>
        <w:t xml:space="preserve">37,94 kn </w:t>
      </w:r>
    </w:p>
    <w:p w:rsidRDefault="004F67C4" w:rsidP="004F67C4" w:rsidR="004F67C4" w:rsidRPr="00A67B6D">
      <w:pPr>
        <w:jc w:val="both"/>
        <w:rPr>
          <w:sz w:val="22"/>
          <w:szCs w:val="22"/>
          <w:lang w:val="pl-PL"/>
        </w:rPr>
      </w:pPr>
      <w:r>
        <w:rPr>
          <w:lang w:val="pl-PL"/>
        </w:rPr>
        <w:t xml:space="preserve">    </w:t>
      </w:r>
      <w:r w:rsidRPr="00A67B6D">
        <w:rPr>
          <w:sz w:val="22"/>
          <w:szCs w:val="22"/>
          <w:lang w:val="pl-PL"/>
        </w:rPr>
        <w:t>Gradski ured za katastar gr.Zagreb.......</w:t>
      </w:r>
      <w:r w:rsidR="00035019" w:rsidRPr="00A67B6D">
        <w:rPr>
          <w:sz w:val="22"/>
          <w:szCs w:val="22"/>
          <w:lang w:val="pl-PL"/>
        </w:rPr>
        <w:t>...........................................................</w:t>
      </w:r>
      <w:r w:rsidRPr="00A67B6D">
        <w:rPr>
          <w:sz w:val="22"/>
          <w:szCs w:val="22"/>
          <w:lang w:val="pl-PL"/>
        </w:rPr>
        <w:t>....20,00 kn</w:t>
      </w:r>
    </w:p>
    <w:p w:rsidRDefault="004F67C4" w:rsidP="004F67C4" w:rsidR="004F67C4">
      <w:pPr>
        <w:jc w:val="both"/>
        <w:rPr>
          <w:lang w:val="pl-PL"/>
        </w:rPr>
      </w:pPr>
      <w:r w:rsidRPr="00A67B6D">
        <w:rPr>
          <w:sz w:val="22"/>
          <w:szCs w:val="22"/>
          <w:lang w:val="pl-PL"/>
        </w:rPr>
        <w:t xml:space="preserve">    CVH – Automehanika..........</w:t>
      </w:r>
      <w:r w:rsidR="00035019" w:rsidRPr="00A67B6D">
        <w:rPr>
          <w:sz w:val="22"/>
          <w:szCs w:val="22"/>
          <w:lang w:val="pl-PL"/>
        </w:rPr>
        <w:t>...........................................................</w:t>
      </w:r>
      <w:r w:rsidRPr="00A67B6D">
        <w:rPr>
          <w:sz w:val="22"/>
          <w:szCs w:val="22"/>
          <w:lang w:val="pl-PL"/>
        </w:rPr>
        <w:t>....................17,94 kn</w:t>
      </w:r>
      <w:r>
        <w:rPr>
          <w:lang w:val="pl-PL"/>
        </w:rPr>
        <w:t xml:space="preserve"> </w:t>
      </w:r>
      <w:r w:rsidR="00035019">
        <w:rPr>
          <w:lang w:val="pl-PL"/>
        </w:rPr>
        <w:t xml:space="preserve">                  </w:t>
      </w:r>
    </w:p>
    <w:p w:rsidRDefault="00652393" w:rsidP="00035019" w:rsidR="004D3795">
      <w:pPr>
        <w:jc w:val="both"/>
        <w:rPr>
          <w:b/>
          <w:lang w:val="pl-PL"/>
        </w:rPr>
      </w:pPr>
      <w:r w:rsidRPr="00A67B6D">
        <w:rPr>
          <w:b/>
          <w:lang w:val="pl-PL"/>
        </w:rPr>
        <w:t>2.</w:t>
      </w:r>
      <w:r w:rsidR="004F67C4" w:rsidRPr="00A67B6D">
        <w:rPr>
          <w:b/>
          <w:lang w:val="pl-PL"/>
        </w:rPr>
        <w:t xml:space="preserve"> Knjigov.računov.poslovi</w:t>
      </w:r>
      <w:r w:rsidR="00B16568">
        <w:rPr>
          <w:b/>
          <w:lang w:val="pl-PL"/>
        </w:rPr>
        <w:t xml:space="preserve"> </w:t>
      </w:r>
      <w:r w:rsidR="00B16568" w:rsidRPr="0085384A">
        <w:t>(otv.poč.bil., GFI2018., ZR)</w:t>
      </w:r>
      <w:r w:rsidR="00035019" w:rsidRPr="00A67B6D">
        <w:rPr>
          <w:b/>
          <w:lang w:val="pl-PL"/>
        </w:rPr>
        <w:t>.........................</w:t>
      </w:r>
      <w:r w:rsidR="004D3795">
        <w:rPr>
          <w:b/>
          <w:lang w:val="pl-PL"/>
        </w:rPr>
        <w:t>........</w:t>
      </w:r>
      <w:r w:rsidR="00B16568">
        <w:rPr>
          <w:b/>
          <w:lang w:val="pl-PL"/>
        </w:rPr>
        <w:t xml:space="preserve"> </w:t>
      </w:r>
      <w:r w:rsidR="004D3795">
        <w:rPr>
          <w:b/>
          <w:lang w:val="pl-PL"/>
        </w:rPr>
        <w:t>6</w:t>
      </w:r>
      <w:r w:rsidR="00035019" w:rsidRPr="00A67B6D">
        <w:rPr>
          <w:b/>
          <w:lang w:val="pl-PL"/>
        </w:rPr>
        <w:t>00,00 kn</w:t>
      </w:r>
    </w:p>
    <w:p w:rsidRDefault="00652393" w:rsidP="00D84A50" w:rsidR="00652393" w:rsidRPr="00A67B6D">
      <w:pPr>
        <w:jc w:val="both"/>
        <w:rPr>
          <w:b/>
        </w:rPr>
      </w:pPr>
      <w:r w:rsidRPr="00A67B6D">
        <w:rPr>
          <w:b/>
        </w:rPr>
        <w:t>3. Ostali mat</w:t>
      </w:r>
      <w:r w:rsidR="00A67B6D" w:rsidRPr="00A67B6D">
        <w:rPr>
          <w:b/>
        </w:rPr>
        <w:t>er.troškovi</w:t>
      </w:r>
      <w:r w:rsidR="00A67B6D">
        <w:rPr>
          <w:b/>
        </w:rPr>
        <w:t>...............</w:t>
      </w:r>
      <w:r w:rsidR="00B16568">
        <w:rPr>
          <w:b/>
        </w:rPr>
        <w:t>.................................................</w:t>
      </w:r>
      <w:r w:rsidR="00A67B6D">
        <w:rPr>
          <w:b/>
        </w:rPr>
        <w:t>....................</w:t>
      </w:r>
      <w:r w:rsidR="00A67B6D" w:rsidRPr="00A67B6D">
        <w:rPr>
          <w:b/>
        </w:rPr>
        <w:t>.</w:t>
      </w:r>
      <w:r w:rsidR="002C2DC1">
        <w:rPr>
          <w:b/>
        </w:rPr>
        <w:t xml:space="preserve"> 221</w:t>
      </w:r>
      <w:r w:rsidR="00A67B6D">
        <w:rPr>
          <w:b/>
        </w:rPr>
        <w:t>,</w:t>
      </w:r>
      <w:r w:rsidR="002C2DC1">
        <w:rPr>
          <w:b/>
        </w:rPr>
        <w:t>8</w:t>
      </w:r>
      <w:r w:rsidR="00A67B6D">
        <w:rPr>
          <w:b/>
        </w:rPr>
        <w:t>0 kn</w:t>
      </w:r>
    </w:p>
    <w:p w:rsidRDefault="00A542E7" w:rsidP="00A542E7" w:rsidR="00A542E7" w:rsidRPr="00A67B6D">
      <w:pPr>
        <w:jc w:val="both"/>
        <w:rPr>
          <w:sz w:val="22"/>
          <w:szCs w:val="22"/>
        </w:rPr>
      </w:pPr>
      <w:r>
        <w:t>3.</w:t>
      </w:r>
      <w:r w:rsidRPr="00A67B6D">
        <w:rPr>
          <w:sz w:val="22"/>
          <w:szCs w:val="22"/>
        </w:rPr>
        <w:t>a.loko vožnja</w:t>
      </w:r>
      <w:r w:rsidR="00A67B6D">
        <w:rPr>
          <w:sz w:val="22"/>
          <w:szCs w:val="22"/>
        </w:rPr>
        <w:t>,Zgb</w:t>
      </w:r>
      <w:r w:rsidR="00B16568">
        <w:rPr>
          <w:sz w:val="22"/>
          <w:szCs w:val="22"/>
        </w:rPr>
        <w:t xml:space="preserve"> (trošak obavljanja radnji za potrebe stč</w:t>
      </w:r>
      <w:r w:rsidR="00A67B6D">
        <w:rPr>
          <w:sz w:val="22"/>
          <w:szCs w:val="22"/>
        </w:rPr>
        <w:t>.</w:t>
      </w:r>
      <w:r w:rsidR="00B16568">
        <w:rPr>
          <w:sz w:val="22"/>
          <w:szCs w:val="22"/>
        </w:rPr>
        <w:t>post).....</w:t>
      </w:r>
      <w:r w:rsidR="00A67B6D">
        <w:rPr>
          <w:sz w:val="22"/>
          <w:szCs w:val="22"/>
        </w:rPr>
        <w:t>....................</w:t>
      </w:r>
      <w:r w:rsidR="00005679" w:rsidRPr="00A67B6D">
        <w:rPr>
          <w:sz w:val="22"/>
          <w:szCs w:val="22"/>
        </w:rPr>
        <w:t>1</w:t>
      </w:r>
      <w:r w:rsidR="002C2DC1">
        <w:rPr>
          <w:sz w:val="22"/>
          <w:szCs w:val="22"/>
        </w:rPr>
        <w:t>39</w:t>
      </w:r>
      <w:r w:rsidR="00D7059D" w:rsidRPr="00A67B6D">
        <w:rPr>
          <w:sz w:val="22"/>
          <w:szCs w:val="22"/>
        </w:rPr>
        <w:t>,00 kn</w:t>
      </w:r>
    </w:p>
    <w:p w:rsidRDefault="005B367E" w:rsidP="005B367E" w:rsidR="005B367E" w:rsidRPr="00A67B6D">
      <w:pPr>
        <w:jc w:val="both"/>
        <w:rPr>
          <w:sz w:val="22"/>
          <w:szCs w:val="22"/>
          <w:lang w:val="pl-PL"/>
        </w:rPr>
      </w:pPr>
      <w:r w:rsidRPr="00A67B6D">
        <w:rPr>
          <w:sz w:val="22"/>
          <w:szCs w:val="22"/>
        </w:rPr>
        <w:t xml:space="preserve">      </w:t>
      </w:r>
      <w:r w:rsidRPr="00A67B6D">
        <w:rPr>
          <w:sz w:val="22"/>
          <w:szCs w:val="22"/>
          <w:lang w:val="pl-PL"/>
        </w:rPr>
        <w:t>17.9.18. TsZg, Petrinjska</w:t>
      </w:r>
      <w:r w:rsidR="002C2DC1">
        <w:rPr>
          <w:sz w:val="22"/>
          <w:szCs w:val="22"/>
          <w:lang w:val="pl-PL"/>
        </w:rPr>
        <w:t xml:space="preserve"> ul., pisarnica, uvid u spis, 16</w:t>
      </w:r>
      <w:r w:rsidRPr="00A67B6D">
        <w:rPr>
          <w:sz w:val="22"/>
          <w:szCs w:val="22"/>
          <w:lang w:val="pl-PL"/>
        </w:rPr>
        <w:t>kmx2kn........................3</w:t>
      </w:r>
      <w:r w:rsidR="002C2DC1">
        <w:rPr>
          <w:sz w:val="22"/>
          <w:szCs w:val="22"/>
          <w:lang w:val="pl-PL"/>
        </w:rPr>
        <w:t>2</w:t>
      </w:r>
      <w:r w:rsidRPr="00A67B6D">
        <w:rPr>
          <w:sz w:val="22"/>
          <w:szCs w:val="22"/>
          <w:lang w:val="pl-PL"/>
        </w:rPr>
        <w:t>,00 kn</w:t>
      </w:r>
    </w:p>
    <w:p w:rsidRDefault="005B367E" w:rsidP="005B367E" w:rsidR="005B367E" w:rsidRPr="00A67B6D">
      <w:pPr>
        <w:jc w:val="both"/>
        <w:rPr>
          <w:sz w:val="22"/>
          <w:szCs w:val="22"/>
          <w:lang w:val="pl-PL"/>
        </w:rPr>
      </w:pPr>
      <w:r w:rsidRPr="00A67B6D">
        <w:rPr>
          <w:sz w:val="22"/>
          <w:szCs w:val="22"/>
          <w:lang w:val="pl-PL"/>
        </w:rPr>
        <w:t xml:space="preserve">      3.10.18. HZMO</w:t>
      </w:r>
      <w:r w:rsidR="002C2DC1">
        <w:rPr>
          <w:sz w:val="22"/>
          <w:szCs w:val="22"/>
          <w:lang w:val="pl-PL"/>
        </w:rPr>
        <w:t>, Tvrtkova, potvrda o zaposl, 17</w:t>
      </w:r>
      <w:r w:rsidRPr="00A67B6D">
        <w:rPr>
          <w:sz w:val="22"/>
          <w:szCs w:val="22"/>
          <w:lang w:val="pl-PL"/>
        </w:rPr>
        <w:t>kmx2kn..................................3</w:t>
      </w:r>
      <w:r w:rsidR="002C2DC1">
        <w:rPr>
          <w:sz w:val="22"/>
          <w:szCs w:val="22"/>
          <w:lang w:val="pl-PL"/>
        </w:rPr>
        <w:t>4</w:t>
      </w:r>
      <w:r w:rsidRPr="00A67B6D">
        <w:rPr>
          <w:sz w:val="22"/>
          <w:szCs w:val="22"/>
          <w:lang w:val="pl-PL"/>
        </w:rPr>
        <w:t>,00 kn</w:t>
      </w:r>
    </w:p>
    <w:p w:rsidRDefault="005B367E" w:rsidP="005B367E" w:rsidR="005B367E" w:rsidRPr="00A67B6D">
      <w:pPr>
        <w:jc w:val="both"/>
        <w:rPr>
          <w:sz w:val="22"/>
          <w:szCs w:val="22"/>
          <w:lang w:val="pl-PL"/>
        </w:rPr>
      </w:pPr>
      <w:r w:rsidRPr="00A67B6D">
        <w:rPr>
          <w:sz w:val="22"/>
          <w:szCs w:val="22"/>
          <w:lang w:val="pl-PL"/>
        </w:rPr>
        <w:t xml:space="preserve">      25.1.19. SKDD, Heinzlova ul</w:t>
      </w:r>
      <w:r w:rsidR="002C2DC1">
        <w:rPr>
          <w:sz w:val="22"/>
          <w:szCs w:val="22"/>
          <w:lang w:val="pl-PL"/>
        </w:rPr>
        <w:t>., potvrda o vrijedn.papirima, 18</w:t>
      </w:r>
      <w:r w:rsidRPr="00A67B6D">
        <w:rPr>
          <w:sz w:val="22"/>
          <w:szCs w:val="22"/>
          <w:lang w:val="pl-PL"/>
        </w:rPr>
        <w:t>kmx2kn+park...4</w:t>
      </w:r>
      <w:r w:rsidR="002C2DC1">
        <w:rPr>
          <w:sz w:val="22"/>
          <w:szCs w:val="22"/>
          <w:lang w:val="pl-PL"/>
        </w:rPr>
        <w:t>1</w:t>
      </w:r>
      <w:r w:rsidRPr="00A67B6D">
        <w:rPr>
          <w:sz w:val="22"/>
          <w:szCs w:val="22"/>
          <w:lang w:val="pl-PL"/>
        </w:rPr>
        <w:t>,00 kn</w:t>
      </w:r>
    </w:p>
    <w:p w:rsidRDefault="005B367E" w:rsidP="005B367E" w:rsidR="005B367E" w:rsidRPr="00A67B6D">
      <w:pPr>
        <w:jc w:val="both"/>
        <w:rPr>
          <w:sz w:val="22"/>
          <w:szCs w:val="22"/>
          <w:lang w:val="pl-PL"/>
        </w:rPr>
      </w:pPr>
      <w:r w:rsidRPr="00A67B6D">
        <w:rPr>
          <w:sz w:val="22"/>
          <w:szCs w:val="22"/>
          <w:lang w:val="pl-PL"/>
        </w:rPr>
        <w:t xml:space="preserve">      19.2.19. TsZG</w:t>
      </w:r>
      <w:r w:rsidR="002C2DC1">
        <w:rPr>
          <w:sz w:val="22"/>
          <w:szCs w:val="22"/>
          <w:lang w:val="pl-PL"/>
        </w:rPr>
        <w:t>,Petrinjska, isp.izvješt.roč.,15</w:t>
      </w:r>
      <w:r w:rsidRPr="00A67B6D">
        <w:rPr>
          <w:sz w:val="22"/>
          <w:szCs w:val="22"/>
          <w:lang w:val="pl-PL"/>
        </w:rPr>
        <w:t>kmx2kn.........</w:t>
      </w:r>
      <w:r w:rsidR="002C2DC1">
        <w:rPr>
          <w:sz w:val="22"/>
          <w:szCs w:val="22"/>
          <w:lang w:val="pl-PL"/>
        </w:rPr>
        <w:t xml:space="preserve">............................... </w:t>
      </w:r>
      <w:r w:rsidRPr="00A67B6D">
        <w:rPr>
          <w:sz w:val="22"/>
          <w:szCs w:val="22"/>
          <w:lang w:val="pl-PL"/>
        </w:rPr>
        <w:t>3</w:t>
      </w:r>
      <w:r w:rsidR="002C2DC1">
        <w:rPr>
          <w:sz w:val="22"/>
          <w:szCs w:val="22"/>
          <w:lang w:val="pl-PL"/>
        </w:rPr>
        <w:t>2</w:t>
      </w:r>
      <w:r w:rsidRPr="00A67B6D">
        <w:rPr>
          <w:sz w:val="22"/>
          <w:szCs w:val="22"/>
          <w:lang w:val="pl-PL"/>
        </w:rPr>
        <w:t>,00 kn</w:t>
      </w:r>
    </w:p>
    <w:p w:rsidRDefault="00005679" w:rsidP="00035019" w:rsidR="00035019" w:rsidRPr="00A67B6D">
      <w:pPr>
        <w:jc w:val="both"/>
        <w:rPr>
          <w:sz w:val="22"/>
          <w:szCs w:val="22"/>
        </w:rPr>
      </w:pPr>
      <w:r w:rsidRPr="00A67B6D">
        <w:rPr>
          <w:sz w:val="22"/>
          <w:szCs w:val="22"/>
        </w:rPr>
        <w:t>3.b.</w:t>
      </w:r>
      <w:r w:rsidR="00035019" w:rsidRPr="00A67B6D">
        <w:rPr>
          <w:sz w:val="22"/>
          <w:szCs w:val="22"/>
        </w:rPr>
        <w:t>Trošk.telef. i intern.</w:t>
      </w:r>
      <w:r w:rsidR="002C2DC1">
        <w:rPr>
          <w:sz w:val="22"/>
          <w:szCs w:val="22"/>
        </w:rPr>
        <w:t>jednokratno</w:t>
      </w:r>
      <w:r w:rsidR="00035019" w:rsidRPr="00A67B6D">
        <w:rPr>
          <w:sz w:val="22"/>
          <w:szCs w:val="22"/>
        </w:rPr>
        <w:t>, paušalno i razmjerno...</w:t>
      </w:r>
      <w:r w:rsidR="002C2DC1">
        <w:rPr>
          <w:sz w:val="22"/>
          <w:szCs w:val="22"/>
        </w:rPr>
        <w:t xml:space="preserve"> </w:t>
      </w:r>
      <w:r w:rsidR="00035019" w:rsidRPr="00A67B6D">
        <w:rPr>
          <w:sz w:val="22"/>
          <w:szCs w:val="22"/>
        </w:rPr>
        <w:t>..................................50,00 kn</w:t>
      </w:r>
    </w:p>
    <w:p w:rsidRDefault="00035019" w:rsidP="00A542E7" w:rsidR="00D7059D" w:rsidRPr="00A67B6D">
      <w:pPr>
        <w:jc w:val="both"/>
        <w:rPr>
          <w:sz w:val="22"/>
          <w:szCs w:val="22"/>
        </w:rPr>
      </w:pPr>
      <w:r w:rsidRPr="00A67B6D">
        <w:rPr>
          <w:sz w:val="22"/>
          <w:szCs w:val="22"/>
        </w:rPr>
        <w:t>3.c.</w:t>
      </w:r>
      <w:r w:rsidR="004412D8">
        <w:rPr>
          <w:sz w:val="22"/>
          <w:szCs w:val="22"/>
        </w:rPr>
        <w:t>F</w:t>
      </w:r>
      <w:r w:rsidR="00D7059D" w:rsidRPr="00A67B6D">
        <w:rPr>
          <w:sz w:val="22"/>
          <w:szCs w:val="22"/>
        </w:rPr>
        <w:t>otok</w:t>
      </w:r>
      <w:r w:rsidRPr="00A67B6D">
        <w:rPr>
          <w:sz w:val="22"/>
          <w:szCs w:val="22"/>
        </w:rPr>
        <w:t xml:space="preserve">opiranje dokumentacije i </w:t>
      </w:r>
      <w:r w:rsidR="00D7059D" w:rsidRPr="00A67B6D">
        <w:rPr>
          <w:sz w:val="22"/>
          <w:szCs w:val="22"/>
        </w:rPr>
        <w:t>poštarina</w:t>
      </w:r>
      <w:r w:rsidRPr="00A67B6D">
        <w:rPr>
          <w:sz w:val="22"/>
          <w:szCs w:val="22"/>
        </w:rPr>
        <w:t>............................................................</w:t>
      </w:r>
      <w:r w:rsidR="002C2DC1">
        <w:rPr>
          <w:sz w:val="22"/>
          <w:szCs w:val="22"/>
        </w:rPr>
        <w:t>32,80 kn</w:t>
      </w:r>
    </w:p>
    <w:p w:rsidRDefault="00652393" w:rsidP="00D84A50" w:rsidR="00652393" w:rsidRPr="00A67B6D">
      <w:pPr>
        <w:jc w:val="both"/>
        <w:rPr>
          <w:sz w:val="22"/>
          <w:szCs w:val="22"/>
          <w:lang w:val="pl-PL"/>
        </w:rPr>
      </w:pPr>
    </w:p>
    <w:p w:rsidRDefault="00A67B6D" w:rsidP="006C21BB" w:rsidR="00D84A50">
      <w:pPr>
        <w:jc w:val="both"/>
        <w:rPr>
          <w:lang w:val="pl-PL"/>
        </w:rPr>
      </w:pPr>
      <w:r>
        <w:rPr>
          <w:lang w:val="pl-PL"/>
        </w:rPr>
        <w:t>Nastavno na sve navedeno moli se donošenje</w:t>
      </w:r>
      <w:r w:rsidR="006C21BB">
        <w:rPr>
          <w:lang w:val="pl-PL"/>
        </w:rPr>
        <w:t xml:space="preserve"> </w:t>
      </w:r>
      <w:r>
        <w:rPr>
          <w:lang w:val="pl-PL"/>
        </w:rPr>
        <w:t>predmetnih rješenja.</w:t>
      </w:r>
    </w:p>
    <w:p w:rsidRDefault="009B52B8" w:rsidP="006C21BB" w:rsidR="009B52B8">
      <w:pPr>
        <w:jc w:val="both"/>
        <w:rPr>
          <w:lang w:val="pl-PL"/>
        </w:rPr>
      </w:pPr>
    </w:p>
    <w:p w:rsidRDefault="0085384A" w:rsidP="006C21BB" w:rsidR="0085384A">
      <w:pPr>
        <w:jc w:val="both"/>
        <w:rPr>
          <w:lang w:val="pl-PL"/>
        </w:rPr>
      </w:pPr>
      <w:r>
        <w:rPr>
          <w:lang w:val="pl-PL"/>
        </w:rPr>
        <w:t>U privitku dokumentacija troškova.</w:t>
      </w:r>
    </w:p>
    <w:p w:rsidRDefault="00990088" w:rsidP="00995AAF" w:rsidR="00990088">
      <w:pPr>
        <w:jc w:val="both"/>
        <w:rPr>
          <w:lang w:val="pl-PL"/>
        </w:rPr>
      </w:pPr>
    </w:p>
    <w:p w:rsidRDefault="00B71977" w:rsidP="004B0DAE" w:rsidR="00EF29AA">
      <w:pPr>
        <w:jc w:val="both"/>
      </w:pPr>
      <w:r>
        <w:t xml:space="preserve">U </w:t>
      </w:r>
      <w:r w:rsidR="009C5470">
        <w:t>Zagreb</w:t>
      </w:r>
      <w:r>
        <w:t xml:space="preserve">u, </w:t>
      </w:r>
      <w:r w:rsidR="008367B7">
        <w:t>2</w:t>
      </w:r>
      <w:r w:rsidR="00F57F25">
        <w:t>1</w:t>
      </w:r>
      <w:r w:rsidR="00EF29AA">
        <w:t xml:space="preserve">. </w:t>
      </w:r>
      <w:r w:rsidR="009B52B8">
        <w:t>ožujka</w:t>
      </w:r>
      <w:r w:rsidR="00EF29AA">
        <w:t xml:space="preserve"> </w:t>
      </w:r>
      <w:r w:rsidR="00E3553E">
        <w:t>201</w:t>
      </w:r>
      <w:r w:rsidR="00256251">
        <w:t>9</w:t>
      </w:r>
      <w:r>
        <w:t>.</w:t>
      </w:r>
      <w:r w:rsidR="00E3553E">
        <w:t xml:space="preserve"> g</w:t>
      </w:r>
      <w:r>
        <w:tab/>
      </w:r>
      <w:r w:rsidR="00A67B6D">
        <w:tab/>
      </w:r>
      <w:r w:rsidR="00A67B6D">
        <w:tab/>
      </w:r>
      <w:r w:rsidR="00A67B6D">
        <w:tab/>
        <w:t>Stečajni upravitelj: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A67B6D">
        <w:t>Matko Ljuban</w:t>
      </w:r>
      <w:r w:rsidR="00E220C9">
        <w:tab/>
      </w:r>
      <w:r>
        <w:tab/>
      </w:r>
      <w:r>
        <w:tab/>
      </w:r>
      <w:r>
        <w:tab/>
      </w:r>
      <w:r>
        <w:tab/>
      </w:r>
      <w:r>
        <w:tab/>
      </w:r>
      <w:r w:rsidR="00A67B6D"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</w:p>
    <w:sectPr w:rsidSect="00252347" w:rsidR="00EF29AA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A08" w:rsidR="00AA6A08">
      <w:r>
        <w:separator/>
      </w:r>
    </w:p>
  </w:endnote>
  <w:endnote w:id="0" w:type="continuationSeparator">
    <w:p w:rsidRDefault="00AA6A08" w:rsidR="00AA6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E42" w:rsidP="00742220" w:rsidR="00872E4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E42" w:rsidP="00F83CE8" w:rsidR="00872E4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E42" w:rsidP="00742220" w:rsidR="00872E4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A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72E42" w:rsidP="00F83CE8" w:rsidR="00872E4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A08" w:rsidR="00AA6A08">
      <w:r>
        <w:separator/>
      </w:r>
    </w:p>
  </w:footnote>
  <w:footnote w:id="0" w:type="continuationSeparator">
    <w:p w:rsidRDefault="00AA6A08" w:rsidR="00AA6A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27EC8"/>
    <w:multiLevelType w:val="hybridMultilevel"/>
    <w:tmpl w:val="093EE4F2"/>
    <w:lvl w:tplc="FAEE24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7B2424"/>
    <w:multiLevelType w:val="hybridMultilevel"/>
    <w:tmpl w:val="26F29E1A"/>
    <w:lvl w:tplc="DED2C77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B04150"/>
    <w:multiLevelType w:val="hybridMultilevel"/>
    <w:tmpl w:val="8C481878"/>
    <w:lvl w:tplc="33A833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305CFE"/>
    <w:multiLevelType w:val="hybridMultilevel"/>
    <w:tmpl w:val="20E6733C"/>
    <w:lvl w:tplc="241A8434" w:ilvl="0">
      <w:start w:val="3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AB1EAD"/>
    <w:multiLevelType w:val="hybridMultilevel"/>
    <w:tmpl w:val="3DDEB6EC"/>
    <w:lvl w:tplc="35100F1E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05679"/>
    <w:rsid w:val="0000769E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35019"/>
    <w:rsid w:val="00045376"/>
    <w:rsid w:val="000460D7"/>
    <w:rsid w:val="00050507"/>
    <w:rsid w:val="00051597"/>
    <w:rsid w:val="000538AC"/>
    <w:rsid w:val="000551BF"/>
    <w:rsid w:val="00055E37"/>
    <w:rsid w:val="00055E6E"/>
    <w:rsid w:val="00060268"/>
    <w:rsid w:val="00060410"/>
    <w:rsid w:val="00060871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87AE7"/>
    <w:rsid w:val="00087E9B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20DC"/>
    <w:rsid w:val="000D219A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176DF"/>
    <w:rsid w:val="001212F8"/>
    <w:rsid w:val="00122251"/>
    <w:rsid w:val="00124EDE"/>
    <w:rsid w:val="00124F51"/>
    <w:rsid w:val="00127DF5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3990"/>
    <w:rsid w:val="0015650C"/>
    <w:rsid w:val="00160414"/>
    <w:rsid w:val="0016278F"/>
    <w:rsid w:val="001629F7"/>
    <w:rsid w:val="00163BD5"/>
    <w:rsid w:val="00166129"/>
    <w:rsid w:val="001671EF"/>
    <w:rsid w:val="00171455"/>
    <w:rsid w:val="00173108"/>
    <w:rsid w:val="00173510"/>
    <w:rsid w:val="00173CC6"/>
    <w:rsid w:val="00177EA9"/>
    <w:rsid w:val="001815B6"/>
    <w:rsid w:val="00183526"/>
    <w:rsid w:val="001837B7"/>
    <w:rsid w:val="0018412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9E6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7C0"/>
    <w:rsid w:val="001F0965"/>
    <w:rsid w:val="001F1983"/>
    <w:rsid w:val="001F1F4E"/>
    <w:rsid w:val="001F248A"/>
    <w:rsid w:val="001F53CC"/>
    <w:rsid w:val="001F7A14"/>
    <w:rsid w:val="002023E2"/>
    <w:rsid w:val="0020323D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6D5F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55381"/>
    <w:rsid w:val="00256251"/>
    <w:rsid w:val="00264D03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518"/>
    <w:rsid w:val="002A1919"/>
    <w:rsid w:val="002A3301"/>
    <w:rsid w:val="002A3794"/>
    <w:rsid w:val="002A38E4"/>
    <w:rsid w:val="002A7287"/>
    <w:rsid w:val="002B7549"/>
    <w:rsid w:val="002B791D"/>
    <w:rsid w:val="002C260A"/>
    <w:rsid w:val="002C2DC1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1CA7"/>
    <w:rsid w:val="002E3B38"/>
    <w:rsid w:val="002E5953"/>
    <w:rsid w:val="002E6891"/>
    <w:rsid w:val="002E6B9E"/>
    <w:rsid w:val="002E7AE5"/>
    <w:rsid w:val="002F0613"/>
    <w:rsid w:val="002F0DD8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313C"/>
    <w:rsid w:val="003072AE"/>
    <w:rsid w:val="003108DC"/>
    <w:rsid w:val="003126E1"/>
    <w:rsid w:val="0031549C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276B"/>
    <w:rsid w:val="00352A89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A61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AAC"/>
    <w:rsid w:val="003D5CD1"/>
    <w:rsid w:val="003E0B1F"/>
    <w:rsid w:val="003E3DD3"/>
    <w:rsid w:val="003E5298"/>
    <w:rsid w:val="003E611B"/>
    <w:rsid w:val="003E6DEF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AE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34106"/>
    <w:rsid w:val="004412D8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A7A90"/>
    <w:rsid w:val="004B0DAE"/>
    <w:rsid w:val="004B0DCD"/>
    <w:rsid w:val="004B1BB4"/>
    <w:rsid w:val="004B2E5C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3795"/>
    <w:rsid w:val="004D5803"/>
    <w:rsid w:val="004D64BC"/>
    <w:rsid w:val="004D6EE8"/>
    <w:rsid w:val="004D74B8"/>
    <w:rsid w:val="004E1441"/>
    <w:rsid w:val="004E3010"/>
    <w:rsid w:val="004E3512"/>
    <w:rsid w:val="004E731F"/>
    <w:rsid w:val="004F2B29"/>
    <w:rsid w:val="004F3BA9"/>
    <w:rsid w:val="004F5B10"/>
    <w:rsid w:val="004F5EAA"/>
    <w:rsid w:val="004F64CB"/>
    <w:rsid w:val="004F67C4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6566"/>
    <w:rsid w:val="00531C0D"/>
    <w:rsid w:val="00531C5C"/>
    <w:rsid w:val="005326C8"/>
    <w:rsid w:val="00532F3A"/>
    <w:rsid w:val="0053314A"/>
    <w:rsid w:val="0053455F"/>
    <w:rsid w:val="005349F2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1E61"/>
    <w:rsid w:val="005626C1"/>
    <w:rsid w:val="00562DAD"/>
    <w:rsid w:val="005647DA"/>
    <w:rsid w:val="005651C3"/>
    <w:rsid w:val="00565473"/>
    <w:rsid w:val="00565640"/>
    <w:rsid w:val="0056640F"/>
    <w:rsid w:val="00566DB3"/>
    <w:rsid w:val="00570119"/>
    <w:rsid w:val="00572B70"/>
    <w:rsid w:val="00573DD1"/>
    <w:rsid w:val="005762E4"/>
    <w:rsid w:val="00576CF7"/>
    <w:rsid w:val="005850B1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B26"/>
    <w:rsid w:val="005A5CFA"/>
    <w:rsid w:val="005A73A1"/>
    <w:rsid w:val="005B1AE5"/>
    <w:rsid w:val="005B367E"/>
    <w:rsid w:val="005B69EC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1F46"/>
    <w:rsid w:val="00642525"/>
    <w:rsid w:val="00647CE1"/>
    <w:rsid w:val="0065208C"/>
    <w:rsid w:val="00652393"/>
    <w:rsid w:val="0065358A"/>
    <w:rsid w:val="00653C42"/>
    <w:rsid w:val="00660AF6"/>
    <w:rsid w:val="006615BD"/>
    <w:rsid w:val="00670490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067D"/>
    <w:rsid w:val="006927B7"/>
    <w:rsid w:val="00692B85"/>
    <w:rsid w:val="00693641"/>
    <w:rsid w:val="006955C7"/>
    <w:rsid w:val="00696B3D"/>
    <w:rsid w:val="00697235"/>
    <w:rsid w:val="00697AE5"/>
    <w:rsid w:val="006A0369"/>
    <w:rsid w:val="006A0A8B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21BB"/>
    <w:rsid w:val="006C3AE5"/>
    <w:rsid w:val="006C49C6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009A"/>
    <w:rsid w:val="006E40A1"/>
    <w:rsid w:val="006E44B7"/>
    <w:rsid w:val="006E4FBA"/>
    <w:rsid w:val="006E5BA6"/>
    <w:rsid w:val="006E7EDD"/>
    <w:rsid w:val="006F003B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3727B"/>
    <w:rsid w:val="00740BF0"/>
    <w:rsid w:val="00741EF8"/>
    <w:rsid w:val="00742220"/>
    <w:rsid w:val="007452A2"/>
    <w:rsid w:val="0074600E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BE8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3CCE"/>
    <w:rsid w:val="00784316"/>
    <w:rsid w:val="00790880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01E"/>
    <w:rsid w:val="007E1538"/>
    <w:rsid w:val="007E20E7"/>
    <w:rsid w:val="007E3115"/>
    <w:rsid w:val="007E392A"/>
    <w:rsid w:val="007E50B7"/>
    <w:rsid w:val="007F0D2D"/>
    <w:rsid w:val="007F270F"/>
    <w:rsid w:val="007F291F"/>
    <w:rsid w:val="008033E4"/>
    <w:rsid w:val="008045A1"/>
    <w:rsid w:val="00806BF0"/>
    <w:rsid w:val="0081074E"/>
    <w:rsid w:val="0081100B"/>
    <w:rsid w:val="008111F6"/>
    <w:rsid w:val="00814EEE"/>
    <w:rsid w:val="00816187"/>
    <w:rsid w:val="008214E4"/>
    <w:rsid w:val="008217A0"/>
    <w:rsid w:val="00823866"/>
    <w:rsid w:val="00825992"/>
    <w:rsid w:val="00825F64"/>
    <w:rsid w:val="00826133"/>
    <w:rsid w:val="00826989"/>
    <w:rsid w:val="00827DF5"/>
    <w:rsid w:val="00830C49"/>
    <w:rsid w:val="008313CB"/>
    <w:rsid w:val="00832915"/>
    <w:rsid w:val="00834AAE"/>
    <w:rsid w:val="008367B7"/>
    <w:rsid w:val="008378F2"/>
    <w:rsid w:val="00840015"/>
    <w:rsid w:val="00842F43"/>
    <w:rsid w:val="0084324E"/>
    <w:rsid w:val="00843EC5"/>
    <w:rsid w:val="00844501"/>
    <w:rsid w:val="00845C76"/>
    <w:rsid w:val="008468FA"/>
    <w:rsid w:val="00846C4B"/>
    <w:rsid w:val="008477B4"/>
    <w:rsid w:val="00851816"/>
    <w:rsid w:val="00852734"/>
    <w:rsid w:val="0085384A"/>
    <w:rsid w:val="00854AD0"/>
    <w:rsid w:val="008565E0"/>
    <w:rsid w:val="008579ED"/>
    <w:rsid w:val="00860ED1"/>
    <w:rsid w:val="00863D3E"/>
    <w:rsid w:val="00863FE5"/>
    <w:rsid w:val="0086640D"/>
    <w:rsid w:val="00867B91"/>
    <w:rsid w:val="00872E42"/>
    <w:rsid w:val="00872E73"/>
    <w:rsid w:val="00873B6D"/>
    <w:rsid w:val="00873D51"/>
    <w:rsid w:val="00874360"/>
    <w:rsid w:val="0087562E"/>
    <w:rsid w:val="008756E5"/>
    <w:rsid w:val="00881E6D"/>
    <w:rsid w:val="008838F5"/>
    <w:rsid w:val="00884C96"/>
    <w:rsid w:val="0088667A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3031"/>
    <w:rsid w:val="008F64DE"/>
    <w:rsid w:val="008F76F9"/>
    <w:rsid w:val="0090036B"/>
    <w:rsid w:val="00901078"/>
    <w:rsid w:val="00901FA2"/>
    <w:rsid w:val="00902925"/>
    <w:rsid w:val="00903ED8"/>
    <w:rsid w:val="00904398"/>
    <w:rsid w:val="009047DD"/>
    <w:rsid w:val="00904E22"/>
    <w:rsid w:val="0090522A"/>
    <w:rsid w:val="00905CA4"/>
    <w:rsid w:val="009061F4"/>
    <w:rsid w:val="00910FF5"/>
    <w:rsid w:val="0091121B"/>
    <w:rsid w:val="00911D08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3B74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5A12"/>
    <w:rsid w:val="00986547"/>
    <w:rsid w:val="00990088"/>
    <w:rsid w:val="0099214A"/>
    <w:rsid w:val="00992D3F"/>
    <w:rsid w:val="00995AA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2B8"/>
    <w:rsid w:val="009B5B92"/>
    <w:rsid w:val="009B5F28"/>
    <w:rsid w:val="009B6FA9"/>
    <w:rsid w:val="009B72C7"/>
    <w:rsid w:val="009C0C14"/>
    <w:rsid w:val="009C114F"/>
    <w:rsid w:val="009C1876"/>
    <w:rsid w:val="009C2E51"/>
    <w:rsid w:val="009C5470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39DE"/>
    <w:rsid w:val="00A148E9"/>
    <w:rsid w:val="00A16AB5"/>
    <w:rsid w:val="00A21001"/>
    <w:rsid w:val="00A213AB"/>
    <w:rsid w:val="00A21A24"/>
    <w:rsid w:val="00A21B30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42E7"/>
    <w:rsid w:val="00A5590F"/>
    <w:rsid w:val="00A57234"/>
    <w:rsid w:val="00A61917"/>
    <w:rsid w:val="00A66CB9"/>
    <w:rsid w:val="00A679F3"/>
    <w:rsid w:val="00A67B6D"/>
    <w:rsid w:val="00A72C76"/>
    <w:rsid w:val="00A74EB8"/>
    <w:rsid w:val="00A764AA"/>
    <w:rsid w:val="00A7798E"/>
    <w:rsid w:val="00A800C9"/>
    <w:rsid w:val="00A80E49"/>
    <w:rsid w:val="00A81636"/>
    <w:rsid w:val="00A82E36"/>
    <w:rsid w:val="00A83A23"/>
    <w:rsid w:val="00A843BC"/>
    <w:rsid w:val="00A84428"/>
    <w:rsid w:val="00A8537C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6F4"/>
    <w:rsid w:val="00A97E4B"/>
    <w:rsid w:val="00AA51A8"/>
    <w:rsid w:val="00AA56F6"/>
    <w:rsid w:val="00AA69C5"/>
    <w:rsid w:val="00AA6A08"/>
    <w:rsid w:val="00AA7472"/>
    <w:rsid w:val="00AA7997"/>
    <w:rsid w:val="00AB0919"/>
    <w:rsid w:val="00AB5B34"/>
    <w:rsid w:val="00AB618F"/>
    <w:rsid w:val="00AB7203"/>
    <w:rsid w:val="00AB778C"/>
    <w:rsid w:val="00AC0B6B"/>
    <w:rsid w:val="00AC0D06"/>
    <w:rsid w:val="00AC1178"/>
    <w:rsid w:val="00AC245C"/>
    <w:rsid w:val="00AC28EB"/>
    <w:rsid w:val="00AC3B8A"/>
    <w:rsid w:val="00AC56ED"/>
    <w:rsid w:val="00AC6212"/>
    <w:rsid w:val="00AC64FC"/>
    <w:rsid w:val="00AC7A7C"/>
    <w:rsid w:val="00AD5744"/>
    <w:rsid w:val="00AE1DFD"/>
    <w:rsid w:val="00AE2193"/>
    <w:rsid w:val="00AE2895"/>
    <w:rsid w:val="00AE4E49"/>
    <w:rsid w:val="00AE50D5"/>
    <w:rsid w:val="00AE5711"/>
    <w:rsid w:val="00AE5B8E"/>
    <w:rsid w:val="00AE6144"/>
    <w:rsid w:val="00AE6405"/>
    <w:rsid w:val="00AF00E0"/>
    <w:rsid w:val="00AF0207"/>
    <w:rsid w:val="00AF150A"/>
    <w:rsid w:val="00AF15E8"/>
    <w:rsid w:val="00B02FA9"/>
    <w:rsid w:val="00B03BE0"/>
    <w:rsid w:val="00B06D14"/>
    <w:rsid w:val="00B100F0"/>
    <w:rsid w:val="00B13EBF"/>
    <w:rsid w:val="00B16568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5BE8"/>
    <w:rsid w:val="00B466A6"/>
    <w:rsid w:val="00B46B28"/>
    <w:rsid w:val="00B46E76"/>
    <w:rsid w:val="00B46EE4"/>
    <w:rsid w:val="00B4733B"/>
    <w:rsid w:val="00B506B9"/>
    <w:rsid w:val="00B50817"/>
    <w:rsid w:val="00B515F6"/>
    <w:rsid w:val="00B51D0C"/>
    <w:rsid w:val="00B52C41"/>
    <w:rsid w:val="00B55040"/>
    <w:rsid w:val="00B56D17"/>
    <w:rsid w:val="00B56EB4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AA1"/>
    <w:rsid w:val="00B77C4C"/>
    <w:rsid w:val="00B80111"/>
    <w:rsid w:val="00B807BA"/>
    <w:rsid w:val="00B8229F"/>
    <w:rsid w:val="00B84CD4"/>
    <w:rsid w:val="00B859DB"/>
    <w:rsid w:val="00B86AF4"/>
    <w:rsid w:val="00B87D47"/>
    <w:rsid w:val="00B90646"/>
    <w:rsid w:val="00B92D7F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3E8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0046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BF0"/>
    <w:rsid w:val="00C75F76"/>
    <w:rsid w:val="00C81D4C"/>
    <w:rsid w:val="00C84BCC"/>
    <w:rsid w:val="00C903BE"/>
    <w:rsid w:val="00C907EA"/>
    <w:rsid w:val="00C90910"/>
    <w:rsid w:val="00C92D9C"/>
    <w:rsid w:val="00C93F64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08B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E43E0"/>
    <w:rsid w:val="00CE5995"/>
    <w:rsid w:val="00CF1373"/>
    <w:rsid w:val="00CF3EBB"/>
    <w:rsid w:val="00CF424F"/>
    <w:rsid w:val="00CF4DF2"/>
    <w:rsid w:val="00CF4FA9"/>
    <w:rsid w:val="00CF5ADC"/>
    <w:rsid w:val="00CF6A2D"/>
    <w:rsid w:val="00CF780B"/>
    <w:rsid w:val="00D03A78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67DC3"/>
    <w:rsid w:val="00D7059D"/>
    <w:rsid w:val="00D74265"/>
    <w:rsid w:val="00D7577E"/>
    <w:rsid w:val="00D75D31"/>
    <w:rsid w:val="00D771E1"/>
    <w:rsid w:val="00D802BE"/>
    <w:rsid w:val="00D82289"/>
    <w:rsid w:val="00D823D1"/>
    <w:rsid w:val="00D8440F"/>
    <w:rsid w:val="00D84A50"/>
    <w:rsid w:val="00D85F02"/>
    <w:rsid w:val="00D8651A"/>
    <w:rsid w:val="00D867D2"/>
    <w:rsid w:val="00D879D0"/>
    <w:rsid w:val="00D917D0"/>
    <w:rsid w:val="00D92EA7"/>
    <w:rsid w:val="00D93A53"/>
    <w:rsid w:val="00D94A2A"/>
    <w:rsid w:val="00D94A72"/>
    <w:rsid w:val="00DA118B"/>
    <w:rsid w:val="00DA44FD"/>
    <w:rsid w:val="00DA472A"/>
    <w:rsid w:val="00DA4BFE"/>
    <w:rsid w:val="00DA5427"/>
    <w:rsid w:val="00DB0D17"/>
    <w:rsid w:val="00DB248C"/>
    <w:rsid w:val="00DB3F50"/>
    <w:rsid w:val="00DC06EF"/>
    <w:rsid w:val="00DC1114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E78C5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553E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9AA"/>
    <w:rsid w:val="00EF2C10"/>
    <w:rsid w:val="00EF3CE4"/>
    <w:rsid w:val="00EF3F54"/>
    <w:rsid w:val="00EF7F8A"/>
    <w:rsid w:val="00F01042"/>
    <w:rsid w:val="00F01FFE"/>
    <w:rsid w:val="00F0232A"/>
    <w:rsid w:val="00F024FB"/>
    <w:rsid w:val="00F03585"/>
    <w:rsid w:val="00F0555E"/>
    <w:rsid w:val="00F057B6"/>
    <w:rsid w:val="00F05D8C"/>
    <w:rsid w:val="00F06B15"/>
    <w:rsid w:val="00F075C9"/>
    <w:rsid w:val="00F120DD"/>
    <w:rsid w:val="00F15A61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1DC2"/>
    <w:rsid w:val="00F35868"/>
    <w:rsid w:val="00F361B6"/>
    <w:rsid w:val="00F37AA4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569B4"/>
    <w:rsid w:val="00F57F25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35D4"/>
    <w:rsid w:val="00F9418F"/>
    <w:rsid w:val="00F9594F"/>
    <w:rsid w:val="00FA1EE4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5F1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0275"/>
    <w:rsid w:val="00FE1117"/>
    <w:rsid w:val="00FE1DCA"/>
    <w:rsid w:val="00FE41A9"/>
    <w:rsid w:val="00FE4621"/>
    <w:rsid w:val="00FE4A5B"/>
    <w:rsid w:val="00FE54DC"/>
    <w:rsid w:val="00FE6197"/>
    <w:rsid w:val="00FE7F4E"/>
    <w:rsid w:val="00FF1883"/>
    <w:rsid w:val="00FF2B4C"/>
    <w:rsid w:val="00FF33FC"/>
    <w:rsid w:val="00FF3925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76D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customStyle="true" w:styleId="Naslov2Char" w:type="character">
    <w:name w:val="Naslov 2 Char"/>
    <w:basedOn w:val="Zadanifontodlomka"/>
    <w:link w:val="Naslov2"/>
    <w:semiHidden/>
    <w:rsid w:val="001176D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D5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76D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customStyle="1" w:styleId="Naslov2Char" w:type="character">
    <w:name w:val="Naslov 2 Char"/>
    <w:basedOn w:val="Zadanifontodlomka"/>
    <w:link w:val="Naslov2"/>
    <w:semiHidden/>
    <w:rsid w:val="001176D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D5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77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6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91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2105</properties:Characters>
  <properties:Lines>61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Nadležni trgovački sud:     TRGOVAČKI SUD U VARAŽDINU</vt:lpstr>
      <vt:lpstr>Nadležni trgovački sud:     TRGOVAČKI SUD U VARAŽDINU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2019-04-03T07:40:00Z</dcterms:created>
  <dc:creator>Revisio</dc:creator>
  <cp:lastModifiedBy>Vinka Mihalinčić</cp:lastModifiedBy>
  <cp:lastPrinted>2016-03-22T06:46:00Z</cp:lastPrinted>
  <dcterms:modified xmlns:xsi="http://www.w3.org/2001/XMLSchema-instance" xsi:type="dcterms:W3CDTF">2019-04-03T07:41:00Z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St-6049/2016-32 / Podnesak - Podnesak (prijedl.nagr.i trošk.20.3.19_.docx)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