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1526" w14:paraId="a2a1526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5618F9">
        <w:t>29. studenog</w:t>
      </w:r>
      <w:r w:rsidR="0082107F">
        <w:t xml:space="preserve"> </w:t>
      </w:r>
      <w:r w:rsidR="00FD4332">
        <w:t>2017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7069E7">
        <w:rPr>
          <w:b/>
        </w:rPr>
        <w:t>d</w:t>
      </w:r>
      <w:r w:rsidR="005618F9">
        <w:rPr>
          <w:b/>
        </w:rPr>
        <w:t>eseto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5618F9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18. siječnja 2018</w:t>
      </w:r>
      <w:r w:rsidR="00A23501" w:rsidRPr="002F7C35">
        <w:rPr>
          <w:b/>
          <w:u w:val="single"/>
        </w:rPr>
        <w:t xml:space="preserve">. godine u </w:t>
      </w:r>
      <w:r w:rsidR="00183D6D">
        <w:rPr>
          <w:b/>
          <w:u w:val="single"/>
        </w:rPr>
        <w:t>11</w:t>
      </w:r>
      <w:r w:rsidR="00A23501" w:rsidRPr="002F7C35">
        <w:rPr>
          <w:b/>
          <w:u w:val="single"/>
        </w:rPr>
        <w:t>,</w:t>
      </w:r>
      <w:r w:rsidR="002B5645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5618F9">
        <w:rPr>
          <w:b/>
          <w:u w:val="single"/>
        </w:rPr>
        <w:t>728.000,00</w:t>
      </w:r>
      <w:r w:rsidR="00831A03" w:rsidRPr="00F51587">
        <w:rPr>
          <w:b/>
          <w:u w:val="single"/>
        </w:rPr>
        <w:t xml:space="preserve">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>10 % utvrđene vrijednosti</w:t>
      </w:r>
      <w:r w:rsidRPr="002048C5">
        <w:t xml:space="preserve">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</w:t>
      </w:r>
      <w:r w:rsidRPr="002048C5">
        <w:lastRenderedPageBreak/>
        <w:t xml:space="preserve">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5618F9">
        <w:t xml:space="preserve">29. studenog </w:t>
      </w:r>
      <w:r w:rsidR="002E3A57">
        <w:t xml:space="preserve"> </w:t>
      </w:r>
      <w:r w:rsidR="00FD4332">
        <w:t>2017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057EFC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057EFC" w:rsidR="00057E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57EFC" w:rsidP="00057EFC" w:rsidR="00057EFC">
      <w:pPr>
        <w:ind w:firstLine="708" w:left="5664"/>
      </w:pPr>
      <w:r>
        <w:t>Vinka Mihalinčić</w:t>
      </w:r>
    </w:p>
    <w:p w:rsidRDefault="00622282" w:rsidP="00057EFC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EFC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F62238">
      <w:t>422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F62238">
      <w:t>422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7EFC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3489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7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E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E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E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E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7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E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E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E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E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956</properties:Words>
  <properties:Characters>5136</properties:Characters>
  <properties:Lines>147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2017-11-29T12:16:00Z</dcterms:created>
  <dc:creator>BISERKA CALIC</dc:creator>
  <cp:lastModifiedBy>Vinka Mihalinčić</cp:lastModifiedBy>
  <cp:lastPrinted>2016-09-02T11:07:00Z</cp:lastPrinted>
  <dcterms:modified xmlns:xsi="http://www.w3.org/2001/XMLSchema-instance" xsi:type="dcterms:W3CDTF">2017-11-29T13:50:00Z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