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b739" w14:paraId="04fb739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E91D04" w:rsidR="00AA5237" w:rsidRPr="008C3132">
      <w:r w:rsidRPr="008C3132">
        <w:t>REPUBLIKA HRVATSKA</w:t>
      </w:r>
    </w:p>
    <w:p w:rsidRDefault="00AA5237" w:rsidP="00E91D04" w:rsidR="00AA5237">
      <w:r w:rsidRPr="008C3132">
        <w:t>TRGOVAČKI SUD U ZADRU</w:t>
      </w:r>
    </w:p>
    <w:p w:rsidRDefault="006634BC" w:rsidP="00E91D04" w:rsidR="00AA5237">
      <w:r>
        <w:t xml:space="preserve">Zadar, </w:t>
      </w:r>
      <w:r w:rsidR="00AA5237">
        <w:t>Dr. Franje Tuđmana 35</w:t>
      </w:r>
    </w:p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146059" w:rsidRPr="00146059">
        <w:t>po sudskom savjetniku Krešimiru Torbarini</w:t>
      </w:r>
      <w:r w:rsidR="00146059">
        <w:t>,</w:t>
      </w:r>
      <w:r>
        <w:t xml:space="preserve"> povodom zahtjeva</w:t>
      </w:r>
      <w:r w:rsidRPr="00386298">
        <w:t xml:space="preserve"> </w:t>
      </w:r>
      <w:r>
        <w:t>Financijske agencije</w:t>
      </w:r>
      <w:r w:rsidR="00146059" w:rsidRPr="00146059">
        <w:t xml:space="preserve"> Regionalnog centra Rijeka, Podružnice Pula,  Giardini 5</w:t>
      </w:r>
      <w:r w:rsidR="00146059">
        <w:t xml:space="preserve">, </w:t>
      </w:r>
      <w:r>
        <w:t xml:space="preserve">od </w:t>
      </w:r>
      <w:r w:rsidR="00724163">
        <w:t>1</w:t>
      </w:r>
      <w:r w:rsidR="00146059">
        <w:t>8</w:t>
      </w:r>
      <w:r w:rsidR="00C572D2">
        <w:t xml:space="preserve">. </w:t>
      </w:r>
      <w:r w:rsidR="00DD6F15">
        <w:t>veljače</w:t>
      </w:r>
      <w:r w:rsidR="00C572D2">
        <w:t xml:space="preserve"> 2016</w:t>
      </w:r>
      <w:r>
        <w:t>. za provedbu skraćenoga stečajnog</w:t>
      </w:r>
      <w:r w:rsidR="007B6A31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146059" w:rsidRPr="00146059">
        <w:t>FUNDACIJA MIROSLAV ŠUTEJ sa sjedištem u Motovunu, Gradaziol 42, OIB: 86361996259</w:t>
      </w:r>
      <w:r w:rsidR="00597EAD">
        <w:t>,</w:t>
      </w:r>
      <w:r w:rsidR="00A01095">
        <w:t xml:space="preserve"> </w:t>
      </w:r>
      <w:r w:rsidR="00146059">
        <w:t>4</w:t>
      </w:r>
      <w:r w:rsidR="003825AE">
        <w:t xml:space="preserve">. </w:t>
      </w:r>
      <w:r w:rsidR="00146059">
        <w:t>siječnja</w:t>
      </w:r>
      <w:r w:rsidR="003825AE">
        <w:t xml:space="preserve"> </w:t>
      </w:r>
      <w:r w:rsidR="00146059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146059" w:rsidRPr="00146059">
        <w:t xml:space="preserve">FUNDACIJA MIROSLAV ŠUTEJ sa sjedištem u Motovunu, </w:t>
      </w:r>
      <w:r w:rsidR="001266EA">
        <w:t xml:space="preserve"> </w:t>
      </w:r>
      <w:r w:rsidR="00146059" w:rsidRPr="00146059">
        <w:t>Gradaziol 42, OIB: 86361996259</w:t>
      </w:r>
      <w:r w:rsidR="00E91D04">
        <w:t xml:space="preserve"> </w:t>
      </w:r>
      <w:r w:rsidR="00DD6F15">
        <w:t xml:space="preserve"> </w:t>
      </w:r>
      <w:r>
        <w:t xml:space="preserve">s danom </w:t>
      </w:r>
      <w:r w:rsidR="00146059" w:rsidRPr="00146059">
        <w:t xml:space="preserve">4. siječnja </w:t>
      </w:r>
      <w:r w:rsidR="00146059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3825AE" w:rsidRPr="00E91D04">
        <w:t>1</w:t>
      </w:r>
      <w:r w:rsidR="00DD6F15" w:rsidRPr="00E91D04">
        <w:t>3</w:t>
      </w:r>
      <w:r w:rsidR="003825AE" w:rsidRPr="00E91D04">
        <w:t>,</w:t>
      </w:r>
      <w:r w:rsidR="004F3785">
        <w:t>50</w:t>
      </w:r>
      <w:r w:rsidR="003825AE" w:rsidRPr="00E91D04">
        <w:t xml:space="preserve"> </w:t>
      </w:r>
      <w:r w:rsidR="003825AE">
        <w:t>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DD6F15" w:rsidR="00DD6F15" w:rsidRPr="00E91D04">
      <w:pPr>
        <w:pStyle w:val="Odlomakpopisa"/>
        <w:spacing w:lineRule="atLeast" w:line="240"/>
        <w:rPr>
          <w:rFonts w:eastAsia="Calibri"/>
          <w:lang w:eastAsia="en-US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E91D04" w:rsidRPr="00E91D04">
        <w:rPr>
          <w:rFonts w:eastAsia="Calibri"/>
          <w:lang w:eastAsia="en-US"/>
        </w:rPr>
        <w:t xml:space="preserve">Nada </w:t>
      </w:r>
      <w:r w:rsidR="00DD6F15" w:rsidRPr="00E91D04">
        <w:rPr>
          <w:rFonts w:eastAsia="Calibri"/>
          <w:lang w:eastAsia="en-US"/>
        </w:rPr>
        <w:t>Mikulandra iz Bilic</w:t>
      </w:r>
      <w:r w:rsidR="00E91D04" w:rsidRPr="00E91D04">
        <w:rPr>
          <w:rFonts w:eastAsia="Calibri"/>
          <w:lang w:eastAsia="en-US"/>
        </w:rPr>
        <w:t>a</w:t>
      </w:r>
      <w:r w:rsidR="00DD6F15" w:rsidRPr="00E91D04">
        <w:rPr>
          <w:rFonts w:eastAsia="Calibri"/>
          <w:lang w:eastAsia="en-US"/>
        </w:rPr>
        <w:t xml:space="preserve">, Stubalj 238, </w:t>
      </w:r>
    </w:p>
    <w:p w:rsidRDefault="00DD6F15" w:rsidP="00DD6F15" w:rsidR="00DD6F15" w:rsidRPr="00E91D04">
      <w:pPr>
        <w:spacing w:lineRule="atLeast" w:line="240"/>
        <w:rPr>
          <w:rFonts w:eastAsia="Calibri"/>
          <w:lang w:eastAsia="en-US"/>
        </w:rPr>
      </w:pPr>
      <w:r w:rsidRPr="00E91D04">
        <w:rPr>
          <w:rFonts w:eastAsia="Calibri"/>
          <w:lang w:eastAsia="en-US"/>
        </w:rPr>
        <w:t>OIB: 01343352417.</w:t>
      </w:r>
    </w:p>
    <w:p w:rsidRDefault="003A5C17" w:rsidP="00DD6F15" w:rsidR="003A5C17">
      <w:pPr>
        <w:pStyle w:val="Odlomakpopisa"/>
        <w:spacing w:lineRule="atLeast" w:line="240"/>
        <w:rPr>
          <w:b/>
        </w:rPr>
      </w:pPr>
    </w:p>
    <w:p w:rsidRDefault="007C62EB" w:rsidP="00E91D04" w:rsidR="00146059">
      <w:pPr>
        <w:pStyle w:val="Odlomakpopisa"/>
        <w:spacing w:lineRule="auto" w:line="276" w:after="200"/>
        <w:ind w:firstLine="708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146059" w:rsidRPr="00146059">
        <w:t>FUNDACIJA MIROSLAV ŠUTEJ sa sjedištem u Motovunu, Gradaziol 42, OIB: 86361996259</w:t>
      </w:r>
      <w:r w:rsidR="00E91D04">
        <w:t>.</w:t>
      </w:r>
    </w:p>
    <w:p w:rsidRDefault="00146059" w:rsidP="00146059" w:rsidR="00146059">
      <w:pPr>
        <w:pStyle w:val="Odlomakpopisa"/>
        <w:spacing w:lineRule="auto" w:line="276" w:after="200"/>
        <w:ind w:firstLine="720" w:left="0"/>
        <w:jc w:val="both"/>
      </w:pPr>
    </w:p>
    <w:p w:rsidRDefault="007C62EB" w:rsidP="00E91D04" w:rsidR="00C81F50">
      <w:pPr>
        <w:pStyle w:val="Odlomakpopisa"/>
        <w:spacing w:lineRule="auto" w:line="276" w:after="200"/>
        <w:ind w:firstLine="720" w:left="0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</w:t>
      </w:r>
      <w:r w:rsidR="007B6A31">
        <w:t>a</w:t>
      </w:r>
      <w:r w:rsidRPr="002B5AAE">
        <w:t xml:space="preserve">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E91D04" w:rsidR="007B6A3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 w:rsidR="00146059" w:rsidRPr="00146059">
        <w:t>Regionalnog centra Rijek</w:t>
      </w:r>
      <w:r w:rsidR="00146059">
        <w:t xml:space="preserve">a, Podružnice Pula, </w:t>
      </w:r>
      <w:r w:rsidR="00DD5088">
        <w:t xml:space="preserve">je podnijela ovom sudu </w:t>
      </w:r>
      <w:r w:rsidR="00146059">
        <w:t>18</w:t>
      </w:r>
      <w:r w:rsidR="00C572D2">
        <w:t xml:space="preserve">. </w:t>
      </w:r>
      <w:r w:rsidR="00DD6F15">
        <w:t>veljače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</w:t>
      </w:r>
      <w:r w:rsidR="007B6A31">
        <w:t>a</w:t>
      </w:r>
      <w:r w:rsidR="00193657" w:rsidRPr="002B5AAE">
        <w:t xml:space="preserve">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9567A">
        <w:t>1. rujna 2015</w:t>
      </w:r>
      <w:r w:rsidR="00193657" w:rsidRPr="00D75141">
        <w:t>.</w:t>
      </w:r>
      <w:r w:rsidR="00193657" w:rsidRPr="002B5AAE">
        <w:t xml:space="preserve"> u Očevidniku redoslijeda osnova za plaćanje ima evidentirane neizvršene osnove za plaćanje u neprekinutom razdoblju od </w:t>
      </w:r>
      <w:r w:rsidR="00146059">
        <w:t>328</w:t>
      </w:r>
      <w:r w:rsidR="00D41763">
        <w:t xml:space="preserve"> </w:t>
      </w:r>
      <w:r w:rsidR="00193657" w:rsidRPr="002B5AAE">
        <w:t>dan</w:t>
      </w:r>
      <w:r w:rsidR="00D75141">
        <w:t>a</w:t>
      </w:r>
      <w:r w:rsidR="00193657" w:rsidRPr="002B5AAE">
        <w:t xml:space="preserve"> u ukupnom iznosu od </w:t>
      </w:r>
      <w:r w:rsidR="00146059">
        <w:t>68.968,62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="00146059" w:rsidRPr="00146059">
        <w:t>da ima jedan otvoreni račun u</w:t>
      </w:r>
      <w:r w:rsidR="00F413D6">
        <w:t xml:space="preserve"> Hrvatska p</w:t>
      </w:r>
      <w:r w:rsidR="00146059">
        <w:t>oštanska banka d.d.</w:t>
      </w:r>
      <w:r w:rsidR="00B84B6D">
        <w:t xml:space="preserve">, kao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F413D6">
        <w:t>24</w:t>
      </w:r>
      <w:r w:rsidR="00131DF8">
        <w:t xml:space="preserve">. </w:t>
      </w:r>
      <w:r w:rsidR="00F413D6">
        <w:t>kolovoza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F413D6">
        <w:t>30</w:t>
      </w:r>
      <w:r w:rsidRPr="00131DF8">
        <w:t xml:space="preserve">. </w:t>
      </w:r>
      <w:r w:rsidR="00F413D6">
        <w:t>prosinca</w:t>
      </w:r>
      <w:r w:rsidRPr="00131DF8">
        <w:t xml:space="preserve"> 2016. proizlazi da je račun dužnika</w:t>
      </w:r>
      <w:r w:rsidR="00E91D04">
        <w:t xml:space="preserve"> ugašen 30. rujna </w:t>
      </w:r>
      <w:r w:rsidR="00E00359">
        <w:t>2016</w:t>
      </w:r>
      <w:r w:rsidR="00E91D04">
        <w:t>.</w:t>
      </w:r>
      <w:r w:rsidR="00E00359">
        <w:t>, a ukupna blokada računa na dan prije gašenja računa iznosila</w:t>
      </w:r>
      <w:r w:rsidR="002F5F90">
        <w:t xml:space="preserve"> je </w:t>
      </w:r>
      <w:r w:rsidR="001266EA">
        <w:t xml:space="preserve">82.354,96 </w:t>
      </w:r>
      <w:r w:rsidR="00E00359">
        <w:t>kn, dok</w:t>
      </w:r>
      <w:r w:rsidR="00E91D04">
        <w:t xml:space="preserve"> je ukupna blokada na dan 30. prosinca </w:t>
      </w:r>
      <w:r w:rsidR="00E00359">
        <w:t>2016. iznosila 83.770,49 kn</w:t>
      </w:r>
      <w:r w:rsidRPr="00131DF8">
        <w:t xml:space="preserve"> </w:t>
      </w:r>
      <w:r w:rsidR="00EE0861">
        <w:t xml:space="preserve">u neprekinutom razdoblju od </w:t>
      </w:r>
      <w:r w:rsidR="00E91D04">
        <w:t xml:space="preserve">9. listopada </w:t>
      </w:r>
      <w:r w:rsidR="00E00359">
        <w:t>2014</w:t>
      </w:r>
      <w:r w:rsidR="00E91D04">
        <w:t>.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E00359">
        <w:t>4. 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C81F50" w:rsidP="00C81F50" w:rsidR="00C81F50">
      <w:pPr>
        <w:jc w:val="both"/>
        <w:rPr>
          <w:b/>
        </w:rPr>
      </w:pPr>
    </w:p>
    <w:p w:rsidRDefault="001266EA" w:rsidP="001266EA" w:rsidR="00E00359" w:rsidRPr="00E00359">
      <w:pPr>
        <w:jc w:val="center"/>
      </w:pPr>
      <w:r>
        <w:t xml:space="preserve">                                                                                   </w:t>
      </w:r>
      <w:r w:rsidR="00E91D04">
        <w:tab/>
      </w:r>
      <w:r w:rsidR="00E91D04">
        <w:tab/>
      </w:r>
      <w:r w:rsidR="00E91D04">
        <w:tab/>
        <w:t xml:space="preserve">   </w:t>
      </w:r>
      <w:r w:rsidR="00E00359" w:rsidRPr="00E00359">
        <w:t>Sudski savjetnik</w:t>
      </w:r>
    </w:p>
    <w:p w:rsidRDefault="00E00359" w:rsidP="00E91D04" w:rsidR="007B6A31" w:rsidRPr="00E91D04">
      <w:pPr>
        <w:jc w:val="right"/>
        <w:rPr>
          <w:b/>
        </w:rPr>
      </w:pPr>
      <w:r>
        <w:t xml:space="preserve">                                   </w:t>
      </w:r>
      <w:r w:rsidR="00E91D04">
        <w:tab/>
      </w:r>
      <w:r w:rsidR="00E91D04">
        <w:tab/>
      </w:r>
      <w:r w:rsidR="00E91D04">
        <w:tab/>
      </w:r>
      <w:r w:rsidR="00E91D04">
        <w:tab/>
        <w:t xml:space="preserve">                                       </w:t>
      </w:r>
      <w:r>
        <w:t>Krešimir Torbarina</w:t>
      </w:r>
      <w:r w:rsidRPr="00E00359">
        <w:rPr>
          <w:b/>
        </w:rPr>
        <w:tab/>
      </w:r>
      <w:r w:rsidRPr="00E00359">
        <w:rPr>
          <w:b/>
        </w:rPr>
        <w:tab/>
      </w: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E91D04" w:rsidP="00E01266" w:rsidR="00E01266">
      <w:pPr>
        <w:ind w:firstLine="360"/>
        <w:jc w:val="both"/>
      </w:pPr>
      <w:r>
        <w:t>DN-a</w:t>
      </w:r>
      <w:r w:rsidR="00E01266">
        <w:t>:</w:t>
      </w:r>
    </w:p>
    <w:p w:rsidRDefault="00E00359" w:rsidP="00E00359" w:rsidR="00E00359">
      <w:pPr>
        <w:numPr>
          <w:ilvl w:val="0"/>
          <w:numId w:val="4"/>
        </w:numPr>
      </w:pPr>
      <w:r>
        <w:t>Stečajnom upravitelju dužnika uz potvrdu o imenovanju</w:t>
      </w:r>
    </w:p>
    <w:p w:rsidRDefault="00E00359" w:rsidP="00E00359" w:rsidR="00E00359">
      <w:pPr>
        <w:numPr>
          <w:ilvl w:val="0"/>
          <w:numId w:val="4"/>
        </w:numPr>
      </w:pPr>
      <w:r>
        <w:t xml:space="preserve">Stečajnom dužniku </w:t>
      </w:r>
    </w:p>
    <w:p w:rsidRDefault="00E00359" w:rsidP="00E00359" w:rsidR="00E00359">
      <w:pPr>
        <w:numPr>
          <w:ilvl w:val="0"/>
          <w:numId w:val="4"/>
        </w:numPr>
      </w:pPr>
      <w:r>
        <w:t>FINA, Regionalni centar Rijeka, Podružnica Pula</w:t>
      </w:r>
    </w:p>
    <w:p w:rsidRDefault="00E00359" w:rsidP="00E00359" w:rsidR="00E00359">
      <w:pPr>
        <w:numPr>
          <w:ilvl w:val="0"/>
          <w:numId w:val="4"/>
        </w:numPr>
      </w:pPr>
      <w:r>
        <w:t xml:space="preserve">ŽDO u Pula, Građansko-upravnom odjelu </w:t>
      </w:r>
    </w:p>
    <w:p w:rsidRDefault="00E00359" w:rsidP="00E00359" w:rsidR="00E00359">
      <w:pPr>
        <w:numPr>
          <w:ilvl w:val="0"/>
          <w:numId w:val="4"/>
        </w:numPr>
      </w:pPr>
      <w:r>
        <w:t>RH, Ministarstvo financija, Porezna uprava Pula</w:t>
      </w:r>
    </w:p>
    <w:p w:rsidRDefault="001266EA" w:rsidP="001266EA" w:rsidR="001266EA" w:rsidRPr="001266EA">
      <w:pPr>
        <w:pStyle w:val="Odlomakpopisa"/>
        <w:numPr>
          <w:ilvl w:val="0"/>
          <w:numId w:val="4"/>
        </w:numPr>
      </w:pPr>
      <w:r>
        <w:t>Općinskom sudu u Puli,</w:t>
      </w:r>
      <w:r w:rsidRPr="001266EA">
        <w:t xml:space="preserve"> Stalna služba u Pazinu</w:t>
      </w:r>
      <w:r>
        <w:t>,</w:t>
      </w:r>
      <w:r w:rsidRPr="001266EA">
        <w:t xml:space="preserve"> zemljišnoknjižnom odjelu</w:t>
      </w:r>
    </w:p>
    <w:p w:rsidRDefault="00E00359" w:rsidP="00E00359" w:rsidR="00E00359">
      <w:pPr>
        <w:numPr>
          <w:ilvl w:val="0"/>
          <w:numId w:val="4"/>
        </w:numPr>
      </w:pPr>
      <w:r>
        <w:t>Lučkoj kapetaniji Pula-registru brodova, Riva 18, Pula</w:t>
      </w:r>
    </w:p>
    <w:p w:rsidRDefault="00E00359" w:rsidP="00E00359" w:rsidR="00E00359">
      <w:pPr>
        <w:numPr>
          <w:ilvl w:val="0"/>
          <w:numId w:val="4"/>
        </w:numPr>
      </w:pPr>
      <w:r>
        <w:t>Registru Trgovačkog suda u Pazinu odmah radi upisa činjenice otvaranja skraćenoga stečajnog post.</w:t>
      </w:r>
    </w:p>
    <w:p w:rsidRDefault="00E00359" w:rsidP="00E00359" w:rsidR="00E00359">
      <w:pPr>
        <w:numPr>
          <w:ilvl w:val="0"/>
          <w:numId w:val="4"/>
        </w:numPr>
      </w:pPr>
      <w:r>
        <w:t>Registru Trgovačkog suda u Pazinu nakon pravomoćnosti radi brisanja dužnika</w:t>
      </w:r>
    </w:p>
    <w:p w:rsidRDefault="00E00359" w:rsidP="00E00359" w:rsidR="00E00359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E00359" w:rsidP="00E00359" w:rsidR="00E00359">
      <w:pPr>
        <w:numPr>
          <w:ilvl w:val="0"/>
          <w:numId w:val="4"/>
        </w:numPr>
      </w:pPr>
      <w:r>
        <w:t>e-Oglasna ploča suda</w:t>
      </w:r>
    </w:p>
    <w:p w:rsidRDefault="00E00359" w:rsidP="00E00359" w:rsidR="00E01266">
      <w:pPr>
        <w:numPr>
          <w:ilvl w:val="0"/>
          <w:numId w:val="4"/>
        </w:numPr>
      </w:pPr>
      <w:r>
        <w:t>Pisarnici ovog suda</w:t>
      </w:r>
    </w:p>
    <w:p w:rsidRDefault="00E01266" w:rsidP="00E01266" w:rsidR="00E01266"/>
    <w:p w:rsidRDefault="00E01266" w:rsidP="00E01266" w:rsidR="00E01266">
      <w:pPr>
        <w:jc w:val="both"/>
      </w:pPr>
    </w:p>
    <w:p w:rsidRDefault="00E01266" w:rsidP="00E01266" w:rsidR="00E01266">
      <w:pPr>
        <w:ind w:hanging="705" w:left="705"/>
        <w:jc w:val="both"/>
      </w:pPr>
    </w:p>
    <w:p w:rsidRDefault="00E01266" w:rsidP="00E01266" w:rsidR="00E01266">
      <w:pPr>
        <w:ind w:hanging="705" w:left="705"/>
        <w:jc w:val="both"/>
      </w:pPr>
    </w:p>
    <w:p w:rsidRDefault="00E01266" w:rsidP="00E01266" w:rsidR="00E01266">
      <w:pPr>
        <w:ind w:firstLine="708"/>
        <w:jc w:val="both"/>
      </w:pPr>
    </w:p>
    <w:p w:rsidRDefault="00E01266" w:rsidP="00E01266" w:rsidR="00E01266">
      <w:pPr>
        <w:ind w:hanging="705" w:left="705"/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F90" w:rsidR="002F5F90">
      <w:r>
        <w:separator/>
      </w:r>
    </w:p>
  </w:endnote>
  <w:endnote w:id="0" w:type="continuationSeparator">
    <w:p w:rsidRDefault="002F5F90" w:rsidR="002F5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F90" w:rsidR="002F5F90">
      <w:r>
        <w:separator/>
      </w:r>
    </w:p>
  </w:footnote>
  <w:footnote w:id="0" w:type="continuationSeparator">
    <w:p w:rsidRDefault="002F5F90" w:rsidR="002F5F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F90" w:rsidP="00E37B9D" w:rsidR="002F5F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F90" w:rsidR="002F5F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F90" w:rsidP="00E37B9D" w:rsidR="002F5F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5D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F5F90" w:rsidP="008C3132" w:rsidR="002F5F90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</w:t>
    </w:r>
    <w:r w:rsidR="001266EA">
      <w:t xml:space="preserve">                 Poslovni broj</w:t>
    </w:r>
    <w:r w:rsidR="00E91D04">
      <w:t>:</w:t>
    </w:r>
    <w:r w:rsidR="001266EA">
      <w:t xml:space="preserve"> 5</w:t>
    </w:r>
    <w:r w:rsidR="00E91D04">
      <w:t xml:space="preserve"> </w:t>
    </w:r>
    <w:r w:rsidRPr="00BE1154">
      <w:t>St-</w:t>
    </w:r>
    <w:r w:rsidR="001266EA">
      <w:t>679/16-16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D04" w:rsidP="00E91D04" w:rsidR="00E91D04">
    <w:pPr>
      <w:pStyle w:val="Zaglavlje"/>
      <w:tabs>
        <w:tab w:pos="4536" w:val="clear"/>
        <w:tab w:pos="9072" w:val="clear"/>
        <w:tab w:pos="6267" w:val="left"/>
      </w:tabs>
    </w:pPr>
    <w:r>
      <w:t xml:space="preserve">                                                                                                       </w:t>
    </w:r>
    <w:r w:rsidRPr="00E91D04">
      <w:t>Poslovni broj</w:t>
    </w:r>
    <w:r>
      <w:t>:</w:t>
    </w:r>
    <w:r w:rsidRPr="00E91D04">
      <w:t xml:space="preserve"> 5</w:t>
    </w:r>
    <w:r>
      <w:t xml:space="preserve"> </w:t>
    </w:r>
    <w:r w:rsidRPr="00E91D04">
      <w:t>St-679/16-16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266EA"/>
    <w:rsid w:val="00131DF8"/>
    <w:rsid w:val="001322CF"/>
    <w:rsid w:val="001357C2"/>
    <w:rsid w:val="00146059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2F5F90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445DD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805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4F3785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08BC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3BBD"/>
    <w:rsid w:val="0079567A"/>
    <w:rsid w:val="00795905"/>
    <w:rsid w:val="007B6A31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1570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705B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D6F15"/>
    <w:rsid w:val="00DF52BC"/>
    <w:rsid w:val="00E00359"/>
    <w:rsid w:val="00E01266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91D04"/>
    <w:rsid w:val="00EB0EBA"/>
    <w:rsid w:val="00EB2C50"/>
    <w:rsid w:val="00EC6F99"/>
    <w:rsid w:val="00EC739B"/>
    <w:rsid w:val="00ED303C"/>
    <w:rsid w:val="00EE0861"/>
    <w:rsid w:val="00EE1103"/>
    <w:rsid w:val="00EE6A90"/>
    <w:rsid w:val="00EF6F21"/>
    <w:rsid w:val="00F07122"/>
    <w:rsid w:val="00F34B4B"/>
    <w:rsid w:val="00F35619"/>
    <w:rsid w:val="00F36175"/>
    <w:rsid w:val="00F413D6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FUNDACIJA MIROSLAV ŠUTEJ, MOTOVUN</izvorni_sadrzaj>
    <derivirana_varijabla naziv="DomainObject.Predmet.ProtustrankaFormated_1">  FUNDACIJA MIROSLAV ŠUTEJ, MOTOVUN</derivirana_varijabla>
  </DomainObject.Predmet.ProtustrankaFormated>
  <DomainObject.Predmet.ProtustrankaFormatedOIB>
    <izvorni_sadrzaj>  FUNDACIJA MIROSLAV ŠUTEJ, MOTOVUN, OIB 86361996259</izvorni_sadrzaj>
    <derivirana_varijabla naziv="DomainObject.Predmet.ProtustrankaFormatedOIB_1">  FUNDACIJA MIROSLAV ŠUTEJ, MOTOVUN, OIB 86361996259</derivirana_varijabla>
  </DomainObject.Predmet.ProtustrankaFormatedOIB>
  <DomainObject.Predmet.ProtustrankaFormatedWithAdress>
    <izvorni_sadrzaj> FUNDACIJA MIROSLAV ŠUTEJ, MOTOVUN, Gradaziol 42, 52424 Motovun</izvorni_sadrzaj>
    <derivirana_varijabla naziv="DomainObject.Predmet.ProtustrankaFormatedWithAdress_1"> FUNDACIJA MIROSLAV ŠUTEJ, MOTOVUN, Gradaziol 42, 52424 Motovun</derivirana_varijabla>
  </DomainObject.Predmet.ProtustrankaFormatedWithAdress>
  <DomainObject.Predmet.ProtustrankaFormatedWithAdressOIB>
    <izvorni_sadrzaj> FUNDACIJA MIROSLAV ŠUTEJ, MOTOVUN, OIB 86361996259, Gradaziol 42, 52424 Motovun</izvorni_sadrzaj>
    <derivirana_varijabla naziv="DomainObject.Predmet.ProtustrankaFormatedWithAdressOIB_1"> FUNDACIJA MIROSLAV ŠUTEJ, MOTOVUN, OIB 86361996259, Gradaziol 42, 52424 Motovun</derivirana_varijabla>
  </DomainObject.Predmet.ProtustrankaFormatedWithAdressOIB>
  <DomainObject.Predmet.ProtustrankaWithAdress>
    <izvorni_sadrzaj>FUNDACIJA MIROSLAV ŠUTEJ, MOTOVUN Gradaziol 42, 52424 Motovun</izvorni_sadrzaj>
    <derivirana_varijabla naziv="DomainObject.Predmet.ProtustrankaWithAdress_1">FUNDACIJA MIROSLAV ŠUTEJ, MOTOVUN Gradaziol 42, 52424 Motovun</derivirana_varijabla>
  </DomainObject.Predmet.ProtustrankaWithAdress>
  <DomainObject.Predmet.ProtustrankaWithAdressOIB>
    <izvorni_sadrzaj>FUNDACIJA MIROSLAV ŠUTEJ, MOTOVUN, OIB 86361996259, Gradaziol 42, 52424 Motovun</izvorni_sadrzaj>
    <derivirana_varijabla naziv="DomainObject.Predmet.ProtustrankaWithAdressOIB_1">FUNDACIJA MIROSLAV ŠUTEJ, MOTOVUN, OIB 86361996259, Gradaziol 42, 52424 Motovun</derivirana_varijabla>
  </DomainObject.Predmet.ProtustrankaWithAdressOIB>
  <DomainObject.Predmet.ProtustrankaNazivFormated>
    <izvorni_sadrzaj>FUNDACIJA MIROSLAV ŠUTEJ, MOTOVUN</izvorni_sadrzaj>
    <derivirana_varijabla naziv="DomainObject.Predmet.ProtustrankaNazivFormated_1">FUNDACIJA MIROSLAV ŠUTEJ, MOTOVUN</derivirana_varijabla>
  </DomainObject.Predmet.ProtustrankaNazivFormated>
  <DomainObject.Predmet.ProtustrankaNazivFormatedOIB>
    <izvorni_sadrzaj>FUNDACIJA MIROSLAV ŠUTEJ, MOTOVUN, OIB 86361996259</izvorni_sadrzaj>
    <derivirana_varijabla naziv="DomainObject.Predmet.ProtustrankaNazivFormatedOIB_1">FUNDACIJA MIROSLAV ŠUTEJ, MOTOVUN, OIB 86361996259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FUNDACIJA MIROSLAV ŠUTEJ, MOTOVUN</item>
    </izvorni_sadrzaj>
    <derivirana_varijabla naziv="DomainObject.Predmet.ProtuStrankaListFormated_1">
      <item>FUNDACIJA MIROSLAV ŠUTEJ, MOTOVUN</item>
    </derivirana_varijabla>
  </DomainObject.Predmet.ProtuStrankaListFormated>
  <DomainObject.Predmet.ProtuStrankaListFormatedOIB>
    <izvorni_sadrzaj>
      <item>FUNDACIJA MIROSLAV ŠUTEJ, MOTOVUN, OIB 86361996259</item>
    </izvorni_sadrzaj>
    <derivirana_varijabla naziv="DomainObject.Predmet.ProtuStrankaListFormatedOIB_1">
      <item>FUNDACIJA MIROSLAV ŠUTEJ, MOTOVUN, OIB 86361996259</item>
    </derivirana_varijabla>
  </DomainObject.Predmet.ProtuStrankaListFormatedOIB>
  <DomainObject.Predmet.ProtuStrankaListFormatedWithAdress>
    <izvorni_sadrzaj>
      <item>FUNDACIJA MIROSLAV ŠUTEJ, MOTOVUN, Gradaziol 42, 52424 Motovun</item>
    </izvorni_sadrzaj>
    <derivirana_varijabla naziv="DomainObject.Predmet.ProtuStrankaListFormatedWithAdress_1">
      <item>FUNDACIJA MIROSLAV ŠUTEJ, MOTOVUN, Gradaziol 42, 52424 Motovun</item>
    </derivirana_varijabla>
  </DomainObject.Predmet.ProtuStrankaListFormatedWithAdress>
  <DomainObject.Predmet.ProtuStrankaListFormatedWithAdressOIB>
    <izvorni_sadrzaj>
      <item>FUNDACIJA MIROSLAV ŠUTEJ, MOTOVUN, OIB 86361996259, Gradaziol 42, 52424 Motovun</item>
    </izvorni_sadrzaj>
    <derivirana_varijabla naziv="DomainObject.Predmet.ProtuStrankaListFormatedWithAdressOIB_1">
      <item>FUNDACIJA MIROSLAV ŠUTEJ, MOTOVUN, OIB 86361996259, Gradaziol 42, 52424 Motovun</item>
    </derivirana_varijabla>
  </DomainObject.Predmet.ProtuStrankaListFormatedWithAdressOIB>
  <DomainObject.Predmet.ProtuStrankaListNazivFormated>
    <izvorni_sadrzaj>
      <item>FUNDACIJA MIROSLAV ŠUTEJ, MOTOVUN</item>
    </izvorni_sadrzaj>
    <derivirana_varijabla naziv="DomainObject.Predmet.ProtuStrankaListNazivFormated_1">
      <item>FUNDACIJA MIROSLAV ŠUTEJ, MOTOVUN</item>
    </derivirana_varijabla>
  </DomainObject.Predmet.ProtuStrankaListNazivFormated>
  <DomainObject.Predmet.ProtuStrankaListNazivFormatedOIB>
    <izvorni_sadrzaj>
      <item>FUNDACIJA MIROSLAV ŠUTEJ, MOTOVUN, OIB 86361996259</item>
    </izvorni_sadrzaj>
    <derivirana_varijabla naziv="DomainObject.Predmet.ProtuStrankaListNazivFormatedOIB_1">
      <item>FUNDACIJA MIROSLAV ŠUTEJ, MOTOVUN, OIB 86361996259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FUNDACIJA MIROSLAV ŠUTEJ, MOTOVUN</izvorni_sadrzaj>
    <derivirana_varijabla naziv="DomainObject.Predmet.ProtustrankaIDrugi_1">FUNDACIJA MIROSLAV ŠUTEJ,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FUNDACIJA MIROSLAV ŠUTEJ, MOTOVUN, OIB 86361996259, Gradaziol 42, 52424 Motovun</izvorni_sadrzaj>
    <derivirana_varijabla naziv="DomainObject.Predmet.ProtustrankaIDrugiAdressOIB_1">FUNDACIJA MIROSLAV ŠUTEJ, MOTOVUN, OIB 86361996259, Gradaziol 42,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FUNDACIJA MIROSLAV ŠUTEJ, MOTOVUN</item>
    </izvorni_sadrzaj>
    <derivirana_varijabla naziv="DomainObject.Predmet.SudioniciListNaziv_1">
      <item>FINANCIJSKA AGENCIJA, RC RIJEKA, PODRUŽNICA PULA, PULA</item>
      <item>FUNDACIJA MIROSLAV ŠUTEJ,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FUNDACIJA MIROSLAV ŠUTEJ, MOTOVUN, OIB 86361996259, Gradaziol 42,52424 Motovun</item>
    </izvorni_sadrzaj>
    <derivirana_varijabla naziv="DomainObject.Predmet.SudioniciListAdressOIB_1">
      <item>FINANCIJSKA AGENCIJA, RC RIJEKA, PODRUŽNICA PULA, PULA, OIB 85821130368, Ulica grada Vukovara 70,10000 Zagreb</item>
      <item>FUNDACIJA MIROSLAV ŠUTEJ, MOTOVUN, OIB 86361996259, Gradaziol 42,52424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86361996259</item>
    </izvorni_sadrzaj>
    <derivirana_varijabla naziv="DomainObject.Predmet.SudioniciListNazivOIB_1">
      <item>, OIB 85821130368</item>
      <item>, OIB 86361996259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1056</properties:Words>
  <properties:Characters>5784</properties:Characters>
  <properties:Lines>128</properties:Lines>
  <properties:Paragraphs>41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2016-09-08T08:15:00Z</dcterms:created>
  <dc:creator>Administrator</dc:creator>
  <cp:lastModifiedBy>Krešimir Torbarina</cp:lastModifiedBy>
  <cp:lastPrinted>2017-01-04T12:48:00Z</cp:lastPrinted>
  <dcterms:modified xmlns:xsi="http://www.w3.org/2001/XMLSchema-instance" xsi:type="dcterms:W3CDTF">2017-01-04T12:49:00Z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